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5741" w14:paraId="3eb5741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EB2161" w:rsidR="00EB2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6600C">
        <w:rPr>
          <w:sz w:val="24"/>
        </w:rPr>
        <w:t>2669</w:t>
      </w:r>
      <w:proofErr w:type="spellEnd"/>
      <w:r w:rsidR="00F6600C">
        <w:rPr>
          <w:sz w:val="24"/>
        </w:rPr>
        <w:t>/</w:t>
      </w:r>
      <w:proofErr w:type="spellStart"/>
      <w:r w:rsidR="00F6600C">
        <w:rPr>
          <w:sz w:val="24"/>
        </w:rPr>
        <w:t>2016</w:t>
      </w:r>
      <w:proofErr w:type="spellEnd"/>
      <w:r>
        <w:rPr>
          <w:sz w:val="24"/>
        </w:rPr>
        <w:t xml:space="preserve">  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EB2161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B2161" w:rsidP="00EB2161" w:rsidR="00EB2161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B2161" w:rsidP="00EB2161" w:rsidR="00EB2161" w:rsidRPr="00337798">
      <w:pPr>
        <w:jc w:val="center"/>
        <w:rPr>
          <w:sz w:val="24"/>
        </w:rPr>
      </w:pPr>
    </w:p>
    <w:p w:rsidRDefault="00EB2161" w:rsidP="00EB2161" w:rsidR="00EB2161" w:rsidRPr="00C9228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C92289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="00F6600C">
        <w:rPr>
          <w:sz w:val="24"/>
          <w:szCs w:val="24"/>
        </w:rPr>
        <w:t xml:space="preserve">TEMPO – GRAĐENJE d.o.o., Zagreb, Josipa Lončara 2. </w:t>
      </w:r>
      <w:proofErr w:type="spellStart"/>
      <w:r w:rsidR="00F6600C">
        <w:rPr>
          <w:sz w:val="24"/>
          <w:szCs w:val="24"/>
        </w:rPr>
        <w:t>OIB</w:t>
      </w:r>
      <w:proofErr w:type="spellEnd"/>
      <w:r w:rsidR="00F6600C">
        <w:rPr>
          <w:sz w:val="24"/>
          <w:szCs w:val="24"/>
        </w:rPr>
        <w:t xml:space="preserve"> </w:t>
      </w:r>
      <w:proofErr w:type="spellStart"/>
      <w:r w:rsidR="00F6600C">
        <w:rPr>
          <w:sz w:val="24"/>
          <w:szCs w:val="24"/>
        </w:rPr>
        <w:t>3962</w:t>
      </w:r>
      <w:r w:rsidR="00EE1238">
        <w:rPr>
          <w:sz w:val="24"/>
          <w:szCs w:val="24"/>
        </w:rPr>
        <w:t>6294523</w:t>
      </w:r>
      <w:proofErr w:type="spellEnd"/>
      <w:r w:rsidR="00EE1238">
        <w:rPr>
          <w:sz w:val="24"/>
          <w:szCs w:val="24"/>
        </w:rPr>
        <w:t>,</w:t>
      </w:r>
      <w:r w:rsidR="00C92289" w:rsidRPr="00C92289">
        <w:rPr>
          <w:sz w:val="24"/>
          <w:szCs w:val="24"/>
        </w:rPr>
        <w:t xml:space="preserve"> </w:t>
      </w:r>
      <w:r w:rsidRPr="00C92289">
        <w:rPr>
          <w:sz w:val="24"/>
          <w:szCs w:val="24"/>
        </w:rPr>
        <w:t xml:space="preserve">dana </w:t>
      </w:r>
      <w:proofErr w:type="spellStart"/>
      <w:r w:rsidR="00E34E3D">
        <w:rPr>
          <w:sz w:val="24"/>
          <w:szCs w:val="24"/>
        </w:rPr>
        <w:t>9</w:t>
      </w:r>
      <w:r w:rsidR="00EE1238">
        <w:rPr>
          <w:sz w:val="24"/>
          <w:szCs w:val="24"/>
        </w:rPr>
        <w:t>.studenog</w:t>
      </w:r>
      <w:proofErr w:type="spellEnd"/>
      <w:r w:rsidRPr="00C92289">
        <w:rPr>
          <w:sz w:val="24"/>
          <w:szCs w:val="24"/>
        </w:rPr>
        <w:t xml:space="preserve"> </w:t>
      </w:r>
      <w:proofErr w:type="spellStart"/>
      <w:r w:rsidRPr="00C92289">
        <w:rPr>
          <w:sz w:val="24"/>
          <w:szCs w:val="24"/>
        </w:rPr>
        <w:t>201</w:t>
      </w:r>
      <w:r w:rsidR="00EE1238">
        <w:rPr>
          <w:sz w:val="24"/>
          <w:szCs w:val="24"/>
        </w:rPr>
        <w:t>8</w:t>
      </w:r>
      <w:proofErr w:type="spellEnd"/>
      <w:r w:rsidRPr="00C92289">
        <w:rPr>
          <w:sz w:val="24"/>
          <w:szCs w:val="24"/>
        </w:rPr>
        <w:t>.</w:t>
      </w:r>
    </w:p>
    <w:p w:rsidRDefault="00EB2161" w:rsidP="00EB2161" w:rsidR="00EB2161" w:rsidRPr="00EE1238">
      <w:pPr>
        <w:jc w:val="center"/>
        <w:rPr>
          <w:b/>
          <w:sz w:val="24"/>
        </w:rPr>
      </w:pPr>
      <w:r w:rsidRPr="00EE1238">
        <w:rPr>
          <w:b/>
          <w:sz w:val="24"/>
        </w:rPr>
        <w:t xml:space="preserve">z a k </w:t>
      </w:r>
      <w:proofErr w:type="spellStart"/>
      <w:r w:rsidRPr="00EE1238">
        <w:rPr>
          <w:b/>
          <w:sz w:val="24"/>
        </w:rPr>
        <w:t>lj</w:t>
      </w:r>
      <w:proofErr w:type="spellEnd"/>
      <w:r w:rsidRPr="00EE1238">
        <w:rPr>
          <w:b/>
          <w:sz w:val="24"/>
        </w:rPr>
        <w:t xml:space="preserve"> u č i o  j e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6E6F89" w:rsidP="006E6F89" w:rsidR="006E6F89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>
        <w:rPr>
          <w:b/>
          <w:sz w:val="24"/>
          <w:szCs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nad dužnikom za dan: </w:t>
      </w:r>
    </w:p>
    <w:p w:rsidRDefault="00EE1238" w:rsidP="006E6F89" w:rsidR="006E6F89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18.prosinca</w:t>
      </w:r>
      <w:proofErr w:type="spellEnd"/>
      <w:r w:rsidR="006E6F89">
        <w:rPr>
          <w:b/>
          <w:sz w:val="24"/>
        </w:rPr>
        <w:t xml:space="preserve"> </w:t>
      </w:r>
      <w:proofErr w:type="spellStart"/>
      <w:r w:rsidR="006E6F89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6E6F89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13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6E6F89">
        <w:rPr>
          <w:b/>
          <w:sz w:val="24"/>
        </w:rPr>
        <w:t xml:space="preserve"> sa</w:t>
      </w:r>
      <w:r w:rsidR="006E6F89" w:rsidRPr="00783D90">
        <w:rPr>
          <w:b/>
          <w:sz w:val="24"/>
        </w:rPr>
        <w:t>ti</w:t>
      </w:r>
      <w:r w:rsidR="006E6F89" w:rsidRPr="00A715D3">
        <w:rPr>
          <w:b/>
          <w:sz w:val="24"/>
        </w:rPr>
        <w:t xml:space="preserve"> </w:t>
      </w:r>
      <w:r w:rsidR="006E6F89">
        <w:rPr>
          <w:sz w:val="24"/>
        </w:rPr>
        <w:t xml:space="preserve">u zgradi Trgovačkog suda u Zagrebu, Petrinjska 8, soba broj </w:t>
      </w:r>
      <w:proofErr w:type="spellStart"/>
      <w:r w:rsidR="006E6F89">
        <w:rPr>
          <w:sz w:val="24"/>
        </w:rPr>
        <w:t>92</w:t>
      </w:r>
      <w:proofErr w:type="spellEnd"/>
      <w:r w:rsidR="006E6F89">
        <w:rPr>
          <w:sz w:val="24"/>
        </w:rPr>
        <w:t xml:space="preserve">/II – stari dio.    </w:t>
      </w:r>
    </w:p>
    <w:p w:rsidRDefault="006E6F89" w:rsidP="006E6F89" w:rsidR="006E6F89">
      <w:pPr>
        <w:jc w:val="both"/>
        <w:rPr>
          <w:sz w:val="24"/>
        </w:rPr>
      </w:pP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6E6F89" w:rsidP="006E6F89" w:rsidR="00EE1238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EE1238">
        <w:rPr>
          <w:sz w:val="24"/>
        </w:rPr>
        <w:t>dužnik na adresu</w:t>
      </w:r>
    </w:p>
    <w:p w:rsidRDefault="00EE1238" w:rsidP="00EE1238" w:rsidR="006E6F89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na adresu</w:t>
      </w:r>
      <w:r w:rsidR="006E6F89">
        <w:rPr>
          <w:sz w:val="24"/>
        </w:rPr>
        <w:t xml:space="preserve"> </w:t>
      </w: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6E6F89" w:rsidP="006E6F89" w:rsidR="006E6F89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očitovati </w:t>
      </w:r>
    </w:p>
    <w:p w:rsidRDefault="007673C2" w:rsidP="00EB2161" w:rsidR="007673C2">
      <w:pPr>
        <w:ind w:firstLine="709"/>
        <w:jc w:val="both"/>
        <w:rPr>
          <w:sz w:val="24"/>
        </w:rPr>
      </w:pPr>
    </w:p>
    <w:p w:rsidRDefault="00C95A6D" w:rsidP="00C95A6D" w:rsidR="00C95A6D">
      <w:pPr>
        <w:ind w:firstLine="708"/>
        <w:jc w:val="both"/>
        <w:rPr>
          <w:sz w:val="24"/>
          <w:szCs w:val="24"/>
        </w:rPr>
      </w:pPr>
    </w:p>
    <w:p w:rsidRDefault="00EB2161" w:rsidP="00EE1238" w:rsidR="00EB2161">
      <w:pPr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D12FA">
        <w:rPr>
          <w:sz w:val="24"/>
        </w:rPr>
        <w:t>9</w:t>
      </w:r>
      <w:r w:rsidR="00EE1238">
        <w:rPr>
          <w:sz w:val="24"/>
        </w:rPr>
        <w:t>.studenog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201</w:t>
      </w:r>
      <w:r w:rsidR="00EE1238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                     Ante Galić</w:t>
      </w:r>
      <w:r w:rsidR="00566FAA">
        <w:rPr>
          <w:sz w:val="24"/>
        </w:rPr>
        <w:t xml:space="preserve"> </w:t>
      </w:r>
      <w:r w:rsidR="00774D6B">
        <w:rPr>
          <w:sz w:val="24"/>
        </w:rPr>
        <w:t>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0B24AA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</w:t>
      </w:r>
      <w:proofErr w:type="spellStart"/>
      <w:r>
        <w:rPr>
          <w:sz w:val="24"/>
        </w:rPr>
        <w:t>7.SZ</w:t>
      </w:r>
      <w:proofErr w:type="spellEnd"/>
      <w:r>
        <w:rPr>
          <w:sz w:val="24"/>
        </w:rPr>
        <w:t>-a)</w:t>
      </w:r>
    </w:p>
    <w:p w:rsidRDefault="009E0EE7" w:rsidP="009E0EE7" w:rsidR="009E0EE7">
      <w:pPr>
        <w:ind w:firstLine="283" w:left="720"/>
        <w:jc w:val="both"/>
        <w:rPr>
          <w:sz w:val="24"/>
        </w:rPr>
      </w:pPr>
    </w:p>
    <w:p w:rsidRDefault="00774D6B" w:rsidP="00774D6B" w:rsidR="00774D6B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74D6B" w:rsidP="0053409E" w:rsidR="00BB7642" w:rsidRPr="00774D6B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445D72" w:rsidP="009E0EE7" w:rsidR="00445D72" w:rsidRPr="00566FAA">
      <w:pPr>
        <w:rPr>
          <w:sz w:val="24"/>
          <w:szCs w:val="24"/>
        </w:rPr>
      </w:pPr>
    </w:p>
    <w:sectPr w:rsidR="00445D72" w:rsidRPr="00566FA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2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9</w:t>
    </w:r>
    <w:r w:rsidR="00DD2D7B">
      <w:rPr>
        <w:sz w:val="24"/>
      </w:rPr>
      <w:t>196</w:t>
    </w:r>
    <w:proofErr w:type="spellEnd"/>
    <w:r w:rsidR="00DD2D7B">
      <w:rPr>
        <w:sz w:val="24"/>
      </w:rPr>
      <w:t>/</w:t>
    </w:r>
    <w:proofErr w:type="spellStart"/>
    <w:r w:rsidR="00DD2D7B">
      <w:rPr>
        <w:sz w:val="24"/>
      </w:rPr>
      <w:t>15</w:t>
    </w:r>
    <w:proofErr w:type="spellEnd"/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5702F"/>
    <w:rsid w:val="00094143"/>
    <w:rsid w:val="000B0CB4"/>
    <w:rsid w:val="000B24AA"/>
    <w:rsid w:val="00217D96"/>
    <w:rsid w:val="00234E5A"/>
    <w:rsid w:val="0026167C"/>
    <w:rsid w:val="002E12BB"/>
    <w:rsid w:val="002E391A"/>
    <w:rsid w:val="002F2835"/>
    <w:rsid w:val="00300853"/>
    <w:rsid w:val="00330CD5"/>
    <w:rsid w:val="003C3DEC"/>
    <w:rsid w:val="00445D72"/>
    <w:rsid w:val="0053409E"/>
    <w:rsid w:val="00540890"/>
    <w:rsid w:val="00566FAA"/>
    <w:rsid w:val="0061073F"/>
    <w:rsid w:val="00632E70"/>
    <w:rsid w:val="006503FF"/>
    <w:rsid w:val="006B5A4E"/>
    <w:rsid w:val="006E6F89"/>
    <w:rsid w:val="007673C2"/>
    <w:rsid w:val="00774D6B"/>
    <w:rsid w:val="007D2101"/>
    <w:rsid w:val="007D32C7"/>
    <w:rsid w:val="00854D2F"/>
    <w:rsid w:val="008A176E"/>
    <w:rsid w:val="008B32AB"/>
    <w:rsid w:val="00997160"/>
    <w:rsid w:val="009E0EE7"/>
    <w:rsid w:val="009F3A0C"/>
    <w:rsid w:val="00A90EB6"/>
    <w:rsid w:val="00AB77E5"/>
    <w:rsid w:val="00B83A28"/>
    <w:rsid w:val="00BB7642"/>
    <w:rsid w:val="00C25254"/>
    <w:rsid w:val="00C36FB5"/>
    <w:rsid w:val="00C92289"/>
    <w:rsid w:val="00C95A6D"/>
    <w:rsid w:val="00D03AC4"/>
    <w:rsid w:val="00D62480"/>
    <w:rsid w:val="00DB564D"/>
    <w:rsid w:val="00DD2D7B"/>
    <w:rsid w:val="00E16893"/>
    <w:rsid w:val="00E34E3D"/>
    <w:rsid w:val="00E41567"/>
    <w:rsid w:val="00E94571"/>
    <w:rsid w:val="00EB2161"/>
    <w:rsid w:val="00EE1238"/>
    <w:rsid w:val="00F20704"/>
    <w:rsid w:val="00F6600C"/>
    <w:rsid w:val="00FD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D2D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2D7B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D2D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2D7B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St-2669/2016</izvorni_sadrzaj>
    <derivirana_varijabla naziv="DomainObject.Predmet.OznakaBroj_1">St-2669/2016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- GRAĐENJE d.o.o. za graditeljstvo, trgovinu i usluge zastupanog po punomoćniku Darko Car</izvorni_sadrzaj>
    <derivirana_varijabla naziv="DomainObject.Predmet.ProtustrankaFormated_1">  TEMPO - GRAĐENJE d.o.o. za graditeljstvo, trgovinu i usluge zastupanog po punomoćniku Darko Car</derivirana_varijabla>
  </DomainObject.Predmet.ProtustrankaFormated>
  <DomainObject.Predmet.ProtustrankaFormatedOIB>
    <izvorni_sadrzaj>  TEMPO - GRAĐENJE d.o.o. za graditeljstvo, trgovinu i usluge, OIB 39626294523 zastupanog po punomoćniku Darko Car</izvorni_sadrzaj>
    <derivirana_varijabla naziv="DomainObject.Predmet.ProtustrankaFormatedOIB_1">  TEMPO - GRAĐENJE d.o.o. za graditeljstvo, trgovinu i usluge, OIB 39626294523 zastupanog po punomoćniku Darko Car</derivirana_varijabla>
  </DomainObject.Predmet.ProtustrankaFormatedOIB>
  <DomainObject.Predmet.ProtustrankaFormatedWithAdress>
    <izvorni_sadrzaj> TEMPO - GRAĐENJE d.o.o. za graditeljstvo, trgovinu i usluge, Josipa Lončara 2, 10000 Zagreb zastupanog po punomoćniku Darko Car</izvorni_sadrzaj>
    <derivirana_varijabla naziv="DomainObject.Predmet.ProtustrankaFormatedWithAdress_1"> TEMPO - GRAĐENJE d.o.o. za graditeljstvo, trgovinu i usluge, Josipa Lončara 2, 10000 Zagreb zastupanog po punomoćniku Darko Car</derivirana_varijabla>
  </DomainObject.Predmet.ProtustrankaFormatedWithAdress>
  <DomainObject.Predmet.ProtustrankaFormatedWithAdressOIB>
    <izvorni_sadrzaj> TEMPO - GRAĐENJE d.o.o. za graditeljstvo, trgovinu i usluge, OIB 39626294523, Josipa Lončara 2, 10000 Zagreb zastupanog po punomoćniku Darko Car</izvorni_sadrzaj>
    <derivirana_varijabla naziv="DomainObject.Predmet.ProtustrankaFormatedWithAdressOIB_1"> TEMPO - GRAĐENJE d.o.o. za graditeljstvo, trgovinu i usluge, OIB 39626294523, Josipa Lončara 2, 10000 Zagreb zastupanog po punomoćniku Darko Car</derivirana_varijabla>
  </DomainObject.Predmet.ProtustrankaFormatedWithAdressOIB>
  <DomainObject.Predmet.ProtustrankaWithAdress>
    <izvorni_sadrzaj>TEMPO - GRAĐENJE d.o.o. za graditeljstvo, trgovinu i usluge Josipa Lončara 2, 10000 Zagreb</izvorni_sadrzaj>
    <derivirana_varijabla naziv="DomainObject.Predmet.ProtustrankaWithAdress_1">TEMPO - GRAĐENJE d.o.o. za graditeljstvo, trgovinu i usluge Josipa Lončara 2, 10000 Zagreb</derivirana_varijabla>
  </DomainObject.Predmet.ProtustrankaWithAdress>
  <DomainObject.Predmet.ProtustrankaWithAdressOIB>
    <izvorni_sadrzaj>TEMPO - GRAĐENJE d.o.o. za graditeljstvo, trgovinu i usluge, OIB 39626294523, Josipa Lončara 2, 10000 Zagreb</izvorni_sadrzaj>
    <derivirana_varijabla naziv="DomainObject.Predmet.ProtustrankaWithAdressOIB_1">TEMPO - GRAĐENJE d.o.o. za graditeljstvo, trgovinu i usluge, OIB 39626294523, Josipa Lončara 2, 10000 Zagreb</derivirana_varijabla>
  </DomainObject.Predmet.ProtustrankaWithAdressOIB>
  <DomainObject.Predmet.ProtustrankaNazivFormated>
    <izvorni_sadrzaj>TEMPO - GRAĐENJE d.o.o. za graditeljstvo, trgovinu i usluge</izvorni_sadrzaj>
    <derivirana_varijabla naziv="DomainObject.Predmet.ProtustrankaNazivFormated_1">TEMPO - GRAĐENJE d.o.o. za graditeljstvo, trgovinu i usluge</derivirana_varijabla>
  </DomainObject.Predmet.ProtustrankaNazivFormated>
  <DomainObject.Predmet.ProtustrankaNazivFormatedOIB>
    <izvorni_sadrzaj>TEMPO - GRAĐENJE d.o.o. za graditeljstvo, trgovinu i usluge, OIB 39626294523</izvorni_sadrzaj>
    <derivirana_varijabla naziv="DomainObject.Predmet.ProtustrankaNazivFormatedOIB_1">TEMPO - GRAĐENJE d.o.o. za graditeljstvo, trgovinu i usluge, OIB 39626294523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- GRAĐENJE d.o.o. za graditeljstvo, trgovinu i usluge zastupanog po punomoćniku Darko Car</item>
    </izvorni_sadrzaj>
    <derivirana_varijabla naziv="DomainObject.Predmet.ProtuStrankaListFormated_1">
      <item>TEMPO - GRAĐENJE d.o.o. za graditeljstvo, trgovinu i usluge zastupanog po punomoćniku Darko Car</item>
    </derivirana_varijabla>
  </DomainObject.Predmet.ProtuStrankaListFormated>
  <DomainObject.Predmet.ProtuStrankaListFormatedOIB>
    <izvorni_sadrzaj>
      <item>TEMPO - GRAĐENJE d.o.o. za graditeljstvo, trgovinu i usluge, OIB 39626294523 zastupanog po punomoćniku Darko Car</item>
    </izvorni_sadrzaj>
    <derivirana_varijabla naziv="DomainObject.Predmet.ProtuStrankaListFormatedOIB_1">
      <item>TEMPO - GRAĐENJE d.o.o. za graditeljstvo, trgovinu i usluge, OIB 39626294523 zastupanog po punomoćniku Darko Car</item>
    </derivirana_varijabla>
  </DomainObject.Predmet.ProtuStrankaListFormatedOIB>
  <DomainObject.Predmet.ProtuStrankaListFormatedWithAdress>
    <izvorni_sadrzaj>
      <item>TEMPO - GRAĐENJE d.o.o. za graditeljstvo, trgovinu i usluge, Josipa Lončara 2, 10000 Zagreb zastupanog po punomoćniku Darko Car</item>
    </izvorni_sadrzaj>
    <derivirana_varijabla naziv="DomainObject.Predmet.ProtuStrankaListFormatedWithAdress_1">
      <item>TEMPO - GRAĐENJE d.o.o. za graditeljstvo, trgovinu i usluge, Josipa Lončara 2, 10000 Zagreb zastupanog po punomoćniku Darko Car</item>
    </derivirana_varijabla>
  </DomainObject.Predmet.ProtuStrankaListFormatedWithAdress>
  <DomainObject.Predmet.ProtuStrankaListFormatedWithAdressOIB>
    <izvorni_sadrzaj>
      <item>TEMPO - GRAĐENJE d.o.o. za graditeljstvo, trgovinu i usluge, OIB 39626294523, Josipa Lončara 2, 10000 Zagreb zastupanog po punomoćniku Darko Car</item>
    </izvorni_sadrzaj>
    <derivirana_varijabla naziv="DomainObject.Predmet.ProtuStrankaListFormatedWithAdressOIB_1">
      <item>TEMPO - GRAĐENJE d.o.o. za graditeljstvo, trgovinu i usluge, OIB 39626294523, Josipa Lončara 2, 10000 Zagreb zastupanog po punomoćniku Darko Car</item>
    </derivirana_varijabla>
  </DomainObject.Predmet.ProtuStrankaListFormatedWithAdressOIB>
  <DomainObject.Predmet.ProtuStrankaListNazivFormated>
    <izvorni_sadrzaj>
      <item>TEMPO - GRAĐENJE d.o.o. za graditeljstvo, trgovinu i usluge</item>
    </izvorni_sadrzaj>
    <derivirana_varijabla naziv="DomainObject.Predmet.ProtuStrankaListNazivFormated_1">
      <item>TEMPO - GRAĐENJE d.o.o. za graditeljstvo, trgovinu i usluge</item>
    </derivirana_varijabla>
  </DomainObject.Predmet.ProtuStrankaListNazivFormated>
  <DomainObject.Predmet.ProtuStrankaListNazivFormatedOIB>
    <izvorni_sadrzaj>
      <item>TEMPO - GRAĐENJE d.o.o. za graditeljstvo, trgovinu i usluge, OIB 39626294523</item>
    </izvorni_sadrzaj>
    <derivirana_varijabla naziv="DomainObject.Predmet.ProtuStrankaListNazivFormatedOIB_1">
      <item>TEMPO - GRAĐENJE d.o.o. za graditeljstvo, trgovinu i usluge, OIB 39626294523</item>
    </derivirana_varijabla>
  </DomainObject.Predmet.ProtuStrankaListNazivFormatedOIB>
  <DomainObject.Predmet.OstaliListFormated>
    <izvorni_sadrzaj>
      <item>Darko Car punomoćnik sudionika u postupku TEMPO - GRAĐENJE d.o.o. za graditeljstvo, trgovinu i usluge</item>
    </izvorni_sadrzaj>
    <derivirana_varijabla naziv="DomainObject.Predmet.OstaliListFormated_1">
      <item>Darko Car punomoćnik sudionika u postupku TEMPO - GRAĐENJE d.o.o. za graditeljstvo, trgovinu i usluge</item>
    </derivirana_varijabla>
  </DomainObject.Predmet.OstaliListFormated>
  <DomainObject.Predmet.OstaliListFormatedOIB>
    <izvorni_sadrzaj>
      <item>Darko Car, OIB 99434064848 punomoćnik sudionika u postupku TEMPO - GRAĐENJE d.o.o. za graditeljstvo, trgovinu i usluge</item>
    </izvorni_sadrzaj>
    <derivirana_varijabla naziv="DomainObject.Predmet.OstaliListFormatedOIB_1">
      <item>Darko Car, OIB 99434064848 punomoćnik sudionika u postupku TEMPO - GRAĐENJE d.o.o. za graditeljstvo, trgovinu i usluge</item>
    </derivirana_varijabla>
  </DomainObject.Predmet.OstaliListFormatedOIB>
  <DomainObject.Predmet.OstaliListFormatedWithAdress>
    <izvorni_sadrzaj>
      <item>Darko Car, Ulica Marice Barić 21, 10000 Zagreb punomoćnik sudionika u postupku TEMPO - GRAĐENJE d.o.o. za graditeljstvo, trgovinu i usluge</item>
    </izvorni_sadrzaj>
    <derivirana_varijabla naziv="DomainObject.Predmet.OstaliListFormatedWithAdress_1">
      <item>Darko Car, Ulica Marice Barić 21, 10000 Zagreb punomoćnik sudionika u postupku TEMPO - GRAĐENJE d.o.o. za graditeljstvo, trgovinu i usluge</item>
    </derivirana_varijabla>
  </DomainObject.Predmet.OstaliListFormatedWithAdress>
  <DomainObject.Predmet.OstaliListFormatedWithAdressOIB>
    <izvorni_sadrzaj>
      <item>Darko Car, OIB 99434064848, Ulica Marice Barić 21, 10000 Zagreb punomoćnik sudionika u postupku TEMPO - GRAĐENJE d.o.o. za graditeljstvo, trgovinu i usluge</item>
    </izvorni_sadrzaj>
    <derivirana_varijabla naziv="DomainObject.Predmet.OstaliListFormatedWithAdressOIB_1">
      <item>Darko Car, OIB 99434064848, Ulica Marice Barić 21, 10000 Zagreb punomoćnik sudionika u postupku TEMPO - GRAĐENJE d.o.o. za graditeljstvo, trgovinu i usluge</item>
    </derivirana_varijabla>
  </DomainObject.Predmet.OstaliListFormatedWithAdressOIB>
  <DomainObject.Predmet.OstaliListNazivFormated>
    <izvorni_sadrzaj>
      <item>Darko Car</item>
    </izvorni_sadrzaj>
    <derivirana_varijabla naziv="DomainObject.Predmet.OstaliListNazivFormated_1">
      <item>Darko Car</item>
    </derivirana_varijabla>
  </DomainObject.Predmet.OstaliListNazivFormated>
  <DomainObject.Predmet.OstaliListNazivFormatedOIB>
    <izvorni_sadrzaj>
      <item>Darko Car, OIB 99434064848</item>
    </izvorni_sadrzaj>
    <derivirana_varijabla naziv="DomainObject.Predmet.OstaliListNazivFormatedOIB_1">
      <item>Darko Car, OIB 99434064848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- GRAĐENJE d.o.o. za graditeljstvo, trgovinu i usluge</izvorni_sadrzaj>
    <derivirana_varijabla naziv="DomainObject.Predmet.ProtustrankaIDrugi_1">TEMPO - GRAĐENJE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- GRAĐENJE d.o.o. za graditeljstvo, trgovinu i usluge, OIB 39626294523, Josipa Lončara 2, 10000 Zagreb</izvorni_sadrzaj>
    <derivirana_varijabla naziv="DomainObject.Predmet.ProtustrankaIDrugiAdressOIB_1">TEMPO - GRAĐENJE d.o.o. za graditeljstvo, trgovinu i usluge, OIB 39626294523,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- GRAĐENJE d.o.o. za graditeljstvo, trgovinu i usluge</item>
      <item>Darko Car</item>
    </izvorni_sadrzaj>
    <derivirana_varijabla naziv="DomainObject.Predmet.SudioniciListNaziv_1">
      <item>FINA Regionalni centar Zagreb</item>
      <item>TEMPO - GRAĐENJE d.o.o. za graditeljstvo, trgovinu i usluge</item>
      <item>Darko Car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izvorni_sadrzaj>
    <derivirana_varijabla naziv="DomainObject.Predmet.SudioniciListAdressOIB_1">
      <item>FINA Regionalni centar Zagreb, OIB 85821130368, Trg svibanjskih žrtava 1995. 1,10000 Zagreb</item>
      <item>TEMPO - GRAĐENJE d.o.o. za graditeljstvo, trgovinu i usluge, OIB 39626294523, Josipa Lončara 2,10000 Zagreb</item>
      <item>Darko Car, OIB 99434064848, Ulica Marice Barić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39626294523</item>
      <item>, OIB 99434064848</item>
    </izvorni_sadrzaj>
    <derivirana_varijabla naziv="DomainObject.Predmet.SudioniciListNazivOIB_1">
      <item>, OIB 85821130368</item>
      <item>, OIB 39626294523</item>
      <item>, OIB 99434064848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812</properties:Characters>
  <properties:Lines>37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2018-11-09T13:19:00Z</dcterms:created>
  <dc:creator>Ivanka Lukač</dc:creator>
  <cp:lastModifiedBy>Valentina Delač</cp:lastModifiedBy>
  <cp:lastPrinted>2018-11-09T13:20:00Z</cp:lastPrinted>
  <dcterms:modified xmlns:xsi="http://www.w3.org/2001/XMLSchema-instance" xsi:type="dcterms:W3CDTF">2018-11-09T13:20:00Z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(TEMPO GRAĐENJE   ročište radi očitovanja.docx)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