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960f" w14:paraId="87b960f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84BB6">
        <w:t>52</w:t>
      </w:r>
      <w:r w:rsidR="00020E80">
        <w:t>3</w:t>
      </w:r>
      <w:r w:rsidR="00BE14DE">
        <w:t>/</w:t>
      </w:r>
      <w:r w:rsidR="00245588">
        <w:t>16-</w:t>
      </w:r>
      <w:r w:rsidR="00F9439B">
        <w:t>11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20E80">
        <w:t>MARJUR d.o.o., Zadar, Polačišće 2, Zadar, OIB: 54960340977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14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20E80">
        <w:t>MARJUR d.o.o., Zadar, Polačišće 2, Zadar, OIB: 54960340977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020E80"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020E80">
        <w:t>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1B2417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020E80" w:rsidRPr="001B2417">
        <w:t>MARJUR d.o.o., Zadar</w:t>
      </w:r>
      <w:r w:rsidR="001B2417">
        <w:t xml:space="preserve">. Sud je oglasom od 12. siječnja 2016. pozvao dužnika na dostavu prokaznog popisa imovine i vjerovnika na podnošenje prijedloga za otvaranje stečajnog postupka. Stečajni dužnik nije podnio prokazni </w:t>
      </w:r>
      <w:r w:rsidR="001B2417">
        <w:lastRenderedPageBreak/>
        <w:t xml:space="preserve">popis imovine, međutim su dva vjerovnika podnijela prijedlog za otvaranje stečajnog postupka i predujmila potreban iznos sredstava za pokrivanje dijela troškova postupka. </w:t>
      </w:r>
    </w:p>
    <w:p w:rsidRDefault="001B2417" w:rsidP="00ED6162" w:rsidR="001B2417">
      <w:pPr>
        <w:jc w:val="both"/>
      </w:pPr>
      <w:r>
        <w:tab/>
        <w:t>Postupajući po odredbi čl. 433. Stečajnog zakona sud je utvrdio da nisu ispunjene pretpostavke za istodobno otvaranje i zaključenje stečajnog postupka budući je vjerovnik podnio prijedlog za otvaranje stečajnog postupka i predujmio sredstva za namirenje dijela troškova postupka, pa je stoga rješenjem od 08. ožujka 2016. posl. br. 1 St-812/15-8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B2417" w:rsidP="00ED6162" w:rsidR="001B2417">
      <w:pPr>
        <w:jc w:val="both"/>
      </w:pPr>
      <w:r>
        <w:tab/>
        <w:t xml:space="preserve">Stoga je odlučeno kao u izreci. </w:t>
      </w:r>
    </w:p>
    <w:p w:rsidRDefault="005A3991" w:rsidP="00ED6162" w:rsidR="005A3991" w:rsidRPr="006F5B49">
      <w:pPr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25A92">
        <w:t>14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20E80">
        <w:t>MARJUR d.o.o., Zadar</w:t>
      </w:r>
      <w:r w:rsidR="00020E80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1B2417" w:rsidP="001B2417" w:rsidR="001B2417" w:rsidRPr="001B2417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BRANKO JAKOP iz Zagreba, </w:t>
      </w:r>
      <w:r w:rsidRPr="00F96CBF">
        <w:t>Zagrebačka Cesta 192</w:t>
      </w:r>
      <w:r w:rsidR="008039BA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>
      <w:pPr>
        <w:numPr>
          <w:ilvl w:val="0"/>
          <w:numId w:val="3"/>
        </w:numPr>
      </w:pPr>
      <w:r>
        <w:t>predlagatelju Vipnet d.o.o. po punomoćniku</w:t>
      </w:r>
    </w:p>
    <w:p w:rsidRDefault="001B2417" w:rsidP="0020610B" w:rsidR="001B2417">
      <w:pPr>
        <w:numPr>
          <w:ilvl w:val="0"/>
          <w:numId w:val="3"/>
        </w:numPr>
      </w:pPr>
      <w:r>
        <w:t>predlagatelju RH po ŽDO – e-mailom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66DF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84BB6">
      <w:t>52</w:t>
    </w:r>
    <w:r w:rsidR="00020E80">
      <w:t>3</w:t>
    </w:r>
    <w:r w:rsidR="004C11C7">
      <w:t>/16-</w:t>
    </w:r>
    <w:r w:rsidR="00F9439B">
      <w:t>11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66DFF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MARJUR d.o.o. za trgovinu i usluge</izvorni_sadrzaj>
    <derivirana_varijabla naziv="DomainObject.Predmet.ProtustrankaFormated_1">  MARJUR d.o.o. za trgovinu i usluge</derivirana_varijabla>
  </DomainObject.Predmet.ProtustrankaFormated>
  <DomainObject.Predmet.ProtustrankaFormatedOIB>
    <izvorni_sadrzaj>  MARJUR d.o.o. za trgovinu i usluge, OIB 54960340977</izvorni_sadrzaj>
    <derivirana_varijabla naziv="DomainObject.Predmet.ProtustrankaFormatedOIB_1">  MARJUR d.o.o. za trgovinu i usluge, OIB 54960340977</derivirana_varijabla>
  </DomainObject.Predmet.ProtustrankaFormatedOIB>
  <DomainObject.Predmet.ProtustrankaFormatedWithAdress>
    <izvorni_sadrzaj> MARJUR d.o.o. za trgovinu i usluge, Polačišće 2 , 23000 Zadar</izvorni_sadrzaj>
    <derivirana_varijabla naziv="DomainObject.Predmet.ProtustrankaFormatedWithAdress_1"> MARJUR d.o.o. za trgovinu i usluge, Polačišće 2 , 23000 Zadar</derivirana_varijabla>
  </DomainObject.Predmet.ProtustrankaFormatedWithAdress>
  <DomainObject.Predmet.ProtustrankaFormatedWithAdressOIB>
    <izvorni_sadrzaj> MARJUR d.o.o. za trgovinu i usluge, OIB 54960340977, Polačišće 2 , 23000 Zadar</izvorni_sadrzaj>
    <derivirana_varijabla naziv="DomainObject.Predmet.ProtustrankaFormatedWithAdressOIB_1"> MARJUR d.o.o. za trgovinu i usluge, OIB 54960340977, Polačišće 2 , 23000 Zadar</derivirana_varijabla>
  </DomainObject.Predmet.ProtustrankaFormatedWithAdressOIB>
  <DomainObject.Predmet.ProtustrankaWithAdress>
    <izvorni_sadrzaj>MARJUR d.o.o. za trgovinu i usluge Polačišće 2 , 23000 Zadar</izvorni_sadrzaj>
    <derivirana_varijabla naziv="DomainObject.Predmet.ProtustrankaWithAdress_1">MARJUR d.o.o. za trgovinu i usluge Polačišće 2 , 23000 Zadar</derivirana_varijabla>
  </DomainObject.Predmet.ProtustrankaWithAdress>
  <DomainObject.Predmet.ProtustrankaWithAdressOIB>
    <izvorni_sadrzaj>MARJUR d.o.o. za trgovinu i usluge, OIB 54960340977, Polačišće 2 , 23000 Zadar</izvorni_sadrzaj>
    <derivirana_varijabla naziv="DomainObject.Predmet.ProtustrankaWithAdressOIB_1">MARJUR d.o.o. za trgovinu i usluge, OIB 54960340977, Polačišće 2 , 23000 Zadar</derivirana_varijabla>
  </DomainObject.Predmet.ProtustrankaWithAdressOIB>
  <DomainObject.Predmet.ProtustrankaNazivFormated>
    <izvorni_sadrzaj>MARJUR d.o.o. za trgovinu i usluge</izvorni_sadrzaj>
    <derivirana_varijabla naziv="DomainObject.Predmet.ProtustrankaNazivFormated_1">MARJUR d.o.o. za trgovinu i usluge</derivirana_varijabla>
  </DomainObject.Predmet.ProtustrankaNazivFormated>
  <DomainObject.Predmet.ProtustrankaNazivFormatedOIB>
    <izvorni_sadrzaj>MARJUR d.o.o. za trgovinu i usluge, OIB 54960340977</izvorni_sadrzaj>
    <derivirana_varijabla naziv="DomainObject.Predmet.ProtustrankaNazivFormatedOIB_1">MARJUR d.o.o. za trgovinu i usluge, OIB 54960340977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d.o.o. za trgovinu i usluge</item>
    </izvorni_sadrzaj>
    <derivirana_varijabla naziv="DomainObject.Predmet.ProtuStrankaListFormated_1">
      <item>MARJUR d.o.o. za trgovinu i usluge</item>
    </derivirana_varijabla>
  </DomainObject.Predmet.ProtuStrankaListFormated>
  <DomainObject.Predmet.ProtuStrankaListFormatedOIB>
    <izvorni_sadrzaj>
      <item>MARJUR d.o.o. za trgovinu i usluge, OIB 54960340977</item>
    </izvorni_sadrzaj>
    <derivirana_varijabla naziv="DomainObject.Predmet.ProtuStrankaListFormatedOIB_1">
      <item>MARJUR d.o.o. za trgovinu i usluge, OIB 54960340977</item>
    </derivirana_varijabla>
  </DomainObject.Predmet.ProtuStrankaListFormatedOIB>
  <DomainObject.Predmet.ProtuStrankaListFormatedWithAdress>
    <izvorni_sadrzaj>
      <item>MARJUR d.o.o. za trgovinu i usluge, Polačišće 2 , 23000 Zadar</item>
    </izvorni_sadrzaj>
    <derivirana_varijabla naziv="DomainObject.Predmet.ProtuStrankaListFormatedWithAdress_1">
      <item>MARJUR d.o.o. za trgovinu i usluge, Polačišće 2 , 23000 Zadar</item>
    </derivirana_varijabla>
  </DomainObject.Predmet.ProtuStrankaListFormatedWithAdress>
  <DomainObject.Predmet.ProtuStrankaListFormatedWithAdressOIB>
    <izvorni_sadrzaj>
      <item>MARJUR d.o.o. za trgovinu i usluge, OIB 54960340977, Polačišće 2 , 23000 Zadar</item>
    </izvorni_sadrzaj>
    <derivirana_varijabla naziv="DomainObject.Predmet.ProtuStrankaListFormatedWithAdressOIB_1">
      <item>MARJUR d.o.o. za trgovinu i usluge, OIB 54960340977, Polačišće 2 , 23000 Zadar</item>
    </derivirana_varijabla>
  </DomainObject.Predmet.ProtuStrankaListFormatedWithAdressOIB>
  <DomainObject.Predmet.ProtuStrankaListNazivFormated>
    <izvorni_sadrzaj>
      <item>MARJUR d.o.o. za trgovinu i usluge</item>
    </izvorni_sadrzaj>
    <derivirana_varijabla naziv="DomainObject.Predmet.ProtuStrankaListNazivFormated_1">
      <item>MARJUR d.o.o. za trgovinu i usluge</item>
    </derivirana_varijabla>
  </DomainObject.Predmet.ProtuStrankaListNazivFormated>
  <DomainObject.Predmet.ProtuStrankaListNazivFormatedOIB>
    <izvorni_sadrzaj>
      <item>MARJUR d.o.o. za trgovinu i usluge, OIB 54960340977</item>
    </izvorni_sadrzaj>
    <derivirana_varijabla naziv="DomainObject.Predmet.ProtuStrankaListNazivFormatedOIB_1">
      <item>MARJUR d.o.o. za trgovinu i usluge, OIB 54960340977</item>
    </derivirana_varijabla>
  </DomainObject.Predmet.ProtuStrankaListNazivFormatedOIB>
  <DomainObject.Predmet.OstaliListFormated>
    <izvorni_sadrzaj>
      <item>Branko Jakop</item>
    </izvorni_sadrzaj>
    <derivirana_varijabla naziv="DomainObject.Predmet.OstaliListFormated_1">
      <item>Branko Jakop</item>
    </derivirana_varijabla>
  </DomainObject.Predmet.OstaliListFormated>
  <DomainObject.Predmet.OstaliListFormatedOIB>
    <izvorni_sadrzaj>
      <item>Branko Jakop, OIB 72315493229</item>
    </izvorni_sadrzaj>
    <derivirana_varijabla naziv="DomainObject.Predmet.OstaliListFormatedOIB_1">
      <item>Branko Jakop, OIB 72315493229</item>
    </derivirana_varijabla>
  </DomainObject.Predmet.OstaliListFormatedOIB>
  <DomainObject.Predmet.OstaliListFormatedWithAdress>
    <izvorni_sadrzaj>
      <item>Branko Jakop, Zagrebačka Cesta 192, 10000 Zagreb</item>
    </izvorni_sadrzaj>
    <derivirana_varijabla naziv="DomainObject.Predmet.OstaliListFormatedWithAdress_1">
      <item>Branko Jakop, Zagrebačka Cesta 192, 10000 Zagreb</item>
    </derivirana_varijabla>
  </DomainObject.Predmet.OstaliListFormatedWithAdress>
  <DomainObject.Predmet.OstaliListFormatedWithAdressOIB>
    <izvorni_sadrzaj>
      <item>Branko Jakop, OIB 72315493229, Zagrebačka Cesta 192, 10000 Zagreb</item>
    </izvorni_sadrzaj>
    <derivirana_varijabla naziv="DomainObject.Predmet.OstaliListFormatedWithAdressOIB_1">
      <item>Branko Jakop, OIB 72315493229, Zagrebačka Cesta 192, 10000 Zagreb</item>
    </derivirana_varijabla>
  </DomainObject.Predmet.OstaliListFormatedWithAdressOIB>
  <DomainObject.Predmet.OstaliListNazivFormated>
    <izvorni_sadrzaj>
      <item>Branko Jakop</item>
    </izvorni_sadrzaj>
    <derivirana_varijabla naziv="DomainObject.Predmet.OstaliListNazivFormated_1">
      <item>Branko Jakop</item>
    </derivirana_varijabla>
  </DomainObject.Predmet.OstaliListNazivFormated>
  <DomainObject.Predmet.OstaliListNazivFormatedOIB>
    <izvorni_sadrzaj>
      <item>Branko Jakop, OIB 72315493229</item>
    </izvorni_sadrzaj>
    <derivirana_varijabla naziv="DomainObject.Predmet.OstaliListNazivFormatedOIB_1">
      <item>Branko Jakop, OIB 72315493229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d.o.o. za trgovinu i usluge</izvorni_sadrzaj>
    <derivirana_varijabla naziv="DomainObject.Predmet.ProtustrankaIDrugi_1">MARJUR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MARJUR d.o.o. za trgovinu i usluge, OIB 54960340977, Polačišće 2 , 23000 Zadar</izvorni_sadrzaj>
    <derivirana_varijabla naziv="DomainObject.Predmet.ProtustrankaIDrugiAdressOIB_1">MARJUR d.o.o. za trgovinu i usluge, OIB 54960340977, Polačišće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d.o.o. za trgovinu i usluge</item>
      <item>FINA</item>
      <item>Branko Jakop</item>
    </izvorni_sadrzaj>
    <derivirana_varijabla naziv="DomainObject.Predmet.SudioniciListNaziv_1">
      <item>MARJUR d.o.o. za trgovinu i usluge</item>
      <item>FINA</item>
      <item>Branko Jakop</item>
    </derivirana_varijabla>
  </DomainObject.Predmet.SudioniciListNaziv>
  <DomainObject.Predmet.SudioniciListAdressOIB>
    <izvorni_sadrzaj>
      <item>MARJUR d.o.o. za trgovinu i usluge, OIB 54960340977, Polačišće 2 ,23000 Zadar</item>
      <item>FINA, OIB 85821130368</item>
      <item>Branko Jakop, OIB 72315493229, Zagrebačka Cesta 192,10000 Zagreb</item>
    </izvorni_sadrzaj>
    <derivirana_varijabla naziv="DomainObject.Predmet.SudioniciListAdressOIB_1">
      <item>MARJUR d.o.o. za trgovinu i usluge, OIB 54960340977, Polačišće 2 ,23000 Zadar</item>
      <item>FINA, OIB 85821130368</item>
      <item>Branko Jakop, OIB 72315493229,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54960340977</item>
      <item>, OIB 85821130368</item>
      <item>, OIB 72315493229</item>
    </izvorni_sadrzaj>
    <derivirana_varijabla naziv="DomainObject.Predmet.SudioniciListNazivOIB_1">
      <item>, OIB 54960340977</item>
      <item>, OIB 85821130368</item>
      <item>, OIB 72315493229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E8107-780E-47EA-A3F8-292AEBEA2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429</properties:Words>
  <properties:Characters>2367</properties:Characters>
  <properties:Lines>86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2016-04-14T06:44:00Z</dcterms:created>
  <dc:creator>Administrator</dc:creator>
  <cp:lastModifiedBy>wsadmin</cp:lastModifiedBy>
  <cp:lastPrinted>2016-03-18T09:50:00Z</cp:lastPrinted>
  <dcterms:modified xmlns:xsi="http://www.w3.org/2001/XMLSchema-instance" xsi:type="dcterms:W3CDTF">2016-04-14T12:04:00Z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