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d137" w14:paraId="9f4d137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F4E4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St-1637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2F4E4F">
        <w:t>BARTA-MES d.o.o OIB: 65112613217</w:t>
      </w:r>
      <w:r w:rsidR="0045323B">
        <w:t>, MBS: 080657655</w:t>
      </w:r>
      <w:r w:rsidR="002F4E4F">
        <w:t xml:space="preserve"> iz Zagreba, 2. Novoselski odvojak 14, </w:t>
      </w:r>
      <w:r w:rsidR="00A167C6">
        <w:t>dana 04.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2F4E4F" w:rsidRPr="002F4E4F">
        <w:t>BARTA-MES d.o.o OIB: 65112613217</w:t>
      </w:r>
      <w:r w:rsidR="0045323B">
        <w:t>, MBS: 080657655</w:t>
      </w:r>
      <w:r w:rsidR="002F4E4F" w:rsidRPr="002F4E4F">
        <w:t xml:space="preserve"> iz Za</w:t>
      </w:r>
      <w:r w:rsidR="002F4E4F">
        <w:t>greba, 2. Novoselski odvojak 14</w:t>
      </w:r>
      <w:r w:rsidR="002F4E4F" w:rsidRPr="002F4E4F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BARTA-MES d.o.o OIB: 65112613217 iz Za</w:t>
      </w:r>
      <w:r w:rsidR="002F4E4F">
        <w:t>greba, 2. Novoselski odvojak 14.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43E6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F4E4F">
          <w:t>70.St-1637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F4E4F"/>
    <w:rsid w:val="00443E6B"/>
    <w:rsid w:val="0045323B"/>
    <w:rsid w:val="006E1039"/>
    <w:rsid w:val="0092290B"/>
    <w:rsid w:val="00A167C6"/>
    <w:rsid w:val="00D574B1"/>
    <w:rsid w:val="00DF43CB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43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43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St-1637/2015</izvorni_sadrzaj>
    <derivirana_varijabla naziv="DomainObject.Predmet.OznakaBroj_1">St-1637/2015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BARTA-MES d.o.o.</izvorni_sadrzaj>
    <derivirana_varijabla naziv="DomainObject.Predmet.ProtustrankaFormated_1">  BARTA-MES d.o.o.</derivirana_varijabla>
  </DomainObject.Predmet.ProtustrankaFormated>
  <DomainObject.Predmet.ProtustrankaFormatedOIB>
    <izvorni_sadrzaj>  BARTA-MES d.o.o., OIB 65112613217</izvorni_sadrzaj>
    <derivirana_varijabla naziv="DomainObject.Predmet.ProtustrankaFormatedOIB_1">  BARTA-MES d.o.o., OIB 65112613217</derivirana_varijabla>
  </DomainObject.Predmet.ProtustrankaFormatedOIB>
  <DomainObject.Predmet.ProtustrankaFormatedWithAdress>
    <izvorni_sadrzaj> BARTA-MES d.o.o., 2. Novoselski odvojak 14, 10000 Zagreb</izvorni_sadrzaj>
    <derivirana_varijabla naziv="DomainObject.Predmet.ProtustrankaFormatedWithAdress_1"> BARTA-MES d.o.o., 2. Novoselski odvojak 14, 10000 Zagreb</derivirana_varijabla>
  </DomainObject.Predmet.ProtustrankaFormatedWithAdress>
  <DomainObject.Predmet.ProtustrankaFormatedWithAdressOIB>
    <izvorni_sadrzaj> BARTA-MES d.o.o., OIB 65112613217, 2. Novoselski odvojak 14, 10000 Zagreb</izvorni_sadrzaj>
    <derivirana_varijabla naziv="DomainObject.Predmet.ProtustrankaFormatedWithAdressOIB_1"> BARTA-MES d.o.o., OIB 65112613217, 2. Novoselski odvojak 14, 10000 Zagreb</derivirana_varijabla>
  </DomainObject.Predmet.ProtustrankaFormatedWithAdressOIB>
  <DomainObject.Predmet.ProtustrankaWithAdress>
    <izvorni_sadrzaj>BARTA-MES d.o.o. 2. Novoselski odvojak 14, 10000 Zagreb</izvorni_sadrzaj>
    <derivirana_varijabla naziv="DomainObject.Predmet.ProtustrankaWithAdress_1">BARTA-MES d.o.o. 2. Novoselski odvojak 14, 10000 Zagreb</derivirana_varijabla>
  </DomainObject.Predmet.ProtustrankaWithAdress>
  <DomainObject.Predmet.ProtustrankaWithAdressOIB>
    <izvorni_sadrzaj>BARTA-MES d.o.o., OIB 65112613217, 2. Novoselski odvojak 14, 10000 Zagreb</izvorni_sadrzaj>
    <derivirana_varijabla naziv="DomainObject.Predmet.ProtustrankaWithAdressOIB_1">BARTA-MES d.o.o., OIB 65112613217, 2. Novoselski odvojak 14, 10000 Zagreb</derivirana_varijabla>
  </DomainObject.Predmet.ProtustrankaWithAdressOIB>
  <DomainObject.Predmet.ProtustrankaNazivFormated>
    <izvorni_sadrzaj>BARTA-MES d.o.o.</izvorni_sadrzaj>
    <derivirana_varijabla naziv="DomainObject.Predmet.ProtustrankaNazivFormated_1">BARTA-MES d.o.o.</derivirana_varijabla>
  </DomainObject.Predmet.ProtustrankaNazivFormated>
  <DomainObject.Predmet.ProtustrankaNazivFormatedOIB>
    <izvorni_sadrzaj>BARTA-MES d.o.o., OIB 65112613217</izvorni_sadrzaj>
    <derivirana_varijabla naziv="DomainObject.Predmet.ProtustrankaNazivFormatedOIB_1">BARTA-MES d.o.o., OIB 65112613217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BARTA-MES d.o.o.</item>
    </izvorni_sadrzaj>
    <derivirana_varijabla naziv="DomainObject.Predmet.ProtuStrankaListFormated_1">
      <item>BARTA-MES d.o.o.</item>
    </derivirana_varijabla>
  </DomainObject.Predmet.ProtuStrankaListFormated>
  <DomainObject.Predmet.ProtuStrankaListFormatedOIB>
    <izvorni_sadrzaj>
      <item>BARTA-MES d.o.o., OIB 65112613217</item>
    </izvorni_sadrzaj>
    <derivirana_varijabla naziv="DomainObject.Predmet.ProtuStrankaListFormatedOIB_1">
      <item>BARTA-MES d.o.o., OIB 65112613217</item>
    </derivirana_varijabla>
  </DomainObject.Predmet.ProtuStrankaListFormatedOIB>
  <DomainObject.Predmet.ProtuStrankaListFormatedWithAdress>
    <izvorni_sadrzaj>
      <item>BARTA-MES d.o.o., 2. Novoselski odvojak 14, 10000 Zagreb</item>
    </izvorni_sadrzaj>
    <derivirana_varijabla naziv="DomainObject.Predmet.ProtuStrankaListFormatedWithAdress_1">
      <item>BARTA-MES d.o.o., 2. Novoselski odvojak 14, 10000 Zagreb</item>
    </derivirana_varijabla>
  </DomainObject.Predmet.ProtuStrankaListFormatedWithAdress>
  <DomainObject.Predmet.ProtuStrankaListFormatedWithAdressOIB>
    <izvorni_sadrzaj>
      <item>BARTA-MES d.o.o., OIB 65112613217, 2. Novoselski odvojak 14, 10000 Zagreb</item>
    </izvorni_sadrzaj>
    <derivirana_varijabla naziv="DomainObject.Predmet.ProtuStrankaListFormatedWithAdressOIB_1">
      <item>BARTA-MES d.o.o., OIB 65112613217, 2. Novoselski odvojak 14, 10000 Zagreb</item>
    </derivirana_varijabla>
  </DomainObject.Predmet.ProtuStrankaListFormatedWithAdressOIB>
  <DomainObject.Predmet.ProtuStrankaListNazivFormated>
    <izvorni_sadrzaj>
      <item>BARTA-MES d.o.o.</item>
    </izvorni_sadrzaj>
    <derivirana_varijabla naziv="DomainObject.Predmet.ProtuStrankaListNazivFormated_1">
      <item>BARTA-MES d.o.o.</item>
    </derivirana_varijabla>
  </DomainObject.Predmet.ProtuStrankaListNazivFormated>
  <DomainObject.Predmet.ProtuStrankaListNazivFormatedOIB>
    <izvorni_sadrzaj>
      <item>BARTA-MES d.o.o., OIB 65112613217</item>
    </izvorni_sadrzaj>
    <derivirana_varijabla naziv="DomainObject.Predmet.ProtuStrankaListNazivFormatedOIB_1">
      <item>BARTA-MES d.o.o., OIB 65112613217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BARTA-MES d.o.o.</izvorni_sadrzaj>
    <derivirana_varijabla naziv="DomainObject.Predmet.ProtustrankaIDrugi_1">BARTA-MES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BARTA-MES d.o.o., OIB 65112613217, 2. Novoselski odvojak 14, 10000 Zagreb</izvorni_sadrzaj>
    <derivirana_varijabla naziv="DomainObject.Predmet.ProtustrankaIDrugiAdressOIB_1">BARTA-MES d.o.o., OIB 65112613217, 2. Novoselski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BARTA-MES d.o.o.</item>
    </izvorni_sadrzaj>
    <derivirana_varijabla naziv="DomainObject.Predmet.SudioniciListNaziv_1">
      <item>FINA Regionalni centar Zagreb</item>
      <item>BARTA-MES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BARTA-MES d.o.o., OIB 65112613217, 2. Novoselski odvojak 14,10000 Zagreb</item>
    </izvorni_sadrzaj>
    <derivirana_varijabla naziv="DomainObject.Predmet.SudioniciListAdressOIB_1">
      <item>FINA Regionalni centar Zagreb, OIB 85821130368, Trg svibanjskih žrtava 1995. 1,10000 Zagreb</item>
      <item>BARTA-MES d.o.o., OIB 65112613217, 2. Novoselski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65112613217</item>
    </izvorni_sadrzaj>
    <derivirana_varijabla naziv="DomainObject.Predmet.SudioniciListNazivOIB_1">
      <item>, OIB 85821130368</item>
      <item>, OIB 65112613217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1729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2015-11-04T13:18:00Z</dcterms:created>
  <dc:creator>Maja Jurovicki</dc:creator>
  <cp:lastModifiedBy>Zlatka Plivelić</cp:lastModifiedBy>
  <cp:lastPrinted>2015-11-05T12:02:00Z</cp:lastPrinted>
  <dcterms:modified xmlns:xsi="http://www.w3.org/2001/XMLSchema-instance" xsi:type="dcterms:W3CDTF">2015-11-05T12:02:00Z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