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c60b" w14:paraId="7f7c60b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BB4131">
        <w:t>1156/16-4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BB4131">
        <w:t xml:space="preserve"> VAR-MONT d.o.o., Varaždin, Ivana Severa 15, OIB: 02335280100</w:t>
      </w:r>
      <w:r w:rsidR="00665A9B">
        <w:t xml:space="preserve">, </w:t>
      </w:r>
      <w:r w:rsidR="00637444">
        <w:t xml:space="preserve">dana </w:t>
      </w:r>
      <w:r w:rsidR="00BB4131">
        <w:t>1. veljače 2017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60431">
        <w:t xml:space="preserve"> </w:t>
      </w:r>
      <w:r w:rsidR="00BB4131">
        <w:t>VAR-MONT d.o.o., Varaždin, Ivana Severa 15, OIB: 02335280100</w:t>
      </w:r>
      <w:r w:rsidR="00740000">
        <w:t xml:space="preserve">, </w:t>
      </w:r>
      <w:r w:rsidR="00CB6C18">
        <w:t xml:space="preserve">iznosi </w:t>
      </w:r>
      <w:r w:rsidR="00BB4131">
        <w:t>153.041,40</w:t>
      </w:r>
      <w:r w:rsidR="0010211E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BB4131">
        <w:t>ju</w:t>
      </w:r>
      <w:r w:rsidR="004E68E4">
        <w:t xml:space="preserve"> se </w:t>
      </w:r>
      <w:r w:rsidR="00402957">
        <w:t>direktor dužnika</w:t>
      </w:r>
      <w:r w:rsidR="00560431">
        <w:t xml:space="preserve"> </w:t>
      </w:r>
      <w:r w:rsidR="00BB4131">
        <w:t>Igor Furjan, Varaždin, Jalkovečka ulica 100/C, OIB: 06058532459 i Petra Furjan, Varaždin, Jalkovečka ulica 100/C</w:t>
      </w:r>
      <w:r w:rsidR="00462410">
        <w:t xml:space="preserve">, </w:t>
      </w:r>
      <w:r w:rsidR="00BB4131">
        <w:t xml:space="preserve">OIB: 86024828038,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BB4131">
        <w:t>1. veljače 2017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B4131">
        <w:t xml:space="preserve">      Sudac</w:t>
      </w:r>
      <w:r>
        <w:t>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614E" w:rsidR="0046614E">
      <w:r>
        <w:separator/>
      </w:r>
    </w:p>
  </w:endnote>
  <w:endnote w:id="0" w:type="continuationSeparator">
    <w:p w:rsidRDefault="0046614E" w:rsidR="00466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614E" w:rsidR="0046614E">
      <w:r>
        <w:separator/>
      </w:r>
    </w:p>
  </w:footnote>
  <w:footnote w:id="0" w:type="continuationSeparator">
    <w:p w:rsidRDefault="0046614E" w:rsidR="00466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6C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0211E"/>
    <w:rsid w:val="0011336F"/>
    <w:rsid w:val="001159F0"/>
    <w:rsid w:val="00121DEA"/>
    <w:rsid w:val="00125406"/>
    <w:rsid w:val="00173FC2"/>
    <w:rsid w:val="001A3EA5"/>
    <w:rsid w:val="001B72D6"/>
    <w:rsid w:val="001C18C0"/>
    <w:rsid w:val="001E3957"/>
    <w:rsid w:val="001E6833"/>
    <w:rsid w:val="001F549C"/>
    <w:rsid w:val="002055B4"/>
    <w:rsid w:val="002260EF"/>
    <w:rsid w:val="002500E3"/>
    <w:rsid w:val="002522AD"/>
    <w:rsid w:val="00274464"/>
    <w:rsid w:val="002778B1"/>
    <w:rsid w:val="00290391"/>
    <w:rsid w:val="00297471"/>
    <w:rsid w:val="002A2674"/>
    <w:rsid w:val="002A750B"/>
    <w:rsid w:val="002B49A1"/>
    <w:rsid w:val="002B541F"/>
    <w:rsid w:val="002F1F37"/>
    <w:rsid w:val="003074E6"/>
    <w:rsid w:val="00324220"/>
    <w:rsid w:val="00327690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6614E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129FF"/>
    <w:rsid w:val="006141B6"/>
    <w:rsid w:val="00622E8C"/>
    <w:rsid w:val="0063224D"/>
    <w:rsid w:val="00637444"/>
    <w:rsid w:val="006377A6"/>
    <w:rsid w:val="006412A2"/>
    <w:rsid w:val="00665A9B"/>
    <w:rsid w:val="00686AFC"/>
    <w:rsid w:val="00693CD2"/>
    <w:rsid w:val="006B6987"/>
    <w:rsid w:val="006C1AAA"/>
    <w:rsid w:val="006C4747"/>
    <w:rsid w:val="006C66CD"/>
    <w:rsid w:val="006F25A8"/>
    <w:rsid w:val="007177D2"/>
    <w:rsid w:val="00723ABC"/>
    <w:rsid w:val="00727355"/>
    <w:rsid w:val="00733A5A"/>
    <w:rsid w:val="00735822"/>
    <w:rsid w:val="00740000"/>
    <w:rsid w:val="00741660"/>
    <w:rsid w:val="007459ED"/>
    <w:rsid w:val="00766804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38F1"/>
    <w:rsid w:val="008354B4"/>
    <w:rsid w:val="00835902"/>
    <w:rsid w:val="008469F5"/>
    <w:rsid w:val="00852A7C"/>
    <w:rsid w:val="0085458E"/>
    <w:rsid w:val="00862F8B"/>
    <w:rsid w:val="008A024C"/>
    <w:rsid w:val="008D03CD"/>
    <w:rsid w:val="00902D81"/>
    <w:rsid w:val="00906B85"/>
    <w:rsid w:val="009137D4"/>
    <w:rsid w:val="00933038"/>
    <w:rsid w:val="00940790"/>
    <w:rsid w:val="00941627"/>
    <w:rsid w:val="00943931"/>
    <w:rsid w:val="009463BE"/>
    <w:rsid w:val="00982CC9"/>
    <w:rsid w:val="009941B0"/>
    <w:rsid w:val="009A1525"/>
    <w:rsid w:val="009D0C5B"/>
    <w:rsid w:val="009E2798"/>
    <w:rsid w:val="009E3C97"/>
    <w:rsid w:val="00A00D9B"/>
    <w:rsid w:val="00A05A32"/>
    <w:rsid w:val="00A27869"/>
    <w:rsid w:val="00A632A3"/>
    <w:rsid w:val="00A71FB9"/>
    <w:rsid w:val="00A779EF"/>
    <w:rsid w:val="00A86085"/>
    <w:rsid w:val="00AF154A"/>
    <w:rsid w:val="00AF2C11"/>
    <w:rsid w:val="00B07AE6"/>
    <w:rsid w:val="00B235B5"/>
    <w:rsid w:val="00B26931"/>
    <w:rsid w:val="00B34567"/>
    <w:rsid w:val="00B346C2"/>
    <w:rsid w:val="00B37ED5"/>
    <w:rsid w:val="00B50F3F"/>
    <w:rsid w:val="00B62791"/>
    <w:rsid w:val="00B6439D"/>
    <w:rsid w:val="00B8770D"/>
    <w:rsid w:val="00B87CA4"/>
    <w:rsid w:val="00B9668D"/>
    <w:rsid w:val="00B97476"/>
    <w:rsid w:val="00B97BE7"/>
    <w:rsid w:val="00BA14F9"/>
    <w:rsid w:val="00BB4131"/>
    <w:rsid w:val="00BB6955"/>
    <w:rsid w:val="00BC2E00"/>
    <w:rsid w:val="00BF5CAE"/>
    <w:rsid w:val="00C07FA4"/>
    <w:rsid w:val="00C14471"/>
    <w:rsid w:val="00C15721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97524"/>
    <w:rsid w:val="00DA3691"/>
    <w:rsid w:val="00DA54DB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5D61"/>
    <w:rsid w:val="00EA6BCC"/>
    <w:rsid w:val="00EB1A4E"/>
    <w:rsid w:val="00ED1BED"/>
    <w:rsid w:val="00F10C2B"/>
    <w:rsid w:val="00F644E6"/>
    <w:rsid w:val="00F8229D"/>
    <w:rsid w:val="00FA2088"/>
    <w:rsid w:val="00FC01C2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St-1156/2016-4</izvorni_sadrzaj>
    <derivirana_varijabla naziv="DomainObject.Oznaka_1">St-1156/2016-4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1156</izvorni_sadrzaj>
    <derivirana_varijabla naziv="DomainObject.Predmet.Broj_1">1156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St-1156/2016</izvorni_sadrzaj>
    <derivirana_varijabla naziv="DomainObject.Predmet.OznakaBroj_1">St-1156/2016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VAR-MONT društvo s ograničenom odgovornošću za trgovinu na veliko i malo, uvoz i izvoz, zastupanje i posredovanje</izvorni_sadrzaj>
    <derivirana_varijabla naziv="DomainObject.Predmet.ProtustrankaFormated_1">  VAR-MONT društvo s ograničenom odgovornošću za trgovinu na veliko i malo, uvoz i izvoz, zastupanje i posredovanje</derivirana_varijabla>
  </DomainObject.Predmet.ProtustrankaFormated>
  <DomainObject.Predmet.ProtustrankaFormatedOIB>
    <izvorni_sadrzaj>  VAR-MONT društvo s ograničenom odgovornošću za trgovinu na veliko i malo, uvoz i izvoz, zastupanje i posredovanje, OIB 02335280100</izvorni_sadrzaj>
    <derivirana_varijabla naziv="DomainObject.Predmet.ProtustrankaFormatedOIB_1">  VAR-MONT društvo s ograničenom odgovornošću za trgovinu na veliko i malo, uvoz i izvoz, zastupanje i posredovanje, OIB 02335280100</derivirana_varijabla>
  </DomainObject.Predmet.ProtustrankaFormatedOIB>
  <DomainObject.Predmet.ProtustrankaFormatedWithAdress>
    <izvorni_sadrzaj> VAR-MONT društvo s ograničenom odgovornošću za trgovinu na veliko i malo, uvoz i izvoz, zastupanje i posredovanje, Ivana Severa 15, 42000 Varaždin</izvorni_sadrzaj>
    <derivirana_varijabla naziv="DomainObject.Predmet.ProtustrankaFormatedWithAdress_1"> VAR-MONT društvo s ograničenom odgovornošću za trgovinu na veliko i malo, uvoz i izvoz, zastupanje i posredovanje, Ivana Severa 15, 42000 Varaždin</derivirana_varijabla>
  </DomainObject.Predmet.ProtustrankaFormatedWithAdress>
  <DomainObject.Predmet.ProtustrankaFormatedWithAdressOIB>
    <izvorni_sadrzaj> VAR-MONT društvo s ograničenom odgovornošću za trgovinu na veliko i malo, uvoz i izvoz, zastupanje i posredovanje, OIB 02335280100, Ivana Severa 15, 42000 Varaždin</izvorni_sadrzaj>
    <derivirana_varijabla naziv="DomainObject.Predmet.ProtustrankaFormatedWithAdressOIB_1"> VAR-MONT društvo s ograničenom odgovornošću za trgovinu na veliko i malo, uvoz i izvoz, zastupanje i posredovanje, OIB 02335280100, Ivana Severa 15, 42000 Varaždin</derivirana_varijabla>
  </DomainObject.Predmet.ProtustrankaFormatedWithAdressOIB>
  <DomainObject.Predmet.ProtustrankaWithAdress>
    <izvorni_sadrzaj>VAR-MONT društvo s ograničenom odgovornošću za trgovinu na veliko i malo, uvoz i izvoz, zastupanje i posredovanje Ivana Severa 15, 42000 Varaždin</izvorni_sadrzaj>
    <derivirana_varijabla naziv="DomainObject.Predmet.ProtustrankaWithAdress_1">VAR-MONT društvo s ograničenom odgovornošću za trgovinu na veliko i malo, uvoz i izvoz, zastupanje i posredovanje Ivana Severa 15, 42000 Varaždin</derivirana_varijabla>
  </DomainObject.Predmet.ProtustrankaWithAdress>
  <DomainObject.Predmet.ProtustrankaWithAdressOIB>
    <izvorni_sadrzaj>VAR-MONT društvo s ograničenom odgovornošću za trgovinu na veliko i malo, uvoz i izvoz, zastupanje i posredovanje, OIB 02335280100, Ivana Severa 15, 42000 Varaždin</izvorni_sadrzaj>
    <derivirana_varijabla naziv="DomainObject.Predmet.ProtustrankaWithAdressOIB_1">VAR-MONT društvo s ograničenom odgovornošću za trgovinu na veliko i malo, uvoz i izvoz, zastupanje i posredovanje, OIB 02335280100, Ivana Severa 15, 42000 Varaždin</derivirana_varijabla>
  </DomainObject.Predmet.ProtustrankaWithAdressOIB>
  <DomainObject.Predmet.ProtustrankaNazivFormated>
    <izvorni_sadrzaj>VAR-MONT društvo s ograničenom odgovornošću za trgovinu na veliko i malo, uvoz i izvoz, zastupanje i posredovanje</izvorni_sadrzaj>
    <derivirana_varijabla naziv="DomainObject.Predmet.ProtustrankaNazivFormated_1">VAR-MONT društvo s ograničenom odgovornošću za trgovinu na veliko i malo, uvoz i izvoz, zastupanje i posredovanje</derivirana_varijabla>
  </DomainObject.Predmet.ProtustrankaNazivFormated>
  <DomainObject.Predmet.ProtustrankaNazivFormatedOIB>
    <izvorni_sadrzaj>VAR-MONT društvo s ograničenom odgovornošću za trgovinu na veliko i malo, uvoz i izvoz, zastupanje i posredovanje, OIB 02335280100</izvorni_sadrzaj>
    <derivirana_varijabla naziv="DomainObject.Predmet.ProtustrankaNazivFormatedOIB_1">VAR-MONT društvo s ograničenom odgovornošću za trgovinu na veliko i malo, uvoz i izvoz, zastupanje i posredovanje, OIB 02335280100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153041.40</izvorni_sadrzaj>
    <derivirana_varijabla naziv="DomainObject.Predmet.TrenutnaVrijednost_1">153041.40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VAR-MONT društvo s ograničenom odgovornošću za trgovinu na veliko i malo, uvoz i izvoz, zastupanje i posredovanje</item>
    </izvorni_sadrzaj>
    <derivirana_varijabla naziv="DomainObject.Predmet.ProtuStrankaListFormated_1">
      <item>VAR-MONT društvo s ograničenom odgovornošću za trgovinu na veliko i malo, uvoz i izvoz, zastupanje i posredovanje</item>
    </derivirana_varijabla>
  </DomainObject.Predmet.ProtuStrankaListFormated>
  <DomainObject.Predmet.ProtuStrankaListFormatedOIB>
    <izvorni_sadrzaj>
      <item>VAR-MONT društvo s ograničenom odgovornošću za trgovinu na veliko i malo, uvoz i izvoz, zastupanje i posredovanje, OIB 02335280100</item>
    </izvorni_sadrzaj>
    <derivirana_varijabla naziv="DomainObject.Predmet.ProtuStrankaListFormatedOIB_1">
      <item>VAR-MONT društvo s ograničenom odgovornošću za trgovinu na veliko i malo, uvoz i izvoz, zastupanje i posredovanje, OIB 02335280100</item>
    </derivirana_varijabla>
  </DomainObject.Predmet.ProtuStrankaListFormatedOIB>
  <DomainObject.Predmet.ProtuStrankaListFormatedWithAdress>
    <izvorni_sadrzaj>
      <item>VAR-MONT društvo s ograničenom odgovornošću za trgovinu na veliko i malo, uvoz i izvoz, zastupanje i posredovanje, Ivana Severa 15, 42000 Varaždin</item>
    </izvorni_sadrzaj>
    <derivirana_varijabla naziv="DomainObject.Predmet.ProtuStrankaListFormatedWithAdress_1">
      <item>VAR-MONT društvo s ograničenom odgovornošću za trgovinu na veliko i malo, uvoz i izvoz, zastupanje i posredovanje, Ivana Severa 15, 42000 Varaždin</item>
    </derivirana_varijabla>
  </DomainObject.Predmet.ProtuStrankaListFormatedWithAdress>
  <DomainObject.Predmet.ProtuStrankaListFormatedWithAdressOIB>
    <izvorni_sadrzaj>
      <item>VAR-MONT društvo s ograničenom odgovornošću za trgovinu na veliko i malo, uvoz i izvoz, zastupanje i posredovanje, OIB 02335280100, Ivana Severa 15, 42000 Varaždin</item>
    </izvorni_sadrzaj>
    <derivirana_varijabla naziv="DomainObject.Predmet.ProtuStrankaListFormatedWithAdressOIB_1">
      <item>VAR-MONT društvo s ograničenom odgovornošću za trgovinu na veliko i malo, uvoz i izvoz, zastupanje i posredovanje, OIB 02335280100, Ivana Severa 15, 42000 Varaždin</item>
    </derivirana_varijabla>
  </DomainObject.Predmet.ProtuStrankaListFormatedWithAdressOIB>
  <DomainObject.Predmet.ProtuStrankaListNazivFormated>
    <izvorni_sadrzaj>
      <item>VAR-MONT društvo s ograničenom odgovornošću za trgovinu na veliko i malo, uvoz i izvoz, zastupanje i posredovanje</item>
    </izvorni_sadrzaj>
    <derivirana_varijabla naziv="DomainObject.Predmet.ProtuStrankaListNazivFormated_1">
      <item>VAR-MONT društvo s ograničenom odgovornošću za trgovinu na veliko i malo, uvoz i izvoz, zastupanje i posredovanje</item>
    </derivirana_varijabla>
  </DomainObject.Predmet.ProtuStrankaListNazivFormated>
  <DomainObject.Predmet.ProtuStrankaListNazivFormatedOIB>
    <izvorni_sadrzaj>
      <item>VAR-MONT društvo s ograničenom odgovornošću za trgovinu na veliko i malo, uvoz i izvoz, zastupanje i posredovanje, OIB 02335280100</item>
    </izvorni_sadrzaj>
    <derivirana_varijabla naziv="DomainObject.Predmet.ProtuStrankaListNazivFormatedOIB_1">
      <item>VAR-MONT društvo s ograničenom odgovornošću za trgovinu na veliko i malo, uvoz i izvoz, zastupanje i posredovanje, OIB 02335280100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St-1156/2016-4</izvorni_sadrzaj>
    <derivirana_varijabla naziv="DomainObject.PoslovniBrojDokumenta_1">St-1156/2016-4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VAR-MONT društvo s ograničenom odgovornošću za trgovinu na veliko i malo, uvoz i izvoz, zastupanje i posredovanje</izvorni_sadrzaj>
    <derivirana_varijabla naziv="DomainObject.Predmet.ProtustrankaIDrugi_1">VAR-MONT društvo s ograničenom odgovornošću za trgovinu na veliko i malo, uvoz i izvoz, zastupanje i posredovanje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VAR-MONT društvo s ograničenom odgovornošću za trgovinu na veliko i malo, uvoz i izvoz, zastupanje i posredovanje, OIB 02335280100, Ivana Severa 15, 42000 Varaždin</izvorni_sadrzaj>
    <derivirana_varijabla naziv="DomainObject.Predmet.ProtustrankaIDrugiAdressOIB_1">VAR-MONT društvo s ograničenom odgovornošću za trgovinu na veliko i malo, uvoz i izvoz, zastupanje i posredovanje, OIB 02335280100, Ivana Severa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VAR-MONT društvo s ograničenom odgovornošću za trgovinu na veliko i malo, uvoz i izvoz, zastupanje i posredovanje</item>
      <item>Financijska agencija</item>
      <item>e-oglasna ploča</item>
      <item>Sudski registar</item>
    </izvorni_sadrzaj>
    <derivirana_varijabla naziv="DomainObject.Predmet.SudioniciListNaziv_1">
      <item>VAR-MONT društvo s ograničenom odgovornošću za trgovinu na veliko i malo, uvoz i izvoz, zastupanje i posredovanje</item>
      <item>Financijska agencija</item>
      <item>e-oglasna ploča</item>
      <item>Sudski registar</item>
    </derivirana_varijabla>
  </DomainObject.Predmet.SudioniciListNaziv>
  <DomainObject.Predmet.SudioniciListAdressOIB>
    <izvorni_sadrzaj>
      <item>VAR-MONT društvo s ograničenom odgovornošću za trgovinu na veliko i malo, uvoz i izvoz, zastupanje i posredovanje, OIB 02335280100, Ivana Severa 15,42000 Varaždin</item>
      <item>Financijska agencija, OIB 85821130368, Ulica grada Vukovara 70,10000 Zagreb</item>
      <item>e-oglasna ploča</item>
      <item>Sudski registar</item>
    </izvorni_sadrzaj>
    <derivirana_varijabla naziv="DomainObject.Predmet.SudioniciListAdressOIB_1">
      <item>VAR-MONT društvo s ograničenom odgovornošću za trgovinu na veliko i malo, uvoz i izvoz, zastupanje i posredovanje, OIB 02335280100, Ivana Severa 15,42000 Varaždin</item>
      <item>Financijska agencija, OIB 85821130368, Ulica grada Vukovara 70,10000 Zagreb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02335280100</item>
      <item>, OIB 85821130368</item>
      <item>, OIB null</item>
      <item>, OIB null</item>
    </izvorni_sadrzaj>
    <derivirana_varijabla naziv="DomainObject.Predmet.SudioniciListNazivOIB_1">
      <item>, OIB 02335280100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703EBF-C059-4807-B6D3-99152DD882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351</properties:Words>
  <properties:Characters>1910</properties:Characters>
  <properties:Lines>47</properties:Lines>
  <properties:Paragraphs>14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2017-02-01T09:45:00Z</cp:lastPrinted>
  <dcterms:modified xmlns:xsi="http://www.w3.org/2001/XMLSchema-instance" xsi:type="dcterms:W3CDTF">2017-02-01T09:46:00Z</dcterms:modified>
  <cp:revision>109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St-1156/2016-4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