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ac92" w14:paraId="f9cac9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BA1FD8">
        <w:t>77</w:t>
      </w:r>
      <w:r w:rsidR="00193542">
        <w:t>/1</w:t>
      </w:r>
      <w:r w:rsidR="00FF5C73">
        <w:t>8</w:t>
      </w:r>
      <w:r w:rsidR="00492280">
        <w:t>-</w:t>
      </w:r>
      <w:r w:rsidR="00193542">
        <w:t>1</w:t>
      </w:r>
      <w:r w:rsidR="00BA1FD8">
        <w:t>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BA1FD8">
        <w:t>MARIN GRADNJA</w:t>
      </w:r>
      <w:r w:rsidR="00BA1FD8" w:rsidRPr="00FF60D5">
        <w:t xml:space="preserve"> </w:t>
      </w:r>
      <w:r w:rsidR="00BA1FD8">
        <w:t>j.</w:t>
      </w:r>
      <w:r w:rsidR="00BA1FD8" w:rsidRPr="00FF60D5">
        <w:t xml:space="preserve">d.o.o., </w:t>
      </w:r>
      <w:r w:rsidR="00BA1FD8">
        <w:t>Bilice</w:t>
      </w:r>
      <w:r w:rsidR="00BA1FD8" w:rsidRPr="00FF60D5">
        <w:t xml:space="preserve">, </w:t>
      </w:r>
      <w:r w:rsidR="00BA1FD8">
        <w:t>Lugovići-Slavice 25B</w:t>
      </w:r>
      <w:r w:rsidR="00BA1FD8" w:rsidRPr="00FF60D5">
        <w:t xml:space="preserve">, OIB: </w:t>
      </w:r>
      <w:r w:rsidR="00BA1FD8">
        <w:t>56382581635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22390D">
        <w:t>11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BA1FD8">
        <w:t>MARIN GRADNJA</w:t>
      </w:r>
      <w:r w:rsidR="00BA1FD8" w:rsidRPr="00FF60D5">
        <w:t xml:space="preserve"> </w:t>
      </w:r>
      <w:r w:rsidR="00BA1FD8">
        <w:t>j.</w:t>
      </w:r>
      <w:r w:rsidR="00BA1FD8" w:rsidRPr="00FF60D5">
        <w:t xml:space="preserve">d.o.o., </w:t>
      </w:r>
      <w:r w:rsidR="00BA1FD8">
        <w:t>Bilice</w:t>
      </w:r>
      <w:r w:rsidR="00BA1FD8" w:rsidRPr="00FF60D5">
        <w:t xml:space="preserve">, </w:t>
      </w:r>
      <w:r w:rsidR="00BA1FD8">
        <w:t>Lugovići-Slavice 25B</w:t>
      </w:r>
      <w:r w:rsidR="00BA1FD8" w:rsidRPr="00FF60D5">
        <w:t xml:space="preserve">, OIB: </w:t>
      </w:r>
      <w:r w:rsidR="00BA1FD8">
        <w:t>56382581635</w:t>
      </w:r>
      <w:r w:rsidRPr="006A62B7">
        <w:t xml:space="preserve">, stečajni postupak otvoren je dana </w:t>
      </w:r>
      <w:r w:rsidR="0022390D">
        <w:t>11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A13267">
        <w:t>1</w:t>
      </w:r>
      <w:r w:rsidR="0022390D">
        <w:t>3,35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22390D" w:rsidRPr="0022390D">
        <w:t>Damir Šebetić</w:t>
      </w:r>
      <w:r w:rsidR="00193542" w:rsidRPr="0022390D">
        <w:t xml:space="preserve"> iz </w:t>
      </w:r>
      <w:r w:rsidR="0022390D" w:rsidRPr="0022390D">
        <w:t>Zagreba</w:t>
      </w:r>
      <w:r w:rsidR="00193542" w:rsidRPr="0022390D">
        <w:t xml:space="preserve">, </w:t>
      </w:r>
      <w:r w:rsidR="0022390D" w:rsidRPr="0022390D">
        <w:t>Ignjata Đorđića</w:t>
      </w:r>
      <w:r w:rsidR="00193542" w:rsidRPr="0022390D">
        <w:t xml:space="preserve">, OIB: </w:t>
      </w:r>
      <w:r w:rsidR="0022390D" w:rsidRPr="0022390D">
        <w:t>84590633905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BA1FD8">
        <w:t>MARIN GRADNJA</w:t>
      </w:r>
      <w:r w:rsidR="00BA1FD8" w:rsidRPr="00FF60D5">
        <w:t xml:space="preserve"> </w:t>
      </w:r>
      <w:r w:rsidR="00BA1FD8">
        <w:t>j.</w:t>
      </w:r>
      <w:r w:rsidR="00BA1FD8" w:rsidRPr="00FF60D5">
        <w:t xml:space="preserve">d.o.o., </w:t>
      </w:r>
      <w:r w:rsidR="00BA1FD8">
        <w:t>Bilice</w:t>
      </w:r>
      <w:r w:rsidR="00BA1FD8" w:rsidRPr="00FF60D5">
        <w:t xml:space="preserve">, </w:t>
      </w:r>
      <w:r w:rsidR="00BA1FD8">
        <w:t>Lugovići-Slavice 25B</w:t>
      </w:r>
      <w:r w:rsidR="00BA1FD8" w:rsidRPr="00FF60D5">
        <w:t xml:space="preserve">, OIB: </w:t>
      </w:r>
      <w:r w:rsidR="00BA1FD8">
        <w:t>56382581635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BA1FD8">
        <w:t>MARIN GRADNJA</w:t>
      </w:r>
      <w:r w:rsidR="00BA1FD8" w:rsidRPr="00FF60D5">
        <w:t xml:space="preserve"> </w:t>
      </w:r>
      <w:r w:rsidR="00BA1FD8">
        <w:t>j.</w:t>
      </w:r>
      <w:r w:rsidR="00BA1FD8" w:rsidRPr="00FF60D5">
        <w:t xml:space="preserve">d.o.o., </w:t>
      </w:r>
      <w:r w:rsidR="00BA1FD8">
        <w:t>Bilice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EC1BD0" w:rsidP="00D83F1A" w:rsidR="00EC1BD0">
      <w:pPr>
        <w:ind w:hanging="708" w:left="708"/>
        <w:jc w:val="both"/>
      </w:pPr>
    </w:p>
    <w:p w:rsidRDefault="00EC1BD0" w:rsidP="00D83F1A" w:rsidR="00EC1BD0" w:rsidRPr="00A16FFE">
      <w:pPr>
        <w:ind w:hanging="708" w:left="708"/>
        <w:jc w:val="both"/>
      </w:pPr>
      <w:r>
        <w:t>VII</w:t>
      </w:r>
      <w:r>
        <w:tab/>
      </w:r>
      <w:r w:rsidRPr="001C7D2C">
        <w:t xml:space="preserve">Nalaže se Financijskoj agenciji da naloži banci prijenos zaplijenjenoga iznosa predujma zaplijenjenog sa računa trgovačkog društva </w:t>
      </w:r>
      <w:r w:rsidR="00BA1FD8">
        <w:t>MARIN GRADNJA</w:t>
      </w:r>
      <w:r w:rsidR="00BA1FD8" w:rsidRPr="00FF60D5">
        <w:t xml:space="preserve"> </w:t>
      </w:r>
      <w:r w:rsidR="00BA1FD8">
        <w:t>j.</w:t>
      </w:r>
      <w:r w:rsidR="00BA1FD8" w:rsidRPr="00FF60D5">
        <w:t xml:space="preserve">d.o.o., </w:t>
      </w:r>
      <w:r w:rsidR="00BA1FD8">
        <w:t>Bilice</w:t>
      </w:r>
      <w:r w:rsidR="00BA1FD8" w:rsidRPr="00FF60D5">
        <w:t xml:space="preserve">, </w:t>
      </w:r>
      <w:r w:rsidR="00BA1FD8">
        <w:t>Lugovići-Slavice 25B</w:t>
      </w:r>
      <w:r w:rsidR="00BA1FD8" w:rsidRPr="00FF60D5">
        <w:t xml:space="preserve">, OIB: </w:t>
      </w:r>
      <w:r w:rsidR="00BA1FD8">
        <w:t>56382581635</w:t>
      </w:r>
      <w:r w:rsidRPr="001C7D2C">
        <w:t>, na račun suda HR4323900011300000857, model plaćanja 00, s pozivom na broj 100-</w:t>
      </w:r>
      <w:r>
        <w:t>59809707182</w:t>
      </w:r>
      <w:r w:rsidRPr="001C7D2C">
        <w:t>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467AC" w:rsidP="00FF5C73" w:rsidR="009467AC">
      <w:pPr>
        <w:ind w:firstLine="705"/>
        <w:jc w:val="both"/>
      </w:pPr>
      <w:r w:rsidRPr="00CE76CB">
        <w:lastRenderedPageBreak/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BA1FD8">
        <w:t>20</w:t>
      </w:r>
      <w:r>
        <w:t xml:space="preserve">. </w:t>
      </w:r>
      <w:r w:rsidR="00BA1FD8">
        <w:t>ožujka</w:t>
      </w:r>
      <w:r>
        <w:t xml:space="preserve"> 201</w:t>
      </w:r>
      <w:r w:rsidR="00FF5C73">
        <w:t>8</w:t>
      </w:r>
      <w:r w:rsidRPr="00CE76CB">
        <w:t>. pokrenut je prethodni postupak nad dužnikom</w:t>
      </w:r>
      <w:r w:rsidR="00FF5C73">
        <w:t xml:space="preserve"> </w:t>
      </w:r>
      <w:r w:rsidR="00BA1FD8">
        <w:t>MARIN GRADNJA</w:t>
      </w:r>
      <w:r w:rsidR="00BA1FD8" w:rsidRPr="00FF60D5">
        <w:t xml:space="preserve"> </w:t>
      </w:r>
      <w:r w:rsidR="00BA1FD8">
        <w:t>j.</w:t>
      </w:r>
      <w:r w:rsidR="00BA1FD8" w:rsidRPr="00FF60D5">
        <w:t xml:space="preserve">d.o.o., </w:t>
      </w:r>
      <w:r w:rsidR="00BA1FD8">
        <w:t>Bilice</w:t>
      </w:r>
      <w:r>
        <w:t>.</w:t>
      </w:r>
    </w:p>
    <w:p w:rsidRDefault="009467AC" w:rsidP="009467AC" w:rsidR="009467AC">
      <w:pPr>
        <w:jc w:val="both"/>
      </w:pPr>
      <w:r>
        <w:t xml:space="preserve">         </w:t>
      </w:r>
      <w:r w:rsidRPr="006A62B7">
        <w:t xml:space="preserve">  Rješenjem</w:t>
      </w:r>
      <w:r>
        <w:t xml:space="preserve"> ovog suda br. 1 St-</w:t>
      </w:r>
      <w:r w:rsidR="00BA1FD8">
        <w:t>77</w:t>
      </w:r>
      <w:r w:rsidR="00FF5C73">
        <w:t>/18</w:t>
      </w:r>
      <w:r>
        <w:t>-</w:t>
      </w:r>
      <w:r w:rsidR="00BA1FD8">
        <w:t>8</w:t>
      </w:r>
      <w:r w:rsidRPr="006A62B7">
        <w:t xml:space="preserve"> od </w:t>
      </w:r>
      <w:r w:rsidR="00BA1FD8">
        <w:t>15</w:t>
      </w:r>
      <w:r>
        <w:t xml:space="preserve">. </w:t>
      </w:r>
      <w:r w:rsidR="00BA1FD8">
        <w:t>svibnja</w:t>
      </w:r>
      <w:r>
        <w:t xml:space="preserve"> 2018</w:t>
      </w:r>
      <w:r w:rsidRPr="006A62B7">
        <w:t>.</w:t>
      </w:r>
      <w:r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9467AC" w:rsidP="009467AC" w:rsidR="009467AC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</w:t>
      </w:r>
      <w:r w:rsidR="0022390D">
        <w:t>15</w:t>
      </w:r>
      <w:r>
        <w:t xml:space="preserve">. </w:t>
      </w:r>
      <w:r w:rsidR="0022390D">
        <w:t>svibnja</w:t>
      </w:r>
      <w:r>
        <w:t xml:space="preserve"> 2018</w:t>
      </w:r>
      <w:r w:rsidRPr="001433E2">
        <w:t xml:space="preserve">., temeljem čega je rok za uplatu predujma istekao </w:t>
      </w:r>
      <w:r w:rsidR="0022390D">
        <w:t>7</w:t>
      </w:r>
      <w:r>
        <w:t xml:space="preserve">. </w:t>
      </w:r>
      <w:r w:rsidR="0022390D">
        <w:t>lipnja</w:t>
      </w:r>
      <w:r w:rsidRPr="000A3B6E">
        <w:rPr>
          <w:b/>
        </w:rPr>
        <w:t xml:space="preserve"> </w:t>
      </w:r>
      <w:r>
        <w:t>2018.</w:t>
      </w:r>
    </w:p>
    <w:p w:rsidRDefault="009467AC" w:rsidP="009467AC" w:rsidR="009467AC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467AC" w:rsidP="009467AC" w:rsidR="009467A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467AC" w:rsidP="009467AC" w:rsidR="009467A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933DB" w:rsidP="009467AC" w:rsidR="002933DB">
      <w:pPr>
        <w:ind w:firstLine="708"/>
        <w:jc w:val="both"/>
      </w:pPr>
      <w:r>
        <w:t>Nalog iz točke VII temelji se na odredbi čl. 112. st. 6. Stečajnog zakona.</w:t>
      </w:r>
    </w:p>
    <w:p w:rsidRDefault="009467AC" w:rsidP="009467AC" w:rsidR="009467AC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22390D">
        <w:t>11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B05927" w:rsidP="006864AF" w:rsidR="006864AF">
      <w:r>
        <w:t>Za točnost otpravka – ovlašteni službenik</w:t>
      </w:r>
      <w:r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B05927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E37DFC">
        <w:t>Šibenik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E37DFC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E37DFC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E37DFC">
        <w:t>Šibenik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lastRenderedPageBreak/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BA1FD8">
      <w:t>77</w:t>
    </w:r>
    <w:r w:rsidR="00286E9D">
      <w:t>/1</w:t>
    </w:r>
    <w:r w:rsidR="00FF5C73">
      <w:t>8</w:t>
    </w:r>
    <w:r w:rsidR="00492280">
      <w:t>-</w:t>
    </w:r>
    <w:r w:rsidR="00E32743">
      <w:t>1</w:t>
    </w:r>
    <w:r w:rsidR="00BA1FD8">
      <w:t>1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2390D"/>
    <w:rsid w:val="00236C5C"/>
    <w:rsid w:val="00272170"/>
    <w:rsid w:val="00275EA4"/>
    <w:rsid w:val="00286C89"/>
    <w:rsid w:val="00286E9D"/>
    <w:rsid w:val="002933DB"/>
    <w:rsid w:val="002A25D5"/>
    <w:rsid w:val="002C1F71"/>
    <w:rsid w:val="002C3F74"/>
    <w:rsid w:val="002E6989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70E48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712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3267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65B9"/>
    <w:rsid w:val="00AD7687"/>
    <w:rsid w:val="00AE379E"/>
    <w:rsid w:val="00B033D7"/>
    <w:rsid w:val="00B05927"/>
    <w:rsid w:val="00B20829"/>
    <w:rsid w:val="00B30883"/>
    <w:rsid w:val="00B45C7F"/>
    <w:rsid w:val="00B53D93"/>
    <w:rsid w:val="00B604A8"/>
    <w:rsid w:val="00B837D6"/>
    <w:rsid w:val="00B85A8A"/>
    <w:rsid w:val="00BA1FD8"/>
    <w:rsid w:val="00BA5150"/>
    <w:rsid w:val="00BB0D8F"/>
    <w:rsid w:val="00BC259A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5758A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DFC"/>
    <w:rsid w:val="00E37E40"/>
    <w:rsid w:val="00E505D0"/>
    <w:rsid w:val="00E64315"/>
    <w:rsid w:val="00E719C1"/>
    <w:rsid w:val="00E93CD4"/>
    <w:rsid w:val="00EA42B5"/>
    <w:rsid w:val="00EB36A0"/>
    <w:rsid w:val="00EC1BD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86F0E"/>
    <w:rsid w:val="00FC2EE6"/>
    <w:rsid w:val="00FE66C5"/>
    <w:rsid w:val="00FF0C38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5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5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GRADNJA  j.d.o.o. za građevinske usluge</izvorni_sadrzaj>
    <derivirana_varijabla naziv="DomainObject.Predmet.ProtustrankaFormated_1">  MARIN GRADNJA  j.d.o.o. za građevinske usluge</derivirana_varijabla>
  </DomainObject.Predmet.ProtustrankaFormated>
  <DomainObject.Predmet.ProtustrankaFormatedOIB>
    <izvorni_sadrzaj>  MARIN GRADNJA  j.d.o.o. za građevinske usluge, OIB 56382581635</izvorni_sadrzaj>
    <derivirana_varijabla naziv="DomainObject.Predmet.ProtustrankaFormatedOIB_1">  MARIN GRADNJA  j.d.o.o. za građevinske usluge, OIB 56382581635</derivirana_varijabla>
  </DomainObject.Predmet.ProtustrankaFormatedOIB>
  <DomainObject.Predmet.ProtustrankaFormatedWithAdress>
    <izvorni_sadrzaj> MARIN GRADNJA  j.d.o.o. za građevinske usluge, Lugovići-Slavice 25B , 22000 Bilice</izvorni_sadrzaj>
    <derivirana_varijabla naziv="DomainObject.Predmet.ProtustrankaFormatedWithAdress_1"> MARIN GRADNJA  j.d.o.o. za građevinske usluge, Lugovići-Slavice 25B , 22000 Bilice</derivirana_varijabla>
  </DomainObject.Predmet.ProtustrankaFormatedWithAdress>
  <DomainObject.Predmet.ProtustrankaFormatedWithAdressOIB>
    <izvorni_sadrzaj> MARIN GRADNJA  j.d.o.o. za građevinske usluge, OIB 56382581635, Lugovići-Slavice 25B , 22000 Bilice</izvorni_sadrzaj>
    <derivirana_varijabla naziv="DomainObject.Predmet.ProtustrankaFormatedWithAdressOIB_1"> MARIN GRADNJA  j.d.o.o. za građevinske usluge, OIB 56382581635, Lugovići-Slavice 25B , 22000 Bilice</derivirana_varijabla>
  </DomainObject.Predmet.ProtustrankaFormatedWithAdressOIB>
  <DomainObject.Predmet.ProtustrankaWithAdress>
    <izvorni_sadrzaj>MARIN GRADNJA  j.d.o.o. za građevinske usluge Lugovići-Slavice 25B , 22000 Bilice</izvorni_sadrzaj>
    <derivirana_varijabla naziv="DomainObject.Predmet.ProtustrankaWithAdress_1">MARIN GRADNJA  j.d.o.o. za građevinske usluge Lugovići-Slavice 25B , 22000 Bilice</derivirana_varijabla>
  </DomainObject.Predmet.ProtustrankaWithAdress>
  <DomainObject.Predmet.ProtustrankaWithAdressOIB>
    <izvorni_sadrzaj>MARIN GRADNJA  j.d.o.o. za građevinske usluge, OIB 56382581635, Lugovići-Slavice 25B , 22000 Bilice</izvorni_sadrzaj>
    <derivirana_varijabla naziv="DomainObject.Predmet.ProtustrankaWithAdressOIB_1">MARIN GRADNJA  j.d.o.o. za građevinske usluge, OIB 56382581635, Lugovići-Slavice 25B , 22000 Bilice</derivirana_varijabla>
  </DomainObject.Predmet.ProtustrankaWithAdressOIB>
  <DomainObject.Predmet.ProtustrankaNazivFormated>
    <izvorni_sadrzaj>MARIN GRADNJA  j.d.o.o. za građevinske usluge</izvorni_sadrzaj>
    <derivirana_varijabla naziv="DomainObject.Predmet.ProtustrankaNazivFormated_1">MARIN GRADNJA  j.d.o.o. za građevinske usluge</derivirana_varijabla>
  </DomainObject.Predmet.ProtustrankaNazivFormated>
  <DomainObject.Predmet.ProtustrankaNazivFormatedOIB>
    <izvorni_sadrzaj>MARIN GRADNJA  j.d.o.o. za građevinske usluge, OIB 56382581635</izvorni_sadrzaj>
    <derivirana_varijabla naziv="DomainObject.Predmet.ProtustrankaNazivFormatedOIB_1">MARIN GRADNJA  j.d.o.o. za građevinske usluge, OIB 56382581635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 GRADNJA  j.d.o.o. za građevinske usluge</item>
    </izvorni_sadrzaj>
    <derivirana_varijabla naziv="DomainObject.Predmet.ProtuStrankaListFormated_1">
      <item>MARIN GRADNJA  j.d.o.o. za građevinske usluge</item>
    </derivirana_varijabla>
  </DomainObject.Predmet.ProtuStrankaListFormated>
  <DomainObject.Predmet.ProtuStrankaListFormatedOIB>
    <izvorni_sadrzaj>
      <item>MARIN GRADNJA  j.d.o.o. za građevinske usluge, OIB 56382581635</item>
    </izvorni_sadrzaj>
    <derivirana_varijabla naziv="DomainObject.Predmet.ProtuStrankaListFormatedOIB_1">
      <item>MARIN GRADNJA  j.d.o.o. za građevinske usluge, OIB 56382581635</item>
    </derivirana_varijabla>
  </DomainObject.Predmet.ProtuStrankaListFormatedOIB>
  <DomainObject.Predmet.ProtuStrankaListFormatedWithAdress>
    <izvorni_sadrzaj>
      <item>MARIN GRADNJA  j.d.o.o. za građevinske usluge, Lugovići-Slavice 25B , 22000 Bilice</item>
    </izvorni_sadrzaj>
    <derivirana_varijabla naziv="DomainObject.Predmet.ProtuStrankaListFormatedWithAdress_1">
      <item>MARIN GRADNJA  j.d.o.o. za građevinske usluge, Lugovići-Slavice 25B , 22000 Bilice</item>
    </derivirana_varijabla>
  </DomainObject.Predmet.ProtuStrankaListFormatedWithAdress>
  <DomainObject.Predmet.ProtuStrankaListFormatedWithAdressOIB>
    <izvorni_sadrzaj>
      <item>MARIN GRADNJA  j.d.o.o. za građevinske usluge, OIB 56382581635, Lugovići-Slavice 25B , 22000 Bilice</item>
    </izvorni_sadrzaj>
    <derivirana_varijabla naziv="DomainObject.Predmet.ProtuStrankaListFormatedWithAdressOIB_1">
      <item>MARIN GRADNJA  j.d.o.o. za građevinske usluge, OIB 56382581635, Lugovići-Slavice 25B , 22000 Bilice</item>
    </derivirana_varijabla>
  </DomainObject.Predmet.ProtuStrankaListFormatedWithAdressOIB>
  <DomainObject.Predmet.ProtuStrankaListNazivFormated>
    <izvorni_sadrzaj>
      <item>MARIN GRADNJA  j.d.o.o. za građevinske usluge</item>
    </izvorni_sadrzaj>
    <derivirana_varijabla naziv="DomainObject.Predmet.ProtuStrankaListNazivFormated_1">
      <item>MARIN GRADNJA  j.d.o.o. za građevinske usluge</item>
    </derivirana_varijabla>
  </DomainObject.Predmet.ProtuStrankaListNazivFormated>
  <DomainObject.Predmet.ProtuStrankaListNazivFormatedOIB>
    <izvorni_sadrzaj>
      <item>MARIN GRADNJA  j.d.o.o. za građevinske usluge, OIB 56382581635</item>
    </izvorni_sadrzaj>
    <derivirana_varijabla naziv="DomainObject.Predmet.ProtuStrankaListNazivFormatedOIB_1">
      <item>MARIN GRADNJA  j.d.o.o. za građevinske usluge, OIB 56382581635</item>
    </derivirana_varijabla>
  </DomainObject.Predmet.ProtuStrankaListNazivFormatedOIB>
  <DomainObject.Predmet.OstaliListFormated>
    <izvorni_sadrzaj>
      <item>Marin Đuzel</item>
    </izvorni_sadrzaj>
    <derivirana_varijabla naziv="DomainObject.Predmet.OstaliListFormated_1">
      <item>Marin Đuzel</item>
    </derivirana_varijabla>
  </DomainObject.Predmet.OstaliListFormated>
  <DomainObject.Predmet.OstaliListFormatedOIB>
    <izvorni_sadrzaj>
      <item>Marin Đuzel, OIB 88813703096</item>
    </izvorni_sadrzaj>
    <derivirana_varijabla naziv="DomainObject.Predmet.OstaliListFormatedOIB_1">
      <item>Marin Đuzel, OIB 88813703096</item>
    </derivirana_varijabla>
  </DomainObject.Predmet.OstaliListFormatedOIB>
  <DomainObject.Predmet.OstaliListFormatedWithAdress>
    <izvorni_sadrzaj>
      <item>Marin Đuzel, Lugovići - Slavice 25 B, 22000 Bilice</item>
    </izvorni_sadrzaj>
    <derivirana_varijabla naziv="DomainObject.Predmet.OstaliListFormatedWithAdress_1">
      <item>Marin Đuzel, Lugovići - Slavice 25 B, 22000 Bilice</item>
    </derivirana_varijabla>
  </DomainObject.Predmet.OstaliListFormatedWithAdress>
  <DomainObject.Predmet.OstaliListFormatedWithAdressOIB>
    <izvorni_sadrzaj>
      <item>Marin Đuzel, OIB 88813703096, Lugovići - Slavice 25 B, 22000 Bilice</item>
    </izvorni_sadrzaj>
    <derivirana_varijabla naziv="DomainObject.Predmet.OstaliListFormatedWithAdressOIB_1">
      <item>Marin Đuzel, OIB 88813703096, Lugovići - Slavice 25 B, 22000 Bilice</item>
    </derivirana_varijabla>
  </DomainObject.Predmet.OstaliListFormatedWithAdressOIB>
  <DomainObject.Predmet.OstaliListNazivFormated>
    <izvorni_sadrzaj>
      <item>Marin Đuzel</item>
    </izvorni_sadrzaj>
    <derivirana_varijabla naziv="DomainObject.Predmet.OstaliListNazivFormated_1">
      <item>Marin Đuzel</item>
    </derivirana_varijabla>
  </DomainObject.Predmet.OstaliListNazivFormated>
  <DomainObject.Predmet.OstaliListNazivFormatedOIB>
    <izvorni_sadrzaj>
      <item>Marin Đuzel, OIB 88813703096</item>
    </izvorni_sadrzaj>
    <derivirana_varijabla naziv="DomainObject.Predmet.OstaliListNazivFormatedOIB_1">
      <item>Marin Đuzel, OIB 88813703096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 GRADNJA  j.d.o.o. za građevinske usluge</izvorni_sadrzaj>
    <derivirana_varijabla naziv="DomainObject.Predmet.ProtustrankaIDrugi_1">MARIN GRADNJA  j.d.o.o. za građevinske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 GRADNJA  j.d.o.o. za građevinske usluge, OIB 56382581635, Lugovići-Slavice 25B , 22000 Bilice</izvorni_sadrzaj>
    <derivirana_varijabla naziv="DomainObject.Predmet.ProtustrankaIDrugiAdressOIB_1">MARIN GRADNJA  j.d.o.o. za građevinske usluge, OIB 56382581635, Lugovići-Slavice 25B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 GRADNJA  j.d.o.o. za građevinske usluge</item>
      <item>Marin Đuzel</item>
    </izvorni_sadrzaj>
    <derivirana_varijabla naziv="DomainObject.Predmet.SudioniciListNaziv_1">
      <item>FINA - Podružnica Šibenik</item>
      <item>MARIN GRADNJA  j.d.o.o. za građevinske usluge</item>
      <item>Marin Đuzel</item>
    </derivirana_varijabla>
  </DomainObject.Predmet.SudioniciListNaziv>
  <DomainObject.Predmet.SudioniciListAdressOIB>
    <izvorni_sadrzaj>
      <item>FINA - Podružnica Šibenik, OIB 85821130368, Perivoj L. Marune 1,22000 Šibenik</item>
      <item>MARIN GRADNJA  j.d.o.o. za građevinske usluge, OIB 56382581635, Lugovići-Slavice 25B ,22000 Bilice</item>
      <item>Marin Đuzel, OIB 88813703096, Lugovići - Slavice 25 B,22000 Bilice</item>
    </izvorni_sadrzaj>
    <derivirana_varijabla naziv="DomainObject.Predmet.SudioniciListAdressOIB_1">
      <item>FINA - Podružnica Šibenik, OIB 85821130368, Perivoj L. Marune 1,22000 Šibenik</item>
      <item>MARIN GRADNJA  j.d.o.o. za građevinske usluge, OIB 56382581635, Lugovići-Slavice 25B ,22000 Bilice</item>
      <item>Marin Đuzel, OIB 88813703096, Lugovići - Slavice 25 B,22000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56382581635</item>
      <item>, OIB 88813703096</item>
    </izvorni_sadrzaj>
    <derivirana_varijabla naziv="DomainObject.Predmet.SudioniciListNazivOIB_1">
      <item>, OIB 85821130368</item>
      <item>, OIB 56382581635</item>
      <item>, OIB 88813703096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St-77/2018-7</izvorni_sadrzaj>
    <derivirana_varijabla naziv="DomainObject.PredzadnjaOdlukaIzPredmeta.Oznaka_1">St-77/2018-7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3679</properties:Characters>
  <properties:Lines>100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2019-01-11T07:10:00Z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2019-01-11T08:58:00Z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(1St-77-18 -  MARIN GRADNJA j.d.o.o.,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