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b17c" w14:paraId="7a0b17c" w:rsidRDefault="00F7032D" w:rsidP="00A45EAD" w:rsidR="00F703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32D" w:rsidP="00210E4E" w:rsidR="00F7032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F7032D" w:rsidP="00210E4E" w:rsidR="00F7032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F7032D" w:rsidP="00F7032D" w:rsidR="00804942" w:rsidRPr="00F7032D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4552A9">
        <w:rPr>
          <w:sz w:val="24"/>
          <w:szCs w:val="24"/>
        </w:rPr>
        <w:t>373/2018-6</w:t>
      </w:r>
    </w:p>
    <w:p w:rsidRDefault="00804942" w:rsidP="00804942" w:rsidR="00804942">
      <w:pPr>
        <w:ind w:firstLine="708" w:left="708"/>
      </w:pPr>
    </w:p>
    <w:p w:rsidRDefault="00804942" w:rsidP="004552A9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4552A9">
        <w:rPr>
          <w:rFonts w:cs="Times New Roman" w:hAnsi="Times New Roman" w:ascii="Times New Roman"/>
          <w:szCs w:val="24"/>
          <w:lang w:val="hr-HR"/>
        </w:rPr>
        <w:t>23. kolovoza 2018</w:t>
      </w:r>
      <w:r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4552A9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4552A9">
        <w:rPr>
          <w:sz w:val="24"/>
          <w:szCs w:val="24"/>
        </w:rPr>
        <w:t xml:space="preserve"> </w:t>
      </w:r>
      <w:r w:rsidR="004552A9" w:rsidRPr="004552A9">
        <w:rPr>
          <w:sz w:val="24"/>
          <w:szCs w:val="24"/>
        </w:rPr>
        <w:t>CAR SALES društvo s ograničenom odgovornošću za pružanje usluga i trgovinu (Grad Rijeka), Zagrebačka 5, MBS: 040375334, OIB: 19643335720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4552A9">
        <w:rPr>
          <w:sz w:val="24"/>
          <w:szCs w:val="24"/>
        </w:rPr>
        <w:t>12.509,94</w:t>
      </w:r>
      <w:r>
        <w:rPr>
          <w:sz w:val="24"/>
          <w:szCs w:val="24"/>
        </w:rPr>
        <w:t xml:space="preserve"> kn. </w:t>
      </w:r>
    </w:p>
    <w:p w:rsidRDefault="0098261D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804942">
        <w:rPr>
          <w:sz w:val="24"/>
          <w:szCs w:val="24"/>
        </w:rPr>
        <w:t xml:space="preserve"> se osob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za zastupanje dužnika po zakonu (</w:t>
      </w:r>
      <w:r w:rsidR="004552A9">
        <w:rPr>
          <w:sz w:val="24"/>
          <w:szCs w:val="24"/>
        </w:rPr>
        <w:t>Paolo Tomeo</w:t>
      </w:r>
      <w:r>
        <w:rPr>
          <w:sz w:val="24"/>
          <w:szCs w:val="24"/>
        </w:rPr>
        <w:t xml:space="preserve">, </w:t>
      </w:r>
      <w:r w:rsidR="004552A9">
        <w:rPr>
          <w:sz w:val="24"/>
          <w:szCs w:val="24"/>
        </w:rPr>
        <w:t>Italija, Trofarello, Strada Palere 5</w:t>
      </w:r>
      <w:r>
        <w:rPr>
          <w:sz w:val="24"/>
          <w:szCs w:val="24"/>
        </w:rPr>
        <w:t xml:space="preserve">, OIB: </w:t>
      </w:r>
      <w:r w:rsidR="004552A9">
        <w:rPr>
          <w:sz w:val="24"/>
          <w:szCs w:val="24"/>
        </w:rPr>
        <w:t>71906366092</w:t>
      </w:r>
      <w:r w:rsidR="00804942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e</w:t>
      </w:r>
      <w:r w:rsidR="00804942">
        <w:rPr>
          <w:sz w:val="24"/>
          <w:szCs w:val="24"/>
        </w:rPr>
        <w:t xml:space="preserve"> su</w:t>
      </w:r>
      <w:r w:rsidR="007C4FCF">
        <w:rPr>
          <w:sz w:val="24"/>
          <w:szCs w:val="24"/>
        </w:rPr>
        <w:t>du, pozivom na posl. br. 11 St-</w:t>
      </w:r>
      <w:r w:rsidR="004552A9">
        <w:rPr>
          <w:sz w:val="24"/>
          <w:szCs w:val="24"/>
        </w:rPr>
        <w:t>373/2018,</w:t>
      </w:r>
      <w:r w:rsidR="00804942"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>Ako osob</w:t>
      </w:r>
      <w:r w:rsidR="0098261D">
        <w:rPr>
          <w:sz w:val="24"/>
          <w:szCs w:val="24"/>
        </w:rPr>
        <w:t xml:space="preserve">a </w:t>
      </w:r>
      <w:r>
        <w:rPr>
          <w:sz w:val="24"/>
          <w:szCs w:val="24"/>
        </w:rPr>
        <w:t>ovlašten</w:t>
      </w:r>
      <w:r w:rsidR="0098261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u roku od 15 dana ne podnes</w:t>
      </w:r>
      <w:r w:rsidR="0098261D">
        <w:rPr>
          <w:sz w:val="24"/>
          <w:szCs w:val="24"/>
        </w:rPr>
        <w:t>e</w:t>
      </w:r>
      <w:r>
        <w:rPr>
          <w:sz w:val="24"/>
          <w:szCs w:val="24"/>
        </w:rPr>
        <w:t xml:space="preserve">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552A9"/>
    <w:rsid w:val="00494194"/>
    <w:rsid w:val="00503778"/>
    <w:rsid w:val="005256FC"/>
    <w:rsid w:val="005547D3"/>
    <w:rsid w:val="00577661"/>
    <w:rsid w:val="005D1F55"/>
    <w:rsid w:val="006E7D41"/>
    <w:rsid w:val="007141A2"/>
    <w:rsid w:val="007C4FCF"/>
    <w:rsid w:val="007C6241"/>
    <w:rsid w:val="00804942"/>
    <w:rsid w:val="008521E6"/>
    <w:rsid w:val="00893A5D"/>
    <w:rsid w:val="008F54A1"/>
    <w:rsid w:val="00936C4B"/>
    <w:rsid w:val="0098261D"/>
    <w:rsid w:val="00AB1127"/>
    <w:rsid w:val="00AF1016"/>
    <w:rsid w:val="00C4443D"/>
    <w:rsid w:val="00D313AD"/>
    <w:rsid w:val="00F52919"/>
    <w:rsid w:val="00F7032D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1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1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3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32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1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1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3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32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St-373/2018-6</izvorni_sadrzaj>
    <derivirana_varijabla naziv="DomainObject.Oznaka_1">St-373/2018-6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SALES društvo s ograničenom odgovornošću za pružanje usluga i trgovinu</izvorni_sadrzaj>
    <derivirana_varijabla naziv="DomainObject.Predmet.ProtustrankaFormated_1">  CAR SALES društvo s ograničenom odgovornošću za pružanje usluga i trgovinu</derivirana_varijabla>
  </DomainObject.Predmet.ProtustrankaFormated>
  <DomainObject.Predmet.ProtustrankaFormatedOIB>
    <izvorni_sadrzaj>  CAR SALES društvo s ograničenom odgovornošću za pružanje usluga i trgovinu, OIB 19643335720</izvorni_sadrzaj>
    <derivirana_varijabla naziv="DomainObject.Predmet.ProtustrankaFormatedOIB_1">  CAR SALES društvo s ograničenom odgovornošću za pružanje usluga i trgovinu, OIB 19643335720</derivirana_varijabla>
  </DomainObject.Predmet.ProtustrankaFormatedOIB>
  <DomainObject.Predmet.ProtustrankaFormatedWithAdress>
    <izvorni_sadrzaj> CAR SALES društvo s ograničenom odgovornošću za pružanje usluga i trgovinu, Zagrebačka 5, 51000 Rijeka</izvorni_sadrzaj>
    <derivirana_varijabla naziv="DomainObject.Predmet.ProtustrankaFormatedWithAdress_1"> CAR SALES društvo s ograničenom odgovornošću za pružanje usluga i trgovinu, Zagrebačka 5, 51000 Rijeka</derivirana_varijabla>
  </DomainObject.Predmet.ProtustrankaFormatedWithAdress>
  <DomainObject.Predmet.ProtustrankaFormatedWithAdressOIB>
    <izvorni_sadrzaj> CAR SALES društvo s ograničenom odgovornošću za pružanje usluga i trgovinu, OIB 19643335720, Zagrebačka 5, 51000 Rijeka</izvorni_sadrzaj>
    <derivirana_varijabla naziv="DomainObject.Predmet.ProtustrankaFormatedWithAdressOIB_1"> CAR SALES društvo s ograničenom odgovornošću za pružanje usluga i trgovinu, OIB 19643335720, Zagrebačka 5, 51000 Rijeka</derivirana_varijabla>
  </DomainObject.Predmet.ProtustrankaFormatedWithAdressOIB>
  <DomainObject.Predmet.ProtustrankaWithAdress>
    <izvorni_sadrzaj>CAR SALES društvo s ograničenom odgovornošću za pružanje usluga i trgovinu Zagrebačka 5, 51000 Rijeka</izvorni_sadrzaj>
    <derivirana_varijabla naziv="DomainObject.Predmet.ProtustrankaWithAdress_1">CAR SALES društvo s ograničenom odgovornošću za pružanje usluga i trgovinu Zagrebačka 5, 51000 Rijeka</derivirana_varijabla>
  </DomainObject.Predmet.ProtustrankaWithAdress>
  <DomainObject.Predmet.ProtustrankaWithAdressOIB>
    <izvorni_sadrzaj>CAR SALES društvo s ograničenom odgovornošću za pružanje usluga i trgovinu, OIB 19643335720, Zagrebačka 5, 51000 Rijeka</izvorni_sadrzaj>
    <derivirana_varijabla naziv="DomainObject.Predmet.ProtustrankaWithAdressOIB_1">CAR SALES društvo s ograničenom odgovornošću za pružanje usluga i trgovinu, OIB 19643335720, Zagrebačka 5, 51000 Rijeka</derivirana_varijabla>
  </DomainObject.Predmet.ProtustrankaWithAdressOIB>
  <DomainObject.Predmet.ProtustrankaNazivFormated>
    <izvorni_sadrzaj>CAR SALES društvo s ograničenom odgovornošću za pružanje usluga i trgovinu</izvorni_sadrzaj>
    <derivirana_varijabla naziv="DomainObject.Predmet.ProtustrankaNazivFormated_1">CAR SALES društvo s ograničenom odgovornošću za pružanje usluga i trgovinu</derivirana_varijabla>
  </DomainObject.Predmet.ProtustrankaNazivFormated>
  <DomainObject.Predmet.ProtustrankaNazivFormatedOIB>
    <izvorni_sadrzaj>CAR SALES društvo s ograničenom odgovornošću za pružanje usluga i trgovinu, OIB 19643335720</izvorni_sadrzaj>
    <derivirana_varijabla naziv="DomainObject.Predmet.ProtustrankaNazivFormatedOIB_1">CAR SALES društvo s ograničenom odgovornošću za pružanje usluga i trgovinu, OIB 19643335720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 SALES društvo s ograničenom odgovornošću za pružanje usluga i trgovinu</item>
    </izvorni_sadrzaj>
    <derivirana_varijabla naziv="DomainObject.Predmet.ProtuStrankaListFormated_1">
      <item>CAR SALES društvo s ograničenom odgovornošću za pružanje usluga i trgovinu</item>
    </derivirana_varijabla>
  </DomainObject.Predmet.ProtuStrankaListFormated>
  <DomainObject.Predmet.ProtuStrankaListFormatedOIB>
    <izvorni_sadrzaj>
      <item>CAR SALES društvo s ograničenom odgovornošću za pružanje usluga i trgovinu, OIB 19643335720</item>
    </izvorni_sadrzaj>
    <derivirana_varijabla naziv="DomainObject.Predmet.ProtuStrankaListFormatedOIB_1">
      <item>CAR SALES društvo s ograničenom odgovornošću za pružanje usluga i trgovinu, OIB 19643335720</item>
    </derivirana_varijabla>
  </DomainObject.Predmet.ProtuStrankaListFormatedOIB>
  <DomainObject.Predmet.ProtuStrankaListFormatedWithAdress>
    <izvorni_sadrzaj>
      <item>CAR SALES društvo s ograničenom odgovornošću za pružanje usluga i trgovinu, Zagrebačka 5, 51000 Rijeka</item>
    </izvorni_sadrzaj>
    <derivirana_varijabla naziv="DomainObject.Predmet.ProtuStrankaListFormatedWithAdress_1">
      <item>CAR SALES društvo s ograničenom odgovornošću za pružanje usluga i trgovinu, Zagrebačka 5, 51000 Rijeka</item>
    </derivirana_varijabla>
  </DomainObject.Predmet.ProtuStrankaListFormatedWithAdress>
  <DomainObject.Predmet.ProtuStrankaListFormatedWithAdressOIB>
    <izvorni_sadrzaj>
      <item>CAR SALES društvo s ograničenom odgovornošću za pružanje usluga i trgovinu, OIB 19643335720, Zagrebačka 5, 51000 Rijeka</item>
    </izvorni_sadrzaj>
    <derivirana_varijabla naziv="DomainObject.Predmet.ProtuStrankaListFormatedWithAdressOIB_1">
      <item>CAR SALES društvo s ograničenom odgovornošću za pružanje usluga i trgovinu, OIB 19643335720, Zagrebačka 5, 51000 Rijeka</item>
    </derivirana_varijabla>
  </DomainObject.Predmet.ProtuStrankaListFormatedWithAdressOIB>
  <DomainObject.Predmet.ProtuStrankaListNazivFormated>
    <izvorni_sadrzaj>
      <item>CAR SALES društvo s ograničenom odgovornošću za pružanje usluga i trgovinu</item>
    </izvorni_sadrzaj>
    <derivirana_varijabla naziv="DomainObject.Predmet.ProtuStrankaListNazivFormated_1">
      <item>CAR SALES društvo s ograničenom odgovornošću za pružanje usluga i trgovinu</item>
    </derivirana_varijabla>
  </DomainObject.Predmet.ProtuStrankaListNazivFormated>
  <DomainObject.Predmet.ProtuStrankaListNazivFormatedOIB>
    <izvorni_sadrzaj>
      <item>CAR SALES društvo s ograničenom odgovornošću za pružanje usluga i trgovinu, OIB 19643335720</item>
    </izvorni_sadrzaj>
    <derivirana_varijabla naziv="DomainObject.Predmet.ProtuStrankaListNazivFormatedOIB_1">
      <item>CAR SALES društvo s ograničenom odgovornošću za pružanje usluga i trgovinu, OIB 19643335720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St-373/2018-6</izvorni_sadrzaj>
    <derivirana_varijabla naziv="DomainObject.PoslovniBrojDokumenta_1">St-373/2018-6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 SALES društvo s ograničenom odgovornošću za pružanje usluga i trgovinu</izvorni_sadrzaj>
    <derivirana_varijabla naziv="DomainObject.Predmet.ProtustrankaIDrugi_1">CAR SALES društvo s ograničenom odgovornošću za pružanje usluga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 SALES društvo s ograničenom odgovornošću za pružanje usluga i trgovinu, OIB 19643335720, Zagrebačka 5, 51000 Rijeka</izvorni_sadrzaj>
    <derivirana_varijabla naziv="DomainObject.Predmet.ProtustrankaIDrugiAdressOIB_1">CAR SALES društvo s ograničenom odgovornošću za pružanje usluga i trgovinu, OIB 19643335720,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 SALES društvo s ograničenom odgovornošću za pružanje usluga i trgovinu</item>
    </izvorni_sadrzaj>
    <derivirana_varijabla naziv="DomainObject.Predmet.SudioniciListNaziv_1">
      <item>FINA RIJEKA</item>
      <item>CAR SALES društvo s ograničenom odgovornošću za pružanje usluga i trgovinu</item>
    </derivirana_varijabla>
  </DomainObject.Predmet.SudioniciListNaziv>
  <DomainObject.Predmet.SudioniciListAdressOIB>
    <izvorni_sadrzaj>
      <item>FINA RIJEKA, OIB 85821130368, Frana Kurelca 8,51000 Rijeka</item>
      <item>CAR SALES društvo s ograničenom odgovornošću za pružanje usluga i trgovinu, OIB 19643335720, Zagrebačka 5,51000 Rijeka</item>
    </izvorni_sadrzaj>
    <derivirana_varijabla naziv="DomainObject.Predmet.SudioniciListAdressOIB_1">
      <item>FINA RIJEKA, OIB 85821130368, Frana Kurelca 8,51000 Rijeka</item>
      <item>CAR SALES društvo s ograničenom odgovornošću za pružanje usluga i trgovinu, OIB 19643335720,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19643335720</item>
    </izvorni_sadrzaj>
    <derivirana_varijabla naziv="DomainObject.Predmet.SudioniciListNazivOIB_1">
      <item>, OIB 85821130368</item>
      <item>, OIB 19643335720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1408</properties:Characters>
  <properties:Lines>33</properties:Lines>
  <properties:Paragraphs>10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2018-08-23T09:11:00Z</cp:lastPrinted>
  <dcterms:modified xmlns:xsi="http://www.w3.org/2001/XMLSchema-instance" xsi:type="dcterms:W3CDTF">2018-08-23T09:13:00Z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