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0df7" w14:paraId="ba90df7" w:rsidRDefault="00FB7DF7" w:rsidP="00FB7DF7" w:rsidR="00FB7DF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F7" w:rsidP="00FB7DF7" w:rsidR="00FB7DF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B7DF7" w:rsidP="00FB7DF7" w:rsidR="00FB7DF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B7DF7" w:rsidP="00FB7DF7" w:rsidR="00FB7DF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B7DF7" w:rsidP="00FB7DF7" w:rsidR="00FB7DF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B7DF7" w:rsidP="00FB7DF7" w:rsidR="00FB7DF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B7DF7" w:rsidP="00FB7DF7" w:rsidR="00FB7DF7" w:rsidRPr="005D578C">
      <w:pPr>
        <w:jc w:val="center"/>
        <w:rPr>
          <w:rFonts w:cs="Times New Roman" w:eastAsia="Times New Roman"/>
          <w:szCs w:val="24"/>
        </w:rPr>
      </w:pPr>
    </w:p>
    <w:p w:rsidRDefault="00FB7DF7" w:rsidP="00FB7DF7" w:rsidR="00FB7D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B7DF7" w:rsidP="00FB7DF7" w:rsidR="00FB7DF7" w:rsidRPr="005D578C">
      <w:pPr>
        <w:rPr>
          <w:rFonts w:cs="Times New Roman" w:eastAsia="Times New Roman"/>
          <w:szCs w:val="24"/>
        </w:rPr>
      </w:pPr>
    </w:p>
    <w:p w:rsidRDefault="00FB7DF7" w:rsidP="00FB7DF7" w:rsidR="00FB7DF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R. L. MY WAY j. d. o. o. Valtura (Općina Ližnjan), Valtura 187, OIB </w:t>
      </w:r>
      <w:r w:rsidRPr="00FB7DF7">
        <w:rPr>
          <w:rFonts w:cs="Times New Roman" w:eastAsia="Times New Roman"/>
          <w:szCs w:val="24"/>
        </w:rPr>
        <w:t>39912215091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B7DF7">
        <w:rPr>
          <w:rFonts w:cs="Times New Roman" w:eastAsia="Times New Roman"/>
          <w:szCs w:val="24"/>
        </w:rPr>
        <w:t>040318586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3A104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FB7DF7" w:rsidP="00FB7DF7" w:rsidR="00FB7DF7" w:rsidRPr="005D578C">
      <w:pPr>
        <w:rPr>
          <w:rFonts w:cs="Times New Roman" w:eastAsia="Times New Roman"/>
          <w:szCs w:val="24"/>
        </w:rPr>
      </w:pPr>
    </w:p>
    <w:p w:rsidRDefault="00FB7DF7" w:rsidP="00FB7DF7" w:rsidR="00FB7D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B7DF7" w:rsidP="00FB7DF7" w:rsidR="00FB7DF7" w:rsidRPr="005D578C">
      <w:pPr>
        <w:rPr>
          <w:rFonts w:cs="Times New Roman" w:eastAsia="Times New Roman"/>
          <w:szCs w:val="24"/>
        </w:rPr>
      </w:pPr>
    </w:p>
    <w:p w:rsidRDefault="00FB7DF7" w:rsidP="00FB7DF7" w:rsidR="00FB7DF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R. L. MY WAY j. d. o. o. Valtura (Općina Ližnjan), Valtura 187, OIB </w:t>
      </w:r>
      <w:r w:rsidRPr="00FB7DF7">
        <w:rPr>
          <w:rFonts w:cs="Times New Roman" w:eastAsia="Times New Roman"/>
          <w:szCs w:val="24"/>
        </w:rPr>
        <w:t>39912215091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B7DF7">
        <w:rPr>
          <w:rFonts w:cs="Times New Roman" w:eastAsia="Times New Roman"/>
          <w:szCs w:val="24"/>
        </w:rPr>
        <w:t>040318586</w:t>
      </w:r>
      <w:r>
        <w:rPr>
          <w:rFonts w:cs="Times New Roman" w:eastAsia="Times New Roman"/>
          <w:szCs w:val="24"/>
        </w:rPr>
        <w:t>.</w:t>
      </w:r>
    </w:p>
    <w:p w:rsidRDefault="00FB7DF7" w:rsidP="00FB7DF7" w:rsidR="00FB7DF7" w:rsidRPr="005D578C">
      <w:pPr>
        <w:rPr>
          <w:rFonts w:cs="Times New Roman" w:eastAsia="Times New Roman"/>
          <w:szCs w:val="24"/>
        </w:rPr>
      </w:pPr>
    </w:p>
    <w:p w:rsidRDefault="00FB7DF7" w:rsidP="00FB7DF7" w:rsidR="00FB7DF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FB7DF7" w:rsidP="00FB7DF7" w:rsidR="00FB7DF7">
      <w:pPr>
        <w:rPr>
          <w:rFonts w:cs="Times New Roman" w:eastAsia="Times New Roman"/>
          <w:szCs w:val="20"/>
        </w:rPr>
      </w:pPr>
    </w:p>
    <w:p w:rsidRDefault="00FB7DF7" w:rsidP="00FB7DF7" w:rsidR="00FB7DF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R. L. MY WAY j. d. o. o. Valtura (Općina Ližnjan), Valtura 187, OIB </w:t>
      </w:r>
      <w:r w:rsidRPr="00FB7DF7">
        <w:rPr>
          <w:rFonts w:cs="Times New Roman" w:eastAsia="Times New Roman"/>
          <w:szCs w:val="24"/>
        </w:rPr>
        <w:t>39912215091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B7DF7">
        <w:rPr>
          <w:rFonts w:cs="Times New Roman" w:eastAsia="Times New Roman"/>
          <w:szCs w:val="24"/>
        </w:rPr>
        <w:t>040318586</w:t>
      </w:r>
      <w:r>
        <w:rPr>
          <w:rFonts w:cs="Times New Roman" w:eastAsia="Times New Roman"/>
          <w:szCs w:val="24"/>
        </w:rPr>
        <w:t>.</w:t>
      </w:r>
    </w:p>
    <w:p w:rsidRDefault="00FB7DF7" w:rsidP="00FB7DF7" w:rsidR="00FB7DF7">
      <w:pPr>
        <w:ind w:firstLine="709"/>
        <w:rPr>
          <w:rFonts w:cs="Times New Roman" w:eastAsia="Times New Roman"/>
          <w:szCs w:val="24"/>
        </w:rPr>
      </w:pPr>
    </w:p>
    <w:p w:rsidRDefault="00FB7DF7" w:rsidP="00FB7DF7" w:rsidR="00FB7DF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R. L. MY WAY j. d. o. o. Valtura (Općina Ližnjan), Valtura 187, OIB </w:t>
      </w:r>
      <w:r w:rsidRPr="00FB7DF7">
        <w:rPr>
          <w:rFonts w:cs="Times New Roman" w:eastAsia="Times New Roman"/>
          <w:szCs w:val="24"/>
        </w:rPr>
        <w:t>39912215091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B7DF7">
        <w:rPr>
          <w:rFonts w:cs="Times New Roman" w:eastAsia="Times New Roman"/>
          <w:szCs w:val="24"/>
        </w:rPr>
        <w:t>040318586</w:t>
      </w:r>
      <w:r>
        <w:rPr>
          <w:rFonts w:cs="Times New Roman" w:eastAsia="Times New Roman"/>
          <w:szCs w:val="24"/>
        </w:rPr>
        <w:t>.</w:t>
      </w:r>
    </w:p>
    <w:p w:rsidRDefault="00FB7DF7" w:rsidP="00FB7DF7" w:rsidR="00FB7DF7">
      <w:pPr>
        <w:rPr>
          <w:rFonts w:cs="Times New Roman" w:eastAsia="Times New Roman"/>
          <w:szCs w:val="24"/>
        </w:rPr>
      </w:pPr>
    </w:p>
    <w:p w:rsidRDefault="00FB7DF7" w:rsidP="00FB7DF7" w:rsidR="00FB7DF7" w:rsidRPr="005D578C">
      <w:pPr>
        <w:rPr>
          <w:rFonts w:cs="Times New Roman" w:eastAsia="Times New Roman"/>
          <w:szCs w:val="24"/>
        </w:rPr>
      </w:pPr>
    </w:p>
    <w:p w:rsidRDefault="00FB7DF7" w:rsidP="00FB7DF7" w:rsidR="00FB7DF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B7DF7" w:rsidP="00FB7DF7" w:rsidR="00FB7DF7">
      <w:pPr>
        <w:ind w:firstLine="708"/>
        <w:rPr>
          <w:rFonts w:cs="Times New Roman" w:eastAsia="Times New Roman"/>
          <w:szCs w:val="24"/>
        </w:rPr>
      </w:pPr>
    </w:p>
    <w:p w:rsidRDefault="00FB7DF7" w:rsidP="00FB7DF7" w:rsidR="00FB7DF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R. L. MY WAY j. d. o. o. Valtura (Općina Ližnjan).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3.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St-177/2016-3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B7DF7" w:rsidP="00FB7DF7" w:rsidR="00FB7DF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B7DF7" w:rsidP="00FB7DF7" w:rsidR="00FB7DF7" w:rsidRPr="005D578C">
      <w:pPr>
        <w:rPr>
          <w:rFonts w:cs="Times New Roman" w:eastAsia="Times New Roman"/>
          <w:szCs w:val="24"/>
        </w:rPr>
      </w:pPr>
    </w:p>
    <w:p w:rsidRDefault="00FB7DF7" w:rsidP="00FB7DF7" w:rsidR="00FB7D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3A104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B7DF7" w:rsidP="00FB7DF7" w:rsidR="00FB7DF7">
      <w:pPr>
        <w:rPr>
          <w:rFonts w:cs="Times New Roman" w:eastAsia="Times New Roman"/>
          <w:szCs w:val="24"/>
        </w:rPr>
      </w:pPr>
    </w:p>
    <w:p w:rsidRDefault="00FB7DF7" w:rsidP="00FB7DF7" w:rsidR="00FB7DF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B7DF7" w:rsidP="00FB7DF7" w:rsidR="00FB7DF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FB7DF7" w:rsidP="00FB7DF7" w:rsidR="00FB7DF7">
      <w:pPr>
        <w:jc w:val="left"/>
        <w:rPr>
          <w:rFonts w:cs="Times New Roman" w:eastAsia="Times New Roman"/>
          <w:szCs w:val="24"/>
        </w:rPr>
      </w:pPr>
    </w:p>
    <w:p w:rsidRDefault="00FB7DF7" w:rsidP="00FB7DF7" w:rsidR="00FB7DF7" w:rsidRPr="005D578C">
      <w:pPr>
        <w:jc w:val="left"/>
        <w:rPr>
          <w:rFonts w:cs="Times New Roman" w:eastAsia="Times New Roman"/>
          <w:szCs w:val="24"/>
        </w:rPr>
      </w:pPr>
    </w:p>
    <w:p w:rsidRDefault="003A104F" w:rsidP="00FB7DF7" w:rsidR="003A104F">
      <w:pPr>
        <w:jc w:val="left"/>
        <w:rPr>
          <w:rFonts w:cs="Times New Roman" w:eastAsia="Times New Roman"/>
          <w:szCs w:val="24"/>
        </w:rPr>
      </w:pPr>
    </w:p>
    <w:p w:rsidRDefault="003A104F" w:rsidP="00FB7DF7" w:rsidR="003A104F">
      <w:pPr>
        <w:jc w:val="left"/>
        <w:rPr>
          <w:rFonts w:cs="Times New Roman" w:eastAsia="Times New Roman"/>
          <w:szCs w:val="24"/>
        </w:rPr>
      </w:pPr>
    </w:p>
    <w:p w:rsidRDefault="00FB7DF7" w:rsidP="00FB7DF7" w:rsidR="00FB7DF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B7DF7" w:rsidP="00FB7DF7" w:rsidR="00FB7DF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B7DF7" w:rsidP="00FB7DF7" w:rsidR="00FB7D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B7DF7" w:rsidP="00FB7DF7" w:rsidR="00FB7DF7">
      <w:pPr>
        <w:rPr>
          <w:rFonts w:cs="Times New Roman" w:eastAsia="Times New Roman"/>
          <w:szCs w:val="24"/>
        </w:rPr>
      </w:pPr>
    </w:p>
    <w:p w:rsidRDefault="00FB7DF7" w:rsidP="00FB7DF7" w:rsidR="00FB7DF7" w:rsidRPr="005D578C">
      <w:pPr>
        <w:rPr>
          <w:rFonts w:cs="Times New Roman" w:eastAsia="Times New Roman"/>
          <w:szCs w:val="24"/>
        </w:rPr>
      </w:pPr>
    </w:p>
    <w:p w:rsidRDefault="00FB7DF7" w:rsidP="00FB7DF7" w:rsidR="00FB7DF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B7DF7" w:rsidP="00FB7DF7" w:rsidR="00FB7D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B7DF7" w:rsidP="00FB7DF7" w:rsidR="00FB7D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R. L. MY WAY j. d. o. o. Valtura (Općina Ližnjan), Valtura 187,</w:t>
      </w:r>
    </w:p>
    <w:p w:rsidRDefault="00FB7DF7" w:rsidP="00FB7DF7" w:rsidR="00FB7DF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B7DF7" w:rsidP="00FB7DF7" w:rsidR="00FB7D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B7DF7" w:rsidP="00FB7DF7" w:rsidR="00FB7DF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FB7DF7" w:rsidP="00FB7DF7" w:rsidR="00FB7DF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FB7DF7" w:rsidP="00FB7DF7" w:rsidR="00FB7D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FB7DF7" w:rsidP="00FB7DF7" w:rsidR="00FB7D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FB7DF7" w:rsidP="00FB7DF7" w:rsidR="00FB7DF7"/>
    <w:p w:rsidRDefault="00FB7DF7" w:rsidP="00FB7DF7" w:rsidR="00FB7DF7"/>
    <w:p w:rsidRDefault="00FB7DF7" w:rsidP="00FB7DF7" w:rsidR="00FB7DF7"/>
    <w:p w:rsidRDefault="00FB7DF7" w:rsidP="00FB7DF7" w:rsidR="00FB7DF7"/>
    <w:p w:rsidRDefault="00FB7DF7" w:rsidP="00FB7DF7" w:rsidR="00FB7DF7"/>
    <w:p w:rsidRDefault="006A172E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DF7" w:rsidP="00FB7DF7" w:rsidR="00FB7DF7">
      <w:r>
        <w:separator/>
      </w:r>
    </w:p>
  </w:endnote>
  <w:endnote w:id="0" w:type="continuationSeparator">
    <w:p w:rsidRDefault="00FB7DF7" w:rsidP="00FB7DF7" w:rsidR="00FB7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DF7" w:rsidP="00FB7DF7" w:rsidR="00FB7DF7">
      <w:r>
        <w:separator/>
      </w:r>
    </w:p>
  </w:footnote>
  <w:footnote w:id="0" w:type="continuationSeparator">
    <w:p w:rsidRDefault="00FB7DF7" w:rsidP="00FB7DF7" w:rsidR="00FB7D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DF7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A172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St-177/2016-5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DF7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St-177/2016-5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1200"/>
    <w:rsid w:val="003A104F"/>
    <w:rsid w:val="006A172E"/>
    <w:rsid w:val="0075528E"/>
    <w:rsid w:val="0079403F"/>
    <w:rsid w:val="00D31200"/>
    <w:rsid w:val="00F66B29"/>
    <w:rsid w:val="00F979AC"/>
    <w:rsid w:val="00FB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7DF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7DF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B7DF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D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DF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7D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7DF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6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B2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6B2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6B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6B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7DF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7DF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B7DF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D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DF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7D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7DF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6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B2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6B2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6B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6B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St-177/2016-5</izvorni_sadrzaj>
    <derivirana_varijabla naziv="DomainObject.Oznaka_1">St-177/2016-5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R.L. MY WAY j.d.o.o. VALTURA</izvorni_sadrzaj>
    <derivirana_varijabla naziv="DomainObject.Predmet.ProtustrankaFormated_1">  R.L. MY WAY j.d.o.o. VALTURA</derivirana_varijabla>
  </DomainObject.Predmet.ProtustrankaFormated>
  <DomainObject.Predmet.ProtustrankaFormatedOIB>
    <izvorni_sadrzaj>  R.L. MY WAY j.d.o.o. VALTURA, OIB 39912215091</izvorni_sadrzaj>
    <derivirana_varijabla naziv="DomainObject.Predmet.ProtustrankaFormatedOIB_1">  R.L. MY WAY j.d.o.o. VALTURA, OIB 39912215091</derivirana_varijabla>
  </DomainObject.Predmet.ProtustrankaFormatedOIB>
  <DomainObject.Predmet.ProtustrankaFormatedWithAdress>
    <izvorni_sadrzaj> R.L. MY WAY j.d.o.o. VALTURA, Valtura 187, 52100 Valtura</izvorni_sadrzaj>
    <derivirana_varijabla naziv="DomainObject.Predmet.ProtustrankaFormatedWithAdress_1"> R.L. MY WAY j.d.o.o. VALTURA, Valtura 187, 52100 Valtura</derivirana_varijabla>
  </DomainObject.Predmet.ProtustrankaFormatedWithAdress>
  <DomainObject.Predmet.ProtustrankaFormatedWithAdressOIB>
    <izvorni_sadrzaj> R.L. MY WAY j.d.o.o. VALTURA, OIB 39912215091, Valtura 187, 52100 Valtura</izvorni_sadrzaj>
    <derivirana_varijabla naziv="DomainObject.Predmet.ProtustrankaFormatedWithAdressOIB_1"> R.L. MY WAY j.d.o.o. VALTURA, OIB 39912215091, Valtura 187, 52100 Valtura</derivirana_varijabla>
  </DomainObject.Predmet.ProtustrankaFormatedWithAdressOIB>
  <DomainObject.Predmet.ProtustrankaWithAdress>
    <izvorni_sadrzaj>R.L. MY WAY j.d.o.o. VALTURA Valtura 187, 52100 Valtura</izvorni_sadrzaj>
    <derivirana_varijabla naziv="DomainObject.Predmet.ProtustrankaWithAdress_1">R.L. MY WAY j.d.o.o. VALTURA Valtura 187, 52100 Valtura</derivirana_varijabla>
  </DomainObject.Predmet.ProtustrankaWithAdress>
  <DomainObject.Predmet.ProtustrankaWithAdressOIB>
    <izvorni_sadrzaj>R.L. MY WAY j.d.o.o. VALTURA, OIB 39912215091, Valtura 187, 52100 Valtura</izvorni_sadrzaj>
    <derivirana_varijabla naziv="DomainObject.Predmet.ProtustrankaWithAdressOIB_1">R.L. MY WAY j.d.o.o. VALTURA, OIB 39912215091, Valtura 187, 52100 Valtura</derivirana_varijabla>
  </DomainObject.Predmet.ProtustrankaWithAdressOIB>
  <DomainObject.Predmet.ProtustrankaNazivFormated>
    <izvorni_sadrzaj>R.L. MY WAY j.d.o.o. VALTURA</izvorni_sadrzaj>
    <derivirana_varijabla naziv="DomainObject.Predmet.ProtustrankaNazivFormated_1">R.L. MY WAY j.d.o.o. VALTURA</derivirana_varijabla>
  </DomainObject.Predmet.ProtustrankaNazivFormated>
  <DomainObject.Predmet.ProtustrankaNazivFormatedOIB>
    <izvorni_sadrzaj>R.L. MY WAY j.d.o.o. VALTURA, OIB 39912215091</izvorni_sadrzaj>
    <derivirana_varijabla naziv="DomainObject.Predmet.ProtustrankaNazivFormatedOIB_1">R.L. MY WAY j.d.o.o. VALTURA, OIB 39912215091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4405.89</izvorni_sadrzaj>
    <derivirana_varijabla naziv="DomainObject.Predmet.TrenutnaVrijednost_1">4405.89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R.L. MY WAY j.d.o.o. VALTURA</item>
    </izvorni_sadrzaj>
    <derivirana_varijabla naziv="DomainObject.Predmet.ProtuStrankaListFormated_1">
      <item>R.L. MY WAY j.d.o.o. VALTURA</item>
    </derivirana_varijabla>
  </DomainObject.Predmet.ProtuStrankaListFormated>
  <DomainObject.Predmet.ProtuStrankaListFormatedOIB>
    <izvorni_sadrzaj>
      <item>R.L. MY WAY j.d.o.o. VALTURA, OIB 39912215091</item>
    </izvorni_sadrzaj>
    <derivirana_varijabla naziv="DomainObject.Predmet.ProtuStrankaListFormatedOIB_1">
      <item>R.L. MY WAY j.d.o.o. VALTURA, OIB 39912215091</item>
    </derivirana_varijabla>
  </DomainObject.Predmet.ProtuStrankaListFormatedOIB>
  <DomainObject.Predmet.ProtuStrankaListFormatedWithAdress>
    <izvorni_sadrzaj>
      <item>R.L. MY WAY j.d.o.o. VALTURA, Valtura 187, 52100 Valtura</item>
    </izvorni_sadrzaj>
    <derivirana_varijabla naziv="DomainObject.Predmet.ProtuStrankaListFormatedWithAdress_1">
      <item>R.L. MY WAY j.d.o.o. VALTURA, Valtura 187, 52100 Valtura</item>
    </derivirana_varijabla>
  </DomainObject.Predmet.ProtuStrankaListFormatedWithAdress>
  <DomainObject.Predmet.ProtuStrankaListFormatedWithAdressOIB>
    <izvorni_sadrzaj>
      <item>R.L. MY WAY j.d.o.o. VALTURA, OIB 39912215091, Valtura 187, 52100 Valtura</item>
    </izvorni_sadrzaj>
    <derivirana_varijabla naziv="DomainObject.Predmet.ProtuStrankaListFormatedWithAdressOIB_1">
      <item>R.L. MY WAY j.d.o.o. VALTURA, OIB 39912215091, Valtura 187, 52100 Valtura</item>
    </derivirana_varijabla>
  </DomainObject.Predmet.ProtuStrankaListFormatedWithAdressOIB>
  <DomainObject.Predmet.ProtuStrankaListNazivFormated>
    <izvorni_sadrzaj>
      <item>R.L. MY WAY j.d.o.o. VALTURA</item>
    </izvorni_sadrzaj>
    <derivirana_varijabla naziv="DomainObject.Predmet.ProtuStrankaListNazivFormated_1">
      <item>R.L. MY WAY j.d.o.o. VALTURA</item>
    </derivirana_varijabla>
  </DomainObject.Predmet.ProtuStrankaListNazivFormated>
  <DomainObject.Predmet.ProtuStrankaListNazivFormatedOIB>
    <izvorni_sadrzaj>
      <item>R.L. MY WAY j.d.o.o. VALTURA, OIB 39912215091</item>
    </izvorni_sadrzaj>
    <derivirana_varijabla naziv="DomainObject.Predmet.ProtuStrankaListNazivFormatedOIB_1">
      <item>R.L. MY WAY j.d.o.o. VALTURA, OIB 39912215091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St-177/2016-5</izvorni_sadrzaj>
    <derivirana_varijabla naziv="DomainObject.PoslovniBrojDokumenta_1">St-177/2016-5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R.L. MY WAY j.d.o.o. VALTURA</izvorni_sadrzaj>
    <derivirana_varijabla naziv="DomainObject.Predmet.ProtustrankaIDrugi_1">R.L. MY WAY j.d.o.o. VALTURA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R.L. MY WAY j.d.o.o. VALTURA, OIB 39912215091, Valtura 187, 52100 Valtura</izvorni_sadrzaj>
    <derivirana_varijabla naziv="DomainObject.Predmet.ProtustrankaIDrugiAdressOIB_1">R.L. MY WAY j.d.o.o. VALTURA, OIB 39912215091, Valtura 187, 52100 Valtura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R.L. MY WAY j.d.o.o. VALTURA</item>
    </izvorni_sadrzaj>
    <derivirana_varijabla naziv="DomainObject.Predmet.SudioniciListNaziv_1">
      <item>FINANCIJSKA AGENCIJA, RC RIJEKA, PODRUŽNICA PULA, PULA</item>
      <item>R.L. MY WAY j.d.o.o. VALTURA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R.L. MY WAY j.d.o.o. VALTURA, OIB 39912215091, Valtura 187,52100 Valtura</item>
    </izvorni_sadrzaj>
    <derivirana_varijabla naziv="DomainObject.Predmet.SudioniciListAdressOIB_1">
      <item>FINANCIJSKA AGENCIJA, RC RIJEKA, PODRUŽNICA PULA, PULA, OIB 85821130368, Giardini 5,52100 Pula</item>
      <item>R.L. MY WAY j.d.o.o. VALTURA, OIB 39912215091, Valtura 187,52100 Valtura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39912215091</item>
    </izvorni_sadrzaj>
    <derivirana_varijabla naziv="DomainObject.Predmet.SudioniciListNazivOIB_1">
      <item>, OIB 85821130368</item>
      <item>, OIB 39912215091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3055</properties:Characters>
  <properties:Lines>82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2016-04-14T07:04:00Z</dcterms:created>
  <dc:creator>Mihaela Kaligari</dc:creator>
  <cp:lastModifiedBy>Sanja Lakošeljac</cp:lastModifiedBy>
  <cp:lastPrinted>2016-04-14T07:04:00Z</cp:lastPrinted>
  <dcterms:modified xmlns:xsi="http://www.w3.org/2001/XMLSchema-instance" xsi:type="dcterms:W3CDTF">2016-04-14T07:07:00Z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St-177/2016-5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