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23e8" w14:paraId="92823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D52CE">
        <w:t>5</w:t>
      </w:r>
      <w:r w:rsidR="00032153">
        <w:t>028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D52CE">
        <w:t>5</w:t>
      </w:r>
      <w:r w:rsidR="00032153">
        <w:t>028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EF4655" w:rsidR="00EF4655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032153">
        <w:t xml:space="preserve">PIN-UG </w:t>
      </w:r>
      <w:r w:rsidR="00032153" w:rsidRPr="009E4DA6">
        <w:t xml:space="preserve">d.o.o., OIB: </w:t>
      </w:r>
      <w:r w:rsidR="00032153">
        <w:t>59098073898</w:t>
      </w:r>
      <w:r w:rsidR="00032153" w:rsidRPr="009E4DA6">
        <w:t xml:space="preserve">, </w:t>
      </w:r>
      <w:r w:rsidR="00032153">
        <w:t xml:space="preserve"> Zagreb</w:t>
      </w:r>
      <w:r w:rsidR="00032153" w:rsidRPr="009E4DA6">
        <w:t xml:space="preserve">, </w:t>
      </w:r>
      <w:r w:rsidR="00032153">
        <w:t xml:space="preserve"> Bukovac 30/1</w:t>
      </w:r>
      <w:r w:rsidR="005D52CE">
        <w:t>.</w:t>
      </w:r>
    </w:p>
    <w:p w:rsidRDefault="005D52CE" w:rsidP="005D52CE" w:rsidR="005D52CE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032153">
        <w:t>110,00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1CA" w:rsidR="002311CA">
      <w:r>
        <w:separator/>
      </w:r>
    </w:p>
  </w:endnote>
  <w:endnote w:id="0" w:type="continuationSeparator">
    <w:p w:rsidRDefault="002311CA" w:rsidR="00231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1CA" w:rsidR="002311CA">
      <w:r>
        <w:separator/>
      </w:r>
    </w:p>
  </w:footnote>
  <w:footnote w:id="0" w:type="continuationSeparator">
    <w:p w:rsidRDefault="002311CA" w:rsidR="00231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E50FB"/>
    <w:rsid w:val="001F6933"/>
    <w:rsid w:val="0021753F"/>
    <w:rsid w:val="00230A63"/>
    <w:rsid w:val="002311CA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DD06E7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5028</izvorni_sadrzaj>
    <derivirana_varijabla naziv="DomainObject.Predmet.Broj_1">5028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St-5028/2015</izvorni_sadrzaj>
    <derivirana_varijabla naziv="DomainObject.Predmet.OznakaBroj_1">St-5028/2015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PIN-UG d.o.o. zastupanog po punomoćniku Petar Protrka</izvorni_sadrzaj>
    <derivirana_varijabla naziv="DomainObject.Predmet.ProtustrankaFormated_1">  PIN-UG d.o.o. zastupanog po punomoćniku Petar Protrka</derivirana_varijabla>
  </DomainObject.Predmet.ProtustrankaFormated>
  <DomainObject.Predmet.ProtustrankaFormatedOIB>
    <izvorni_sadrzaj>  PIN-UG d.o.o., OIB 59098073898 zastupanog po punomoćniku Petar Protrka</izvorni_sadrzaj>
    <derivirana_varijabla naziv="DomainObject.Predmet.ProtustrankaFormatedOIB_1">  PIN-UG d.o.o., OIB 59098073898 zastupanog po punomoćniku Petar Protrka</derivirana_varijabla>
  </DomainObject.Predmet.ProtustrankaFormatedOIB>
  <DomainObject.Predmet.ProtustrankaFormatedWithAdress>
    <izvorni_sadrzaj> PIN-UG d.o.o., Bukovac 30/1, 10000 Zagreb zastupanog po punomoćniku Petar Protrka</izvorni_sadrzaj>
    <derivirana_varijabla naziv="DomainObject.Predmet.ProtustrankaFormatedWithAdress_1"> PIN-UG d.o.o., Bukovac 30/1, 10000 Zagreb zastupanog po punomoćniku Petar Protrka</derivirana_varijabla>
  </DomainObject.Predmet.ProtustrankaFormatedWithAdress>
  <DomainObject.Predmet.ProtustrankaFormatedWithAdressOIB>
    <izvorni_sadrzaj> PIN-UG d.o.o., OIB 59098073898, Bukovac 30/1, 10000 Zagreb zastupanog po punomoćniku Petar Protrka</izvorni_sadrzaj>
    <derivirana_varijabla naziv="DomainObject.Predmet.ProtustrankaFormatedWithAdressOIB_1"> PIN-UG d.o.o., OIB 59098073898, Bukovac 30/1, 10000 Zagreb zastupanog po punomoćniku Petar Protrka</derivirana_varijabla>
  </DomainObject.Predmet.ProtustrankaFormatedWithAdressOIB>
  <DomainObject.Predmet.ProtustrankaWithAdress>
    <izvorni_sadrzaj>PIN-UG d.o.o. Bukovac 30/1, 10000 Zagreb</izvorni_sadrzaj>
    <derivirana_varijabla naziv="DomainObject.Predmet.ProtustrankaWithAdress_1">PIN-UG d.o.o. Bukovac 30/1, 10000 Zagreb</derivirana_varijabla>
  </DomainObject.Predmet.ProtustrankaWithAdress>
  <DomainObject.Predmet.ProtustrankaWithAdressOIB>
    <izvorni_sadrzaj>PIN-UG d.o.o., OIB 59098073898, Bukovac 30/1, 10000 Zagreb</izvorni_sadrzaj>
    <derivirana_varijabla naziv="DomainObject.Predmet.ProtustrankaWithAdressOIB_1">PIN-UG d.o.o., OIB 59098073898, Bukovac 30/1, 10000 Zagreb</derivirana_varijabla>
  </DomainObject.Predmet.ProtustrankaWithAdressOIB>
  <DomainObject.Predmet.ProtustrankaNazivFormated>
    <izvorni_sadrzaj>PIN-UG d.o.o.</izvorni_sadrzaj>
    <derivirana_varijabla naziv="DomainObject.Predmet.ProtustrankaNazivFormated_1">PIN-UG d.o.o.</derivirana_varijabla>
  </DomainObject.Predmet.ProtustrankaNazivFormated>
  <DomainObject.Predmet.ProtustrankaNazivFormatedOIB>
    <izvorni_sadrzaj>PIN-UG d.o.o., OIB 59098073898</izvorni_sadrzaj>
    <derivirana_varijabla naziv="DomainObject.Predmet.ProtustrankaNazivFormatedOIB_1">PIN-UG d.o.o., OIB 59098073898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PIN-UG d.o.o. zastupanog po punomoćniku Petar Protrka</item>
    </izvorni_sadrzaj>
    <derivirana_varijabla naziv="DomainObject.Predmet.ProtuStrankaListFormated_1">
      <item>PIN-UG d.o.o. zastupanog po punomoćniku Petar Protrka</item>
    </derivirana_varijabla>
  </DomainObject.Predmet.ProtuStrankaListFormated>
  <DomainObject.Predmet.ProtuStrankaListFormatedOIB>
    <izvorni_sadrzaj>
      <item>PIN-UG d.o.o., OIB 59098073898 zastupanog po punomoćniku Petar Protrka</item>
    </izvorni_sadrzaj>
    <derivirana_varijabla naziv="DomainObject.Predmet.ProtuStrankaListFormatedOIB_1">
      <item>PIN-UG d.o.o., OIB 59098073898 zastupanog po punomoćniku Petar Protrka</item>
    </derivirana_varijabla>
  </DomainObject.Predmet.ProtuStrankaListFormatedOIB>
  <DomainObject.Predmet.ProtuStrankaListFormatedWithAdress>
    <izvorni_sadrzaj>
      <item>PIN-UG d.o.o., Bukovac 30/1, 10000 Zagreb zastupanog po punomoćniku Petar Protrka</item>
    </izvorni_sadrzaj>
    <derivirana_varijabla naziv="DomainObject.Predmet.ProtuStrankaListFormatedWithAdress_1">
      <item>PIN-UG d.o.o., Bukovac 30/1, 10000 Zagreb zastupanog po punomoćniku Petar Protrka</item>
    </derivirana_varijabla>
  </DomainObject.Predmet.ProtuStrankaListFormatedWithAdress>
  <DomainObject.Predmet.ProtuStrankaListFormatedWithAdressOIB>
    <izvorni_sadrzaj>
      <item>PIN-UG d.o.o., OIB 59098073898, Bukovac 30/1, 10000 Zagreb zastupanog po punomoćniku Petar Protrka</item>
    </izvorni_sadrzaj>
    <derivirana_varijabla naziv="DomainObject.Predmet.ProtuStrankaListFormatedWithAdressOIB_1">
      <item>PIN-UG d.o.o., OIB 59098073898, Bukovac 30/1, 10000 Zagreb zastupanog po punomoćniku Petar Protrka</item>
    </derivirana_varijabla>
  </DomainObject.Predmet.ProtuStrankaListFormatedWithAdressOIB>
  <DomainObject.Predmet.ProtuStrankaListNazivFormated>
    <izvorni_sadrzaj>
      <item>PIN-UG d.o.o.</item>
    </izvorni_sadrzaj>
    <derivirana_varijabla naziv="DomainObject.Predmet.ProtuStrankaListNazivFormated_1">
      <item>PIN-UG d.o.o.</item>
    </derivirana_varijabla>
  </DomainObject.Predmet.ProtuStrankaListNazivFormated>
  <DomainObject.Predmet.ProtuStrankaListNazivFormatedOIB>
    <izvorni_sadrzaj>
      <item>PIN-UG d.o.o., OIB 59098073898</item>
    </izvorni_sadrzaj>
    <derivirana_varijabla naziv="DomainObject.Predmet.ProtuStrankaListNazivFormatedOIB_1">
      <item>PIN-UG d.o.o., OIB 59098073898</item>
    </derivirana_varijabla>
  </DomainObject.Predmet.ProtuStrankaListNazivFormatedOIB>
  <DomainObject.Predmet.OstaliListFormated>
    <izvorni_sadrzaj>
      <item>Petar Protrka punomoćnik sudionika u postupku PIN-UG d.o.o.</item>
    </izvorni_sadrzaj>
    <derivirana_varijabla naziv="DomainObject.Predmet.OstaliListFormated_1">
      <item>Petar Protrka punomoćnik sudionika u postupku PIN-UG d.o.o.</item>
    </derivirana_varijabla>
  </DomainObject.Predmet.OstaliListFormated>
  <DomainObject.Predmet.OstaliListFormatedOIB>
    <izvorni_sadrzaj>
      <item>Petar Protrka, OIB 16230519171 punomoćnik sudionika u postupku PIN-UG d.o.o.</item>
    </izvorni_sadrzaj>
    <derivirana_varijabla naziv="DomainObject.Predmet.OstaliListFormatedOIB_1">
      <item>Petar Protrka, OIB 16230519171 punomoćnik sudionika u postupku PIN-UG d.o.o.</item>
    </derivirana_varijabla>
  </DomainObject.Predmet.OstaliListFormatedOIB>
  <DomainObject.Predmet.OstaliListFormatedWithAdress>
    <izvorni_sadrzaj>
      <item>Petar Protrka, Bukovac 30, 10000 Zagreb punomoćnik sudionika u postupku PIN-UG d.o.o.</item>
    </izvorni_sadrzaj>
    <derivirana_varijabla naziv="DomainObject.Predmet.OstaliListFormatedWithAdress_1">
      <item>Petar Protrka, Bukovac 30, 10000 Zagreb punomoćnik sudionika u postupku PIN-UG d.o.o.</item>
    </derivirana_varijabla>
  </DomainObject.Predmet.OstaliListFormatedWithAdress>
  <DomainObject.Predmet.OstaliListFormatedWithAdressOIB>
    <izvorni_sadrzaj>
      <item>Petar Protrka, OIB 16230519171, Bukovac 30, 10000 Zagreb punomoćnik sudionika u postupku PIN-UG d.o.o.</item>
    </izvorni_sadrzaj>
    <derivirana_varijabla naziv="DomainObject.Predmet.OstaliListFormatedWithAdressOIB_1">
      <item>Petar Protrka, OIB 16230519171, Bukovac 30, 10000 Zagreb punomoćnik sudionika u postupku PIN-UG d.o.o.</item>
    </derivirana_varijabla>
  </DomainObject.Predmet.OstaliListFormatedWithAdressOIB>
  <DomainObject.Predmet.OstaliListNazivFormated>
    <izvorni_sadrzaj>
      <item>Petar Protrka</item>
    </izvorni_sadrzaj>
    <derivirana_varijabla naziv="DomainObject.Predmet.OstaliListNazivFormated_1">
      <item>Petar Protrka</item>
    </derivirana_varijabla>
  </DomainObject.Predmet.OstaliListNazivFormated>
  <DomainObject.Predmet.OstaliListNazivFormatedOIB>
    <izvorni_sadrzaj>
      <item>Petar Protrka, OIB 16230519171</item>
    </izvorni_sadrzaj>
    <derivirana_varijabla naziv="DomainObject.Predmet.OstaliListNazivFormatedOIB_1">
      <item>Petar Protrka, OIB 16230519171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PIN-UG d.o.o.</izvorni_sadrzaj>
    <derivirana_varijabla naziv="DomainObject.Predmet.ProtustrankaIDrugi_1">PIN-UG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PIN-UG d.o.o., OIB 59098073898, Bukovac 30/1, 10000 Zagreb</izvorni_sadrzaj>
    <derivirana_varijabla naziv="DomainObject.Predmet.ProtustrankaIDrugiAdressOIB_1">PIN-UG d.o.o., OIB 59098073898, Bukovac 30/1,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PIN-UG d.o.o.</item>
      <item>FINA Regionalni centar Zagreb</item>
      <item>Petar Protrka</item>
    </izvorni_sadrzaj>
    <derivirana_varijabla naziv="DomainObject.Predmet.SudioniciListNaziv_1">
      <item>PIN-UG d.o.o.</item>
      <item>FINA Regionalni centar Zagreb</item>
      <item>Petar Protrka</item>
    </derivirana_varijabla>
  </DomainObject.Predmet.SudioniciListNaziv>
  <DomainObject.Predmet.SudioniciListAdressOIB>
    <izvorni_sadrzaj>
      <item>PIN-UG d.o.o., OIB 59098073898, Bukovac 30/1,10000 Zagreb</item>
      <item>FINA Regionalni centar Zagreb, OIB 85821130368, Trg svibanjskih žrtava 1995. br.1,10000 Zagreb</item>
      <item>Petar Protrka, OIB 16230519171, Bukovac 30,10000 Zagreb</item>
    </izvorni_sadrzaj>
    <derivirana_varijabla naziv="DomainObject.Predmet.SudioniciListAdressOIB_1">
      <item>PIN-UG d.o.o., OIB 59098073898, Bukovac 30/1,10000 Zagreb</item>
      <item>FINA Regionalni centar Zagreb, OIB 85821130368, Trg svibanjskih žrtava 1995. br.1,10000 Zagreb</item>
      <item>Petar Protrka, OIB 16230519171, Bukovac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59098073898</item>
      <item>, OIB 85821130368</item>
      <item>, OIB 16230519171</item>
    </izvorni_sadrzaj>
    <derivirana_varijabla naziv="DomainObject.Predmet.SudioniciListNazivOIB_1">
      <item>, OIB 59098073898</item>
      <item>, OIB 85821130368</item>
      <item>, OIB 16230519171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1271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2016-01-19T08:28:00Z</dcterms:created>
  <dc:creator>ilukac</dc:creator>
  <cp:lastModifiedBy>dvorana100</cp:lastModifiedBy>
  <cp:lastPrinted>2016-01-11T14:16:00Z</cp:lastPrinted>
  <dcterms:modified xmlns:xsi="http://www.w3.org/2001/XMLSchema-instance" xsi:type="dcterms:W3CDTF">2016-02-09T13:02:00Z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