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9c019" w14:paraId="b99c019" w:rsidRDefault="008955B7" w:rsidP="005D2EB3" w:rsidR="00BD1056">
      <w:pPr>
        <w15:collapsed w:val="false"/>
      </w:pPr>
      <w:bookmarkStart w:name="_GoBack" w:id="0"/>
      <w:bookmarkEnd w:id="0"/>
      <w:r>
        <w:t xml:space="preserve"> </w:t>
      </w:r>
      <w:r w:rsidR="007C77CF">
        <w:t xml:space="preserve"> </w:t>
      </w:r>
    </w:p>
    <w:p w:rsidRDefault="00D476C1" w:rsidP="005D2EB3" w:rsidR="00D476C1"/>
    <w:p w:rsidRDefault="005D2EB3" w:rsidP="005D2EB3" w:rsidR="005D2EB3" w:rsidRPr="00005E65">
      <w:r w:rsidRPr="00005E65">
        <w:t>REPUBLIKA HRVATSKA</w:t>
      </w:r>
    </w:p>
    <w:p w:rsidRDefault="005D2EB3" w:rsidP="005D2EB3" w:rsidR="005D2EB3" w:rsidRPr="00005E65">
      <w:r w:rsidRPr="00005E65">
        <w:t>Trgovački sud u Zagrebu</w:t>
      </w:r>
    </w:p>
    <w:p w:rsidRDefault="005D2EB3" w:rsidP="005D2EB3" w:rsidR="005D2EB3" w:rsidRPr="00005E65">
      <w:r w:rsidRPr="00005E65">
        <w:t>Zagreb, Amruševa 2/II</w:t>
      </w:r>
      <w:r w:rsidR="00101B9E">
        <w:t>I</w:t>
      </w:r>
    </w:p>
    <w:p w:rsidRDefault="00101B9E" w:rsidP="005D2EB3" w:rsidR="005D2EB3" w:rsidRPr="00005E65">
      <w:pPr>
        <w:jc w:val="right"/>
      </w:pPr>
      <w:r>
        <w:t xml:space="preserve">                 48</w:t>
      </w:r>
      <w:r w:rsidR="005D2EB3" w:rsidRPr="00005E65">
        <w:t>. St</w:t>
      </w:r>
      <w:r w:rsidR="005D2EB3">
        <w:t>-</w:t>
      </w:r>
      <w:r w:rsidR="00AC4371">
        <w:t>6802</w:t>
      </w:r>
      <w:r w:rsidR="00431D7D">
        <w:t>/</w:t>
      </w:r>
      <w:r w:rsidR="005D2EB3">
        <w:t>1</w:t>
      </w:r>
      <w:r>
        <w:t>6</w:t>
      </w:r>
    </w:p>
    <w:p w:rsidRDefault="005D2EB3" w:rsidP="005D2EB3" w:rsidR="005D2EB3" w:rsidRPr="00005E65">
      <w:pPr>
        <w:jc w:val="center"/>
        <w:rPr>
          <w:b/>
        </w:rPr>
      </w:pPr>
    </w:p>
    <w:p w:rsidRDefault="005D2EB3" w:rsidP="005D2EB3" w:rsidR="005D2EB3" w:rsidRPr="00005E65">
      <w:pPr>
        <w:jc w:val="center"/>
        <w:rPr>
          <w:b/>
        </w:rPr>
      </w:pPr>
      <w:r w:rsidRPr="00005E65">
        <w:rPr>
          <w:b/>
        </w:rPr>
        <w:t>Z A P I S N I K</w:t>
      </w:r>
    </w:p>
    <w:p w:rsidRDefault="00101B9E" w:rsidP="005D2EB3" w:rsidR="005D2EB3">
      <w:pPr>
        <w:jc w:val="center"/>
        <w:rPr>
          <w:b/>
        </w:rPr>
      </w:pPr>
      <w:r>
        <w:rPr>
          <w:b/>
        </w:rPr>
        <w:t>S</w:t>
      </w:r>
      <w:r w:rsidR="005D2EB3" w:rsidRPr="00005E65">
        <w:rPr>
          <w:b/>
        </w:rPr>
        <w:t xml:space="preserve"> </w:t>
      </w:r>
      <w:r w:rsidR="005D2EB3">
        <w:rPr>
          <w:b/>
        </w:rPr>
        <w:t xml:space="preserve"> ROČIŠTA RADI SKLAPANJA PREDSTEČAJNE NAGODBE</w:t>
      </w:r>
    </w:p>
    <w:p w:rsidRDefault="005D2EB3" w:rsidP="00E34374" w:rsidR="00E34374">
      <w:pPr>
        <w:jc w:val="center"/>
        <w:rPr>
          <w:b/>
        </w:rPr>
      </w:pPr>
      <w:r>
        <w:rPr>
          <w:b/>
        </w:rPr>
        <w:t xml:space="preserve"> </w:t>
      </w:r>
    </w:p>
    <w:p w:rsidRDefault="004434F8" w:rsidP="005D2EB3" w:rsidR="00AC4371">
      <w:pPr>
        <w:jc w:val="both"/>
      </w:pPr>
      <w:r>
        <w:t>o</w:t>
      </w:r>
      <w:r w:rsidR="005D2EB3" w:rsidRPr="00005E65">
        <w:t xml:space="preserve">držanog dana </w:t>
      </w:r>
      <w:r w:rsidR="00774F85">
        <w:t>29</w:t>
      </w:r>
      <w:r w:rsidR="006925C1">
        <w:t xml:space="preserve">. </w:t>
      </w:r>
      <w:r w:rsidR="00774F85">
        <w:t>lipnja</w:t>
      </w:r>
      <w:r w:rsidR="00036C64">
        <w:t xml:space="preserve"> 201</w:t>
      </w:r>
      <w:r w:rsidR="00101B9E">
        <w:t>7</w:t>
      </w:r>
      <w:r w:rsidR="00036C64">
        <w:t>.</w:t>
      </w:r>
      <w:r w:rsidR="001F3895">
        <w:t xml:space="preserve"> g.</w:t>
      </w:r>
      <w:r w:rsidR="005D2EB3" w:rsidRPr="00005E65">
        <w:t xml:space="preserve"> na Trgovačkom sudu u Zagrebu</w:t>
      </w:r>
      <w:r w:rsidR="00101B9E">
        <w:t xml:space="preserve"> </w:t>
      </w:r>
      <w:r w:rsidR="005D2EB3" w:rsidRPr="00005E65">
        <w:t xml:space="preserve">u </w:t>
      </w:r>
      <w:r w:rsidR="005D2EB3">
        <w:t xml:space="preserve">predmetu nad </w:t>
      </w:r>
      <w:r w:rsidR="005D2EB3" w:rsidRPr="00005E65">
        <w:t xml:space="preserve">dužnikom </w:t>
      </w:r>
      <w:r w:rsidR="00AC4371" w:rsidRPr="00AC4371">
        <w:t>AUTO-SERVIS ZELINA d.d. Katarine Krizmanić 1, Sv. Iva</w:t>
      </w:r>
      <w:r w:rsidR="00AC4371">
        <w:t>n Zelina, OIB: 92655553055</w:t>
      </w:r>
      <w:r w:rsidR="00CA0650">
        <w:t>.</w:t>
      </w:r>
    </w:p>
    <w:p w:rsidRDefault="00AC4371" w:rsidP="005D2EB3" w:rsidR="00AC4371">
      <w:pPr>
        <w:jc w:val="both"/>
      </w:pPr>
    </w:p>
    <w:p w:rsidRDefault="005D2EB3" w:rsidP="005D2EB3" w:rsidR="005D2EB3" w:rsidRPr="00005E65">
      <w:pPr>
        <w:jc w:val="both"/>
      </w:pPr>
      <w:r w:rsidRPr="00005E65">
        <w:t>Nazočni od suda:</w:t>
      </w:r>
    </w:p>
    <w:p w:rsidRDefault="00101B9E" w:rsidP="005D2EB3" w:rsidR="005D2EB3">
      <w:pPr>
        <w:jc w:val="both"/>
      </w:pPr>
      <w:r>
        <w:t>Vesna Sremac Šoštar</w:t>
      </w:r>
      <w:r w:rsidR="005D2EB3" w:rsidRPr="00005E65">
        <w:t>, stečajni sudac</w:t>
      </w:r>
    </w:p>
    <w:p w:rsidRDefault="006E3BAA" w:rsidP="005D2EB3" w:rsidR="005D2EB3">
      <w:pPr>
        <w:jc w:val="both"/>
      </w:pPr>
      <w:r>
        <w:t>Valentina Kranjčić</w:t>
      </w:r>
      <w:r w:rsidR="005D2EB3" w:rsidRPr="00005E65">
        <w:t>, zapisničar</w:t>
      </w:r>
    </w:p>
    <w:p w:rsidRDefault="005D2EB3" w:rsidP="005D2EB3" w:rsidR="005D2EB3" w:rsidRPr="00005E65">
      <w:pPr>
        <w:jc w:val="both"/>
      </w:pPr>
    </w:p>
    <w:p w:rsidRDefault="005D2EB3" w:rsidP="005D2EB3" w:rsidR="005D2EB3" w:rsidRPr="00005E65">
      <w:pPr>
        <w:jc w:val="both"/>
      </w:pPr>
      <w:r w:rsidRPr="00005E65">
        <w:t xml:space="preserve">Započeto u </w:t>
      </w:r>
      <w:r w:rsidR="006E3BAA">
        <w:t>11</w:t>
      </w:r>
      <w:r w:rsidR="00C87BF7">
        <w:t>:00</w:t>
      </w:r>
      <w:r w:rsidR="00DC41F2">
        <w:t xml:space="preserve"> </w:t>
      </w:r>
      <w:r w:rsidRPr="00005E65">
        <w:t>sati.</w:t>
      </w:r>
    </w:p>
    <w:p w:rsidRDefault="00BB0EB1" w:rsidP="000226BC" w:rsidR="00BB0EB1">
      <w:pPr>
        <w:jc w:val="both"/>
      </w:pPr>
    </w:p>
    <w:p w:rsidRDefault="00101B9E" w:rsidP="00101B9E" w:rsidR="00101B9E">
      <w:pPr>
        <w:jc w:val="both"/>
      </w:pPr>
      <w:r>
        <w:t xml:space="preserve">Utvrđuje se da su </w:t>
      </w:r>
      <w:r w:rsidR="0040710E" w:rsidRPr="0040710E">
        <w:t>ročištu radi sklapanja predstečajne nagodb</w:t>
      </w:r>
      <w:r w:rsidR="0040710E">
        <w:t xml:space="preserve">e </w:t>
      </w:r>
      <w:r>
        <w:t xml:space="preserve">pristupili: </w:t>
      </w:r>
    </w:p>
    <w:p w:rsidRDefault="00AC4371" w:rsidP="00101B9E" w:rsidR="00AC4371" w:rsidRPr="004850D1">
      <w:pPr>
        <w:jc w:val="both"/>
      </w:pPr>
    </w:p>
    <w:p w:rsidRDefault="00B206AC" w:rsidP="00B206AC" w:rsidR="00B206AC">
      <w:pPr>
        <w:jc w:val="both"/>
      </w:pPr>
      <w:r>
        <w:t xml:space="preserve">-za dužnika: –  </w:t>
      </w:r>
      <w:r w:rsidRPr="00AC4371">
        <w:t>Ivan Žigrović</w:t>
      </w:r>
      <w:r>
        <w:t xml:space="preserve">, direktor </w:t>
      </w:r>
    </w:p>
    <w:p w:rsidRDefault="00B206AC" w:rsidP="00B206AC" w:rsidR="00B206AC">
      <w:pPr>
        <w:jc w:val="both"/>
      </w:pPr>
    </w:p>
    <w:p w:rsidRDefault="00B206AC" w:rsidP="00B206AC" w:rsidR="00B206AC">
      <w:pPr>
        <w:jc w:val="both"/>
      </w:pPr>
      <w:r>
        <w:t xml:space="preserve">-za vjerovnike koji su prihvatili Plan financijskog restrukturiranja: </w:t>
      </w:r>
    </w:p>
    <w:p w:rsidRDefault="00B206AC" w:rsidP="00B206AC" w:rsidR="00B206AC" w:rsidRPr="004850D1">
      <w:pPr>
        <w:jc w:val="both"/>
      </w:pPr>
    </w:p>
    <w:p w:rsidRDefault="00B206AC" w:rsidP="00B206AC" w:rsidR="00B206AC" w:rsidRPr="00546222">
      <w:pPr>
        <w:pStyle w:val="Bezproreda"/>
        <w:numPr>
          <w:ilvl w:val="0"/>
          <w:numId w:val="34"/>
        </w:numPr>
        <w:rPr>
          <w:rFonts w:hAnsi="Times New Roman" w:ascii="Times New Roman"/>
          <w:sz w:val="24"/>
          <w:szCs w:val="24"/>
        </w:rPr>
      </w:pPr>
      <w:r w:rsidRPr="00546222">
        <w:rPr>
          <w:rFonts w:hAnsi="Times New Roman" w:ascii="Times New Roman"/>
          <w:sz w:val="24"/>
          <w:szCs w:val="24"/>
        </w:rPr>
        <w:t>REPUBLIKA HRVATSKA – MINISTARSTVO FINANCIJA, Porezna uprava, Zagreb, Boškovićeva 5,</w:t>
      </w:r>
      <w:r w:rsidR="00CF158D" w:rsidRPr="00CF158D">
        <w:rPr>
          <w:rFonts w:hAnsi="Times New Roman" w:ascii="Times New Roman"/>
        </w:rPr>
        <w:t xml:space="preserve"> </w:t>
      </w:r>
      <w:r w:rsidR="00CF158D">
        <w:rPr>
          <w:rFonts w:hAnsi="Times New Roman" w:ascii="Times New Roman"/>
        </w:rPr>
        <w:t>Zvjezdana Verk</w:t>
      </w:r>
      <w:r w:rsidRPr="00546222">
        <w:rPr>
          <w:rFonts w:hAnsi="Times New Roman" w:ascii="Times New Roman"/>
          <w:sz w:val="24"/>
          <w:szCs w:val="24"/>
        </w:rPr>
        <w:t xml:space="preserve">, zamjenica ŽDO-a u Velikoj Gorici </w:t>
      </w:r>
    </w:p>
    <w:p w:rsidRDefault="00B206AC" w:rsidP="00B206AC" w:rsidR="00B206AC" w:rsidRPr="00546222">
      <w:pPr>
        <w:pStyle w:val="Bezproreda"/>
        <w:ind w:left="720"/>
        <w:rPr>
          <w:rFonts w:hAnsi="Times New Roman" w:ascii="Times New Roman"/>
          <w:sz w:val="24"/>
          <w:szCs w:val="24"/>
        </w:rPr>
      </w:pPr>
      <w:r w:rsidRPr="00546222">
        <w:rPr>
          <w:rFonts w:hAnsi="Times New Roman" w:ascii="Times New Roman"/>
          <w:sz w:val="24"/>
          <w:szCs w:val="24"/>
        </w:rPr>
        <w:t xml:space="preserve">                                                                                                                </w:t>
      </w:r>
    </w:p>
    <w:p w:rsidRDefault="00684080" w:rsidP="00B206AC" w:rsidR="00B206AC" w:rsidRPr="00546222">
      <w:pPr>
        <w:pStyle w:val="Bezproreda"/>
        <w:numPr>
          <w:ilvl w:val="0"/>
          <w:numId w:val="34"/>
        </w:numPr>
        <w:rPr>
          <w:rFonts w:hAnsi="Times New Roman" w:ascii="Times New Roman"/>
          <w:sz w:val="24"/>
          <w:szCs w:val="24"/>
        </w:rPr>
      </w:pPr>
      <w:r>
        <w:rPr>
          <w:rFonts w:hAnsi="Times New Roman" w:ascii="Times New Roman"/>
          <w:sz w:val="24"/>
          <w:szCs w:val="24"/>
        </w:rPr>
        <w:t xml:space="preserve"> </w:t>
      </w:r>
      <w:r w:rsidR="00B206AC" w:rsidRPr="00546222">
        <w:rPr>
          <w:rFonts w:hAnsi="Times New Roman" w:ascii="Times New Roman"/>
          <w:sz w:val="24"/>
          <w:szCs w:val="24"/>
        </w:rPr>
        <w:t xml:space="preserve">TRGOMETAL d.o.o. KOVINSKA 4, ZAGREB, po pun. Sanja Fijan, odvjetnica                                                                                                                                                                                                 </w:t>
      </w:r>
    </w:p>
    <w:p w:rsidRDefault="00B206AC" w:rsidP="00B206AC" w:rsidR="00B206AC" w:rsidRPr="00546222">
      <w:pPr>
        <w:pStyle w:val="Bezproreda"/>
        <w:rPr>
          <w:rFonts w:hAnsi="Times New Roman" w:ascii="Times New Roman"/>
          <w:sz w:val="24"/>
          <w:szCs w:val="24"/>
        </w:rPr>
      </w:pPr>
      <w:r w:rsidRPr="00546222">
        <w:rPr>
          <w:rFonts w:hAnsi="Times New Roman" w:ascii="Times New Roman"/>
          <w:sz w:val="24"/>
          <w:szCs w:val="24"/>
        </w:rPr>
        <w:t xml:space="preserve">                                                                                                                                                       </w:t>
      </w:r>
    </w:p>
    <w:tbl>
      <w:tblPr>
        <w:tblW w:type="dxa" w:w="16377"/>
        <w:tblInd w:type="dxa" w:w="-34"/>
        <w:tblLook w:val="04A0" w:noVBand="1" w:noHBand="0" w:lastColumn="0" w:firstColumn="1" w:lastRow="0" w:firstRow="1"/>
      </w:tblPr>
      <w:tblGrid>
        <w:gridCol w:w="10423"/>
        <w:gridCol w:w="4111"/>
        <w:gridCol w:w="1843"/>
      </w:tblGrid>
      <w:tr w:rsidTr="00E124DA" w:rsidR="00B206AC" w:rsidRPr="00546222">
        <w:trPr>
          <w:trHeight w:val="315"/>
        </w:trPr>
        <w:tc>
          <w:tcPr>
            <w:tcW w:type="dxa" w:w="10423"/>
            <w:shd w:fill="auto" w:color="auto" w:val="clear"/>
            <w:noWrap/>
            <w:vAlign w:val="bottom"/>
            <w:hideMark/>
          </w:tcPr>
          <w:tbl>
            <w:tblPr>
              <w:tblW w:type="dxa" w:w="10207"/>
              <w:tblLook w:val="04A0" w:noVBand="1" w:noHBand="0" w:lastColumn="0" w:firstColumn="1" w:lastRow="0" w:firstRow="1"/>
            </w:tblPr>
            <w:tblGrid>
              <w:gridCol w:w="4253"/>
              <w:gridCol w:w="4111"/>
              <w:gridCol w:w="1843"/>
            </w:tblGrid>
            <w:tr w:rsidTr="00950980" w:rsidR="00B206AC" w:rsidRPr="00546222">
              <w:trPr>
                <w:trHeight w:val="315"/>
              </w:trPr>
              <w:tc>
                <w:tcPr>
                  <w:tcW w:type="dxa" w:w="4253"/>
                  <w:shd w:fill="auto" w:color="auto" w:val="clear"/>
                  <w:noWrap/>
                  <w:vAlign w:val="bottom"/>
                  <w:hideMark/>
                </w:tcPr>
                <w:p w:rsidRDefault="00B206AC" w:rsidP="00950980" w:rsidR="00B206AC" w:rsidRPr="00546222">
                  <w:pPr>
                    <w:pStyle w:val="Bezproreda"/>
                    <w:numPr>
                      <w:ilvl w:val="0"/>
                      <w:numId w:val="34"/>
                    </w:numPr>
                    <w:rPr>
                      <w:rFonts w:hAnsi="Times New Roman" w:ascii="Times New Roman"/>
                      <w:sz w:val="24"/>
                      <w:szCs w:val="24"/>
                    </w:rPr>
                  </w:pPr>
                  <w:r w:rsidRPr="00546222">
                    <w:rPr>
                      <w:rFonts w:hAnsi="Times New Roman" w:ascii="Times New Roman"/>
                      <w:sz w:val="24"/>
                      <w:szCs w:val="24"/>
                    </w:rPr>
                    <w:t>ZELINSKE KOMUNALIJE d.o.o.</w:t>
                  </w:r>
                </w:p>
                <w:p w:rsidRDefault="00B206AC" w:rsidP="00950980" w:rsidR="00B206AC" w:rsidRPr="00546222">
                  <w:pPr>
                    <w:pStyle w:val="Bezproreda"/>
                    <w:rPr>
                      <w:rFonts w:hAnsi="Times New Roman" w:ascii="Times New Roman"/>
                      <w:sz w:val="24"/>
                      <w:szCs w:val="24"/>
                    </w:rPr>
                  </w:pPr>
                </w:p>
              </w:tc>
              <w:tc>
                <w:tcPr>
                  <w:tcW w:type="dxa" w:w="4111"/>
                  <w:shd w:fill="auto" w:color="auto" w:val="clear"/>
                  <w:noWrap/>
                  <w:vAlign w:val="bottom"/>
                  <w:hideMark/>
                </w:tcPr>
                <w:p w:rsidRDefault="00B206AC" w:rsidP="00950980" w:rsidR="00B206AC" w:rsidRPr="00546222">
                  <w:pPr>
                    <w:pStyle w:val="Bezproreda"/>
                    <w:rPr>
                      <w:rFonts w:hAnsi="Times New Roman" w:ascii="Times New Roman"/>
                      <w:sz w:val="24"/>
                      <w:szCs w:val="24"/>
                    </w:rPr>
                  </w:pPr>
                  <w:r w:rsidRPr="00546222">
                    <w:rPr>
                      <w:rFonts w:hAnsi="Times New Roman" w:ascii="Times New Roman"/>
                      <w:sz w:val="24"/>
                      <w:szCs w:val="24"/>
                    </w:rPr>
                    <w:t xml:space="preserve">K. KRIZMANIĆ 1;  SV.I. ZELINA, po pun. Sanja Fijan, odjetnica </w:t>
                  </w:r>
                </w:p>
                <w:p w:rsidRDefault="00B206AC" w:rsidP="00950980" w:rsidR="00B206AC" w:rsidRPr="00546222">
                  <w:pPr>
                    <w:pStyle w:val="Bezproreda"/>
                    <w:rPr>
                      <w:rFonts w:hAnsi="Times New Roman" w:ascii="Times New Roman"/>
                      <w:sz w:val="24"/>
                      <w:szCs w:val="24"/>
                    </w:rPr>
                  </w:pPr>
                </w:p>
              </w:tc>
              <w:tc>
                <w:tcPr>
                  <w:tcW w:type="dxa" w:w="1843"/>
                  <w:shd w:fill="auto" w:color="auto" w:val="clear"/>
                  <w:noWrap/>
                  <w:vAlign w:val="bottom"/>
                  <w:hideMark/>
                </w:tcPr>
                <w:p w:rsidRDefault="00B206AC" w:rsidP="00950980" w:rsidR="00B206AC" w:rsidRPr="00546222">
                  <w:pPr>
                    <w:pStyle w:val="Bezproreda"/>
                    <w:rPr>
                      <w:rFonts w:hAnsi="Times New Roman" w:ascii="Times New Roman"/>
                      <w:sz w:val="24"/>
                      <w:szCs w:val="24"/>
                    </w:rPr>
                  </w:pPr>
                </w:p>
                <w:p w:rsidRDefault="00B206AC" w:rsidP="00950980" w:rsidR="00B206AC" w:rsidRPr="00546222">
                  <w:pPr>
                    <w:pStyle w:val="Bezproreda"/>
                    <w:rPr>
                      <w:rFonts w:hAnsi="Times New Roman" w:ascii="Times New Roman"/>
                      <w:sz w:val="24"/>
                      <w:szCs w:val="24"/>
                    </w:rPr>
                  </w:pPr>
                </w:p>
              </w:tc>
            </w:tr>
            <w:tr w:rsidTr="00950980" w:rsidR="00B206AC" w:rsidRPr="00546222">
              <w:trPr>
                <w:trHeight w:val="315"/>
              </w:trPr>
              <w:tc>
                <w:tcPr>
                  <w:tcW w:type="dxa" w:w="4253"/>
                  <w:shd w:fill="auto" w:color="auto" w:val="clear"/>
                  <w:noWrap/>
                  <w:vAlign w:val="bottom"/>
                  <w:hideMark/>
                </w:tcPr>
                <w:p w:rsidRDefault="00B206AC" w:rsidP="00950980" w:rsidR="00B206AC" w:rsidRPr="00546222">
                  <w:pPr>
                    <w:pStyle w:val="Bezproreda"/>
                    <w:numPr>
                      <w:ilvl w:val="0"/>
                      <w:numId w:val="34"/>
                    </w:numPr>
                    <w:rPr>
                      <w:rFonts w:hAnsi="Times New Roman" w:ascii="Times New Roman"/>
                      <w:sz w:val="24"/>
                      <w:szCs w:val="24"/>
                    </w:rPr>
                  </w:pPr>
                  <w:r w:rsidRPr="00546222">
                    <w:rPr>
                      <w:rFonts w:hAnsi="Times New Roman" w:ascii="Times New Roman"/>
                      <w:sz w:val="24"/>
                      <w:szCs w:val="24"/>
                    </w:rPr>
                    <w:t>ADRIA NORMA d.o.o.</w:t>
                  </w:r>
                </w:p>
                <w:p w:rsidRDefault="00B206AC" w:rsidP="00950980" w:rsidR="00B206AC" w:rsidRPr="00546222">
                  <w:pPr>
                    <w:pStyle w:val="Bezproreda"/>
                    <w:rPr>
                      <w:rFonts w:hAnsi="Times New Roman" w:ascii="Times New Roman"/>
                      <w:sz w:val="24"/>
                      <w:szCs w:val="24"/>
                    </w:rPr>
                  </w:pPr>
                </w:p>
              </w:tc>
              <w:tc>
                <w:tcPr>
                  <w:tcW w:type="dxa" w:w="4111"/>
                  <w:shd w:fill="auto" w:color="auto" w:val="clear"/>
                  <w:noWrap/>
                  <w:vAlign w:val="bottom"/>
                  <w:hideMark/>
                </w:tcPr>
                <w:p w:rsidRDefault="00B206AC" w:rsidP="00950980" w:rsidR="00B206AC" w:rsidRPr="00546222">
                  <w:pPr>
                    <w:pStyle w:val="Bezproreda"/>
                    <w:rPr>
                      <w:rFonts w:hAnsi="Times New Roman" w:ascii="Times New Roman"/>
                      <w:sz w:val="24"/>
                      <w:szCs w:val="24"/>
                    </w:rPr>
                  </w:pPr>
                  <w:r w:rsidRPr="00546222">
                    <w:rPr>
                      <w:rFonts w:hAnsi="Times New Roman" w:ascii="Times New Roman"/>
                      <w:sz w:val="24"/>
                      <w:szCs w:val="24"/>
                    </w:rPr>
                    <w:t>ZAGREB, ZAGREBAČKA AVENIJA 92, po pun. Sanja Fijan, odvjetnica</w:t>
                  </w:r>
                </w:p>
                <w:p w:rsidRDefault="00B206AC" w:rsidP="00950980" w:rsidR="00B206AC" w:rsidRPr="00546222">
                  <w:pPr>
                    <w:pStyle w:val="Bezproreda"/>
                    <w:rPr>
                      <w:rFonts w:hAnsi="Times New Roman" w:ascii="Times New Roman"/>
                      <w:sz w:val="24"/>
                      <w:szCs w:val="24"/>
                    </w:rPr>
                  </w:pPr>
                </w:p>
              </w:tc>
              <w:tc>
                <w:tcPr>
                  <w:tcW w:type="dxa" w:w="1843"/>
                  <w:shd w:fill="auto" w:color="auto" w:val="clear"/>
                  <w:noWrap/>
                  <w:vAlign w:val="bottom"/>
                  <w:hideMark/>
                </w:tcPr>
                <w:p w:rsidRDefault="00B206AC" w:rsidP="00950980" w:rsidR="00B206AC" w:rsidRPr="00546222">
                  <w:pPr>
                    <w:pStyle w:val="Bezproreda"/>
                    <w:rPr>
                      <w:rFonts w:hAnsi="Times New Roman" w:ascii="Times New Roman"/>
                      <w:sz w:val="24"/>
                      <w:szCs w:val="24"/>
                    </w:rPr>
                  </w:pPr>
                </w:p>
              </w:tc>
            </w:tr>
            <w:tr w:rsidTr="00950980" w:rsidR="00B206AC" w:rsidRPr="00546222">
              <w:trPr>
                <w:trHeight w:val="315"/>
              </w:trPr>
              <w:tc>
                <w:tcPr>
                  <w:tcW w:type="dxa" w:w="4253"/>
                  <w:shd w:fill="auto" w:color="auto" w:val="clear"/>
                  <w:noWrap/>
                  <w:vAlign w:val="bottom"/>
                  <w:hideMark/>
                </w:tcPr>
                <w:p w:rsidRDefault="00B206AC" w:rsidP="00950980" w:rsidR="00B206AC" w:rsidRPr="00546222">
                  <w:pPr>
                    <w:pStyle w:val="Bezproreda"/>
                    <w:numPr>
                      <w:ilvl w:val="0"/>
                      <w:numId w:val="34"/>
                    </w:numPr>
                    <w:rPr>
                      <w:rFonts w:hAnsi="Times New Roman" w:ascii="Times New Roman"/>
                      <w:sz w:val="24"/>
                      <w:szCs w:val="24"/>
                    </w:rPr>
                  </w:pPr>
                  <w:r w:rsidRPr="00546222">
                    <w:rPr>
                      <w:rFonts w:hAnsi="Times New Roman" w:ascii="Times New Roman"/>
                      <w:sz w:val="24"/>
                      <w:szCs w:val="24"/>
                    </w:rPr>
                    <w:t>GRAD SV.IVAN ZELINA</w:t>
                  </w:r>
                </w:p>
              </w:tc>
              <w:tc>
                <w:tcPr>
                  <w:tcW w:type="dxa" w:w="4111"/>
                  <w:shd w:fill="auto" w:color="auto" w:val="clear"/>
                  <w:noWrap/>
                  <w:vAlign w:val="bottom"/>
                  <w:hideMark/>
                </w:tcPr>
                <w:p w:rsidRDefault="00B206AC" w:rsidP="00CF158D" w:rsidR="00B206AC" w:rsidRPr="00546222">
                  <w:pPr>
                    <w:pStyle w:val="Bezproreda"/>
                    <w:rPr>
                      <w:rFonts w:hAnsi="Times New Roman" w:ascii="Times New Roman"/>
                      <w:sz w:val="24"/>
                      <w:szCs w:val="24"/>
                    </w:rPr>
                  </w:pPr>
                  <w:r w:rsidRPr="00546222">
                    <w:rPr>
                      <w:rFonts w:hAnsi="Times New Roman" w:ascii="Times New Roman"/>
                      <w:sz w:val="24"/>
                      <w:szCs w:val="24"/>
                    </w:rPr>
                    <w:t xml:space="preserve">TRG A. STARČEVIĆA, SV.I.ZELINA, po pun. </w:t>
                  </w:r>
                  <w:r w:rsidR="00CF158D">
                    <w:rPr>
                      <w:rFonts w:hAnsi="Times New Roman" w:ascii="Times New Roman"/>
                      <w:sz w:val="24"/>
                      <w:szCs w:val="24"/>
                    </w:rPr>
                    <w:t>Sanja Fijan</w:t>
                  </w:r>
                  <w:r w:rsidRPr="00546222">
                    <w:rPr>
                      <w:rFonts w:hAnsi="Times New Roman" w:ascii="Times New Roman"/>
                      <w:sz w:val="24"/>
                      <w:szCs w:val="24"/>
                    </w:rPr>
                    <w:t>,</w:t>
                  </w:r>
                  <w:r w:rsidR="00CF158D">
                    <w:rPr>
                      <w:rFonts w:hAnsi="Times New Roman" w:ascii="Times New Roman"/>
                      <w:sz w:val="24"/>
                      <w:szCs w:val="24"/>
                    </w:rPr>
                    <w:t>odvjetnica</w:t>
                  </w:r>
                  <w:r w:rsidRPr="00546222">
                    <w:rPr>
                      <w:rFonts w:hAnsi="Times New Roman" w:ascii="Times New Roman"/>
                      <w:sz w:val="24"/>
                      <w:szCs w:val="24"/>
                    </w:rPr>
                    <w:t xml:space="preserve"> </w:t>
                  </w:r>
                </w:p>
              </w:tc>
              <w:tc>
                <w:tcPr>
                  <w:tcW w:type="dxa" w:w="1843"/>
                  <w:shd w:fill="auto" w:color="auto" w:val="clear"/>
                  <w:noWrap/>
                  <w:vAlign w:val="bottom"/>
                  <w:hideMark/>
                </w:tcPr>
                <w:p w:rsidRDefault="00B206AC" w:rsidP="00950980" w:rsidR="00B206AC" w:rsidRPr="00546222">
                  <w:pPr>
                    <w:pStyle w:val="Bezproreda"/>
                    <w:rPr>
                      <w:rFonts w:hAnsi="Times New Roman" w:ascii="Times New Roman"/>
                      <w:sz w:val="24"/>
                      <w:szCs w:val="24"/>
                    </w:rPr>
                  </w:pPr>
                  <w:r w:rsidRPr="00546222">
                    <w:rPr>
                      <w:rFonts w:hAnsi="Times New Roman" w:ascii="Times New Roman"/>
                      <w:sz w:val="24"/>
                      <w:szCs w:val="24"/>
                    </w:rPr>
                    <w:t xml:space="preserve"> </w:t>
                  </w:r>
                </w:p>
              </w:tc>
            </w:tr>
            <w:tr w:rsidTr="00950980" w:rsidR="00B206AC" w:rsidRPr="00546222">
              <w:trPr>
                <w:trHeight w:val="315"/>
              </w:trPr>
              <w:tc>
                <w:tcPr>
                  <w:tcW w:type="dxa" w:w="4253"/>
                  <w:shd w:fill="auto" w:color="auto" w:val="clear"/>
                  <w:noWrap/>
                  <w:vAlign w:val="bottom"/>
                  <w:hideMark/>
                </w:tcPr>
                <w:p w:rsidRDefault="00B206AC" w:rsidP="00950980" w:rsidR="00B206AC" w:rsidRPr="00546222">
                  <w:pPr>
                    <w:pStyle w:val="Bezproreda"/>
                    <w:rPr>
                      <w:rFonts w:hAnsi="Times New Roman" w:ascii="Times New Roman"/>
                      <w:sz w:val="24"/>
                      <w:szCs w:val="24"/>
                    </w:rPr>
                  </w:pPr>
                </w:p>
                <w:p w:rsidRDefault="00B206AC" w:rsidP="00950980" w:rsidR="00B206AC" w:rsidRPr="00546222">
                  <w:pPr>
                    <w:pStyle w:val="Bezproreda"/>
                    <w:numPr>
                      <w:ilvl w:val="0"/>
                      <w:numId w:val="34"/>
                    </w:numPr>
                    <w:rPr>
                      <w:rFonts w:hAnsi="Times New Roman" w:ascii="Times New Roman"/>
                      <w:sz w:val="24"/>
                      <w:szCs w:val="24"/>
                    </w:rPr>
                  </w:pPr>
                  <w:r w:rsidRPr="00546222">
                    <w:rPr>
                      <w:rFonts w:hAnsi="Times New Roman" w:ascii="Times New Roman"/>
                      <w:sz w:val="24"/>
                      <w:szCs w:val="24"/>
                    </w:rPr>
                    <w:t>F</w:t>
                  </w:r>
                  <w:r w:rsidR="00333A5A">
                    <w:rPr>
                      <w:rFonts w:hAnsi="Times New Roman" w:ascii="Times New Roman"/>
                      <w:sz w:val="24"/>
                      <w:szCs w:val="24"/>
                    </w:rPr>
                    <w:t>I</w:t>
                  </w:r>
                  <w:r w:rsidRPr="00546222">
                    <w:rPr>
                      <w:rFonts w:hAnsi="Times New Roman" w:ascii="Times New Roman"/>
                      <w:sz w:val="24"/>
                      <w:szCs w:val="24"/>
                    </w:rPr>
                    <w:t>LIKON d.o.o.</w:t>
                  </w:r>
                </w:p>
                <w:p w:rsidRDefault="00B206AC" w:rsidP="00950980" w:rsidR="00B206AC" w:rsidRPr="00546222">
                  <w:pPr>
                    <w:pStyle w:val="Bezproreda"/>
                    <w:rPr>
                      <w:rFonts w:hAnsi="Times New Roman" w:ascii="Times New Roman"/>
                      <w:sz w:val="24"/>
                      <w:szCs w:val="24"/>
                    </w:rPr>
                  </w:pPr>
                </w:p>
              </w:tc>
              <w:tc>
                <w:tcPr>
                  <w:tcW w:type="dxa" w:w="4111"/>
                  <w:shd w:fill="auto" w:color="auto" w:val="clear"/>
                  <w:noWrap/>
                  <w:vAlign w:val="bottom"/>
                  <w:hideMark/>
                </w:tcPr>
                <w:p w:rsidRDefault="00B206AC" w:rsidP="00950980" w:rsidR="00B206AC" w:rsidRPr="00546222">
                  <w:pPr>
                    <w:pStyle w:val="Bezproreda"/>
                    <w:rPr>
                      <w:rFonts w:hAnsi="Times New Roman" w:ascii="Times New Roman"/>
                      <w:sz w:val="24"/>
                      <w:szCs w:val="24"/>
                    </w:rPr>
                  </w:pPr>
                </w:p>
                <w:p w:rsidRDefault="00B206AC" w:rsidP="00950980" w:rsidR="00B206AC" w:rsidRPr="00546222">
                  <w:pPr>
                    <w:pStyle w:val="Bezproreda"/>
                    <w:rPr>
                      <w:rFonts w:hAnsi="Times New Roman" w:ascii="Times New Roman"/>
                      <w:sz w:val="24"/>
                      <w:szCs w:val="24"/>
                    </w:rPr>
                  </w:pPr>
                  <w:r w:rsidRPr="00546222">
                    <w:rPr>
                      <w:rFonts w:hAnsi="Times New Roman" w:ascii="Times New Roman"/>
                      <w:sz w:val="24"/>
                      <w:szCs w:val="24"/>
                    </w:rPr>
                    <w:t xml:space="preserve">PETRA HEKTOROVIĆA 2 ZAGREB, po pun. Sanja Fijan, odvjetnica </w:t>
                  </w:r>
                </w:p>
                <w:p w:rsidRDefault="00B206AC" w:rsidP="00950980" w:rsidR="00B206AC" w:rsidRPr="00546222">
                  <w:pPr>
                    <w:pStyle w:val="Bezproreda"/>
                    <w:rPr>
                      <w:rFonts w:hAnsi="Times New Roman" w:ascii="Times New Roman"/>
                      <w:sz w:val="24"/>
                      <w:szCs w:val="24"/>
                    </w:rPr>
                  </w:pPr>
                </w:p>
              </w:tc>
              <w:tc>
                <w:tcPr>
                  <w:tcW w:type="dxa" w:w="1843"/>
                  <w:shd w:fill="auto" w:color="auto" w:val="clear"/>
                  <w:noWrap/>
                  <w:vAlign w:val="bottom"/>
                  <w:hideMark/>
                </w:tcPr>
                <w:p w:rsidRDefault="00B206AC" w:rsidP="00950980" w:rsidR="00B206AC" w:rsidRPr="00546222">
                  <w:pPr>
                    <w:pStyle w:val="Bezproreda"/>
                    <w:rPr>
                      <w:rFonts w:hAnsi="Times New Roman" w:ascii="Times New Roman"/>
                      <w:sz w:val="24"/>
                      <w:szCs w:val="24"/>
                    </w:rPr>
                  </w:pPr>
                </w:p>
                <w:p w:rsidRDefault="00B206AC" w:rsidP="00950980" w:rsidR="00B206AC" w:rsidRPr="00546222">
                  <w:pPr>
                    <w:pStyle w:val="Bezproreda"/>
                    <w:rPr>
                      <w:rFonts w:hAnsi="Times New Roman" w:ascii="Times New Roman"/>
                      <w:sz w:val="24"/>
                      <w:szCs w:val="24"/>
                    </w:rPr>
                  </w:pPr>
                </w:p>
              </w:tc>
            </w:tr>
            <w:tr w:rsidTr="00950980" w:rsidR="00B206AC" w:rsidRPr="00546222">
              <w:trPr>
                <w:trHeight w:val="315"/>
              </w:trPr>
              <w:tc>
                <w:tcPr>
                  <w:tcW w:type="dxa" w:w="4253"/>
                  <w:shd w:fill="auto" w:color="auto" w:val="clear"/>
                  <w:noWrap/>
                  <w:vAlign w:val="bottom"/>
                  <w:hideMark/>
                </w:tcPr>
                <w:p w:rsidRDefault="00B206AC" w:rsidP="00950980" w:rsidR="00B206AC" w:rsidRPr="00546222">
                  <w:pPr>
                    <w:pStyle w:val="Bezproreda"/>
                    <w:numPr>
                      <w:ilvl w:val="0"/>
                      <w:numId w:val="34"/>
                    </w:numPr>
                    <w:rPr>
                      <w:rFonts w:hAnsi="Times New Roman" w:ascii="Times New Roman"/>
                      <w:sz w:val="24"/>
                      <w:szCs w:val="24"/>
                    </w:rPr>
                  </w:pPr>
                  <w:r w:rsidRPr="00546222">
                    <w:rPr>
                      <w:rFonts w:hAnsi="Times New Roman" w:ascii="Times New Roman"/>
                      <w:sz w:val="24"/>
                      <w:szCs w:val="24"/>
                    </w:rPr>
                    <w:t>MIKRA MATIK AUTOD</w:t>
                  </w:r>
                  <w:r w:rsidR="00840FA0" w:rsidRPr="00546222">
                    <w:rPr>
                      <w:rFonts w:hAnsi="Times New Roman" w:ascii="Times New Roman"/>
                      <w:sz w:val="24"/>
                      <w:szCs w:val="24"/>
                    </w:rPr>
                    <w:t>I</w:t>
                  </w:r>
                  <w:r w:rsidRPr="00546222">
                    <w:rPr>
                      <w:rFonts w:hAnsi="Times New Roman" w:ascii="Times New Roman"/>
                      <w:sz w:val="24"/>
                      <w:szCs w:val="24"/>
                    </w:rPr>
                    <w:t>JELOVI d.o.o.</w:t>
                  </w:r>
                </w:p>
              </w:tc>
              <w:tc>
                <w:tcPr>
                  <w:tcW w:type="dxa" w:w="4111"/>
                  <w:shd w:fill="auto" w:color="auto" w:val="clear"/>
                  <w:noWrap/>
                  <w:vAlign w:val="bottom"/>
                  <w:hideMark/>
                </w:tcPr>
                <w:p w:rsidRDefault="00B206AC" w:rsidP="00950980" w:rsidR="00B206AC" w:rsidRPr="00546222">
                  <w:pPr>
                    <w:pStyle w:val="Bezproreda"/>
                    <w:rPr>
                      <w:rFonts w:hAnsi="Times New Roman" w:ascii="Times New Roman"/>
                      <w:sz w:val="24"/>
                      <w:szCs w:val="24"/>
                    </w:rPr>
                  </w:pPr>
                  <w:r w:rsidRPr="00546222">
                    <w:rPr>
                      <w:rFonts w:hAnsi="Times New Roman" w:ascii="Times New Roman"/>
                      <w:sz w:val="24"/>
                      <w:szCs w:val="24"/>
                    </w:rPr>
                    <w:t>ZAGREBAČKA 162B; SESVETE,po pun. Sanja Fijan, odvjetnica</w:t>
                  </w:r>
                </w:p>
              </w:tc>
              <w:tc>
                <w:tcPr>
                  <w:tcW w:type="dxa" w:w="1843"/>
                  <w:shd w:fill="auto" w:color="auto" w:val="clear"/>
                  <w:noWrap/>
                  <w:vAlign w:val="bottom"/>
                  <w:hideMark/>
                </w:tcPr>
                <w:p w:rsidRDefault="00B206AC" w:rsidP="00950980" w:rsidR="00B206AC" w:rsidRPr="00546222">
                  <w:pPr>
                    <w:pStyle w:val="Bezproreda"/>
                    <w:rPr>
                      <w:rFonts w:hAnsi="Times New Roman" w:ascii="Times New Roman"/>
                      <w:sz w:val="24"/>
                      <w:szCs w:val="24"/>
                    </w:rPr>
                  </w:pPr>
                </w:p>
              </w:tc>
            </w:tr>
            <w:tr w:rsidTr="00950980" w:rsidR="00B206AC" w:rsidRPr="00546222">
              <w:trPr>
                <w:trHeight w:val="315"/>
              </w:trPr>
              <w:tc>
                <w:tcPr>
                  <w:tcW w:type="dxa" w:w="4253"/>
                  <w:shd w:fill="auto" w:color="auto" w:val="clear"/>
                  <w:noWrap/>
                  <w:vAlign w:val="bottom"/>
                  <w:hideMark/>
                </w:tcPr>
                <w:p w:rsidRDefault="00B206AC" w:rsidP="00950980" w:rsidR="00B206AC" w:rsidRPr="00546222">
                  <w:pPr>
                    <w:pStyle w:val="Bezproreda"/>
                    <w:rPr>
                      <w:rFonts w:hAnsi="Times New Roman" w:ascii="Times New Roman"/>
                      <w:sz w:val="24"/>
                      <w:szCs w:val="24"/>
                    </w:rPr>
                  </w:pPr>
                </w:p>
                <w:p w:rsidRDefault="00B206AC" w:rsidP="00950980" w:rsidR="00B206AC" w:rsidRPr="00546222">
                  <w:pPr>
                    <w:pStyle w:val="Bezproreda"/>
                    <w:numPr>
                      <w:ilvl w:val="0"/>
                      <w:numId w:val="34"/>
                    </w:numPr>
                    <w:rPr>
                      <w:rFonts w:hAnsi="Times New Roman" w:ascii="Times New Roman"/>
                      <w:sz w:val="24"/>
                      <w:szCs w:val="24"/>
                    </w:rPr>
                  </w:pPr>
                  <w:r w:rsidRPr="00546222">
                    <w:rPr>
                      <w:rFonts w:hAnsi="Times New Roman" w:ascii="Times New Roman"/>
                      <w:sz w:val="24"/>
                      <w:szCs w:val="24"/>
                    </w:rPr>
                    <w:t>MANDURIĆ d.o.o.</w:t>
                  </w:r>
                </w:p>
              </w:tc>
              <w:tc>
                <w:tcPr>
                  <w:tcW w:type="dxa" w:w="4111"/>
                  <w:shd w:fill="auto" w:color="auto" w:val="clear"/>
                  <w:noWrap/>
                  <w:vAlign w:val="bottom"/>
                  <w:hideMark/>
                </w:tcPr>
                <w:p w:rsidRDefault="00774F85" w:rsidP="00950980" w:rsidR="00774F85" w:rsidRPr="00546222">
                  <w:pPr>
                    <w:pStyle w:val="Bezproreda"/>
                    <w:rPr>
                      <w:rFonts w:hAnsi="Times New Roman" w:ascii="Times New Roman"/>
                      <w:sz w:val="24"/>
                      <w:szCs w:val="24"/>
                    </w:rPr>
                  </w:pPr>
                </w:p>
                <w:p w:rsidRDefault="0094290F" w:rsidP="00950980" w:rsidR="00B206AC" w:rsidRPr="00546222">
                  <w:pPr>
                    <w:pStyle w:val="Bezproreda"/>
                    <w:rPr>
                      <w:rFonts w:hAnsi="Times New Roman" w:ascii="Times New Roman"/>
                      <w:sz w:val="24"/>
                      <w:szCs w:val="24"/>
                    </w:rPr>
                  </w:pPr>
                  <w:r w:rsidRPr="0094290F">
                    <w:rPr>
                      <w:rFonts w:hAnsi="Times New Roman" w:ascii="Times New Roman"/>
                      <w:sz w:val="24"/>
                      <w:szCs w:val="24"/>
                    </w:rPr>
                    <w:t>TRATINSKA 74; ZAGREB, po pun. Sanja Fijan, odvjetnica</w:t>
                  </w:r>
                </w:p>
              </w:tc>
              <w:tc>
                <w:tcPr>
                  <w:tcW w:type="dxa" w:w="1843"/>
                  <w:shd w:fill="auto" w:color="auto" w:val="clear"/>
                  <w:noWrap/>
                  <w:vAlign w:val="bottom"/>
                  <w:hideMark/>
                </w:tcPr>
                <w:p w:rsidRDefault="00B206AC" w:rsidP="00950980" w:rsidR="00B206AC" w:rsidRPr="00546222">
                  <w:pPr>
                    <w:pStyle w:val="Bezproreda"/>
                    <w:rPr>
                      <w:rFonts w:hAnsi="Times New Roman" w:ascii="Times New Roman"/>
                      <w:sz w:val="24"/>
                      <w:szCs w:val="24"/>
                    </w:rPr>
                  </w:pPr>
                </w:p>
              </w:tc>
            </w:tr>
            <w:tr w:rsidTr="00950980" w:rsidR="00B206AC" w:rsidRPr="00546222">
              <w:trPr>
                <w:trHeight w:val="315"/>
              </w:trPr>
              <w:tc>
                <w:tcPr>
                  <w:tcW w:type="dxa" w:w="4253"/>
                  <w:shd w:fill="auto" w:color="auto" w:val="clear"/>
                  <w:noWrap/>
                  <w:vAlign w:val="bottom"/>
                  <w:hideMark/>
                </w:tcPr>
                <w:p w:rsidRDefault="00B206AC" w:rsidP="00950980" w:rsidR="00B206AC" w:rsidRPr="00546222">
                  <w:pPr>
                    <w:pStyle w:val="Bezproreda"/>
                    <w:rPr>
                      <w:rFonts w:hAnsi="Times New Roman" w:ascii="Times New Roman"/>
                      <w:sz w:val="24"/>
                      <w:szCs w:val="24"/>
                    </w:rPr>
                  </w:pPr>
                </w:p>
                <w:p w:rsidRDefault="00B206AC" w:rsidP="00950980" w:rsidR="00B206AC" w:rsidRPr="00546222">
                  <w:pPr>
                    <w:pStyle w:val="Bezproreda"/>
                    <w:numPr>
                      <w:ilvl w:val="0"/>
                      <w:numId w:val="34"/>
                    </w:numPr>
                    <w:rPr>
                      <w:rFonts w:hAnsi="Times New Roman" w:ascii="Times New Roman"/>
                      <w:sz w:val="24"/>
                      <w:szCs w:val="24"/>
                    </w:rPr>
                  </w:pPr>
                  <w:r w:rsidRPr="00546222">
                    <w:rPr>
                      <w:rFonts w:hAnsi="Times New Roman" w:ascii="Times New Roman"/>
                      <w:sz w:val="24"/>
                      <w:szCs w:val="24"/>
                    </w:rPr>
                    <w:lastRenderedPageBreak/>
                    <w:t>MIKRA LAK d.o.o.</w:t>
                  </w:r>
                </w:p>
              </w:tc>
              <w:tc>
                <w:tcPr>
                  <w:tcW w:type="dxa" w:w="4111"/>
                  <w:shd w:fill="auto" w:color="auto" w:val="clear"/>
                  <w:noWrap/>
                  <w:vAlign w:val="bottom"/>
                  <w:hideMark/>
                </w:tcPr>
                <w:p w:rsidRDefault="0094290F" w:rsidP="00950980" w:rsidR="0094290F">
                  <w:pPr>
                    <w:pStyle w:val="Bezproreda"/>
                    <w:rPr>
                      <w:rFonts w:hAnsi="Times New Roman" w:ascii="Times New Roman"/>
                      <w:sz w:val="24"/>
                      <w:szCs w:val="24"/>
                    </w:rPr>
                  </w:pPr>
                </w:p>
                <w:p w:rsidRDefault="00B206AC" w:rsidP="00950980" w:rsidR="00B206AC" w:rsidRPr="00546222">
                  <w:pPr>
                    <w:pStyle w:val="Bezproreda"/>
                    <w:rPr>
                      <w:rFonts w:hAnsi="Times New Roman" w:ascii="Times New Roman"/>
                      <w:sz w:val="24"/>
                      <w:szCs w:val="24"/>
                    </w:rPr>
                  </w:pPr>
                  <w:r w:rsidRPr="00546222">
                    <w:rPr>
                      <w:rFonts w:hAnsi="Times New Roman" w:ascii="Times New Roman"/>
                      <w:sz w:val="24"/>
                      <w:szCs w:val="24"/>
                    </w:rPr>
                    <w:lastRenderedPageBreak/>
                    <w:t>MAKSIMIRSKA 129; ZAGREB,po pun. Sanja Fijan, odvjetnica</w:t>
                  </w:r>
                </w:p>
              </w:tc>
              <w:tc>
                <w:tcPr>
                  <w:tcW w:type="dxa" w:w="1843"/>
                  <w:shd w:fill="auto" w:color="auto" w:val="clear"/>
                  <w:noWrap/>
                  <w:vAlign w:val="bottom"/>
                  <w:hideMark/>
                </w:tcPr>
                <w:p w:rsidRDefault="00B206AC" w:rsidP="00950980" w:rsidR="00B206AC" w:rsidRPr="00546222">
                  <w:pPr>
                    <w:pStyle w:val="Bezproreda"/>
                    <w:rPr>
                      <w:rFonts w:hAnsi="Times New Roman" w:ascii="Times New Roman"/>
                      <w:sz w:val="24"/>
                      <w:szCs w:val="24"/>
                    </w:rPr>
                  </w:pPr>
                </w:p>
              </w:tc>
            </w:tr>
          </w:tbl>
          <w:p w:rsidRDefault="00B206AC" w:rsidP="00950980" w:rsidR="00B206AC" w:rsidRPr="00546222">
            <w:pPr>
              <w:pStyle w:val="Bezproreda"/>
              <w:rPr>
                <w:rFonts w:hAnsi="Times New Roman" w:ascii="Times New Roman"/>
                <w:sz w:val="24"/>
                <w:szCs w:val="24"/>
              </w:rPr>
            </w:pPr>
            <w:r w:rsidRPr="00546222">
              <w:rPr>
                <w:rFonts w:hAnsi="Times New Roman" w:ascii="Times New Roman"/>
                <w:sz w:val="24"/>
                <w:szCs w:val="24"/>
              </w:rPr>
              <w:lastRenderedPageBreak/>
              <w:t xml:space="preserve">   </w:t>
            </w:r>
          </w:p>
          <w:p w:rsidRDefault="00B206AC" w:rsidP="00950980" w:rsidR="00B206AC" w:rsidRPr="00546222">
            <w:pPr>
              <w:pStyle w:val="Bezproreda"/>
              <w:rPr>
                <w:rFonts w:hAnsi="Times New Roman" w:ascii="Times New Roman"/>
                <w:sz w:val="24"/>
                <w:szCs w:val="24"/>
              </w:rPr>
            </w:pPr>
          </w:p>
          <w:p w:rsidRDefault="0060274C" w:rsidP="00E5518C" w:rsidR="00E5518C" w:rsidRPr="00E5518C">
            <w:pPr>
              <w:pStyle w:val="Bezproreda"/>
              <w:numPr>
                <w:ilvl w:val="0"/>
                <w:numId w:val="34"/>
              </w:numPr>
              <w:rPr>
                <w:rFonts w:hAnsi="Times New Roman" w:ascii="Times New Roman"/>
                <w:sz w:val="24"/>
                <w:szCs w:val="24"/>
              </w:rPr>
            </w:pPr>
            <w:r>
              <w:rPr>
                <w:rFonts w:hAnsi="Times New Roman" w:ascii="Times New Roman"/>
                <w:sz w:val="24"/>
                <w:szCs w:val="24"/>
              </w:rPr>
              <w:t xml:space="preserve">BISNODE d.o.o. </w:t>
            </w:r>
            <w:r w:rsidR="00B206AC" w:rsidRPr="00546222">
              <w:rPr>
                <w:rFonts w:hAnsi="Times New Roman" w:ascii="Times New Roman"/>
                <w:sz w:val="24"/>
                <w:szCs w:val="24"/>
              </w:rPr>
              <w:t xml:space="preserve"> FALLEROVO ŠETALIŠTE 22, ZAGREB, po zz. dužnika Jasminka Stipetić</w:t>
            </w:r>
            <w:r w:rsidR="00CF158D">
              <w:rPr>
                <w:rFonts w:hAnsi="Times New Roman" w:ascii="Times New Roman"/>
                <w:sz w:val="24"/>
                <w:szCs w:val="24"/>
              </w:rPr>
              <w:t>, po pun. Sanja Fijan, odvjetnica</w:t>
            </w:r>
          </w:p>
          <w:p w:rsidRDefault="00CF158D" w:rsidP="00E5518C" w:rsidR="001335CC">
            <w:pPr>
              <w:pStyle w:val="Bezproreda"/>
              <w:numPr>
                <w:ilvl w:val="0"/>
                <w:numId w:val="34"/>
              </w:numPr>
              <w:rPr>
                <w:rFonts w:hAnsi="Times New Roman" w:ascii="Times New Roman"/>
              </w:rPr>
            </w:pPr>
            <w:r>
              <w:rPr>
                <w:rFonts w:hAnsi="Times New Roman" w:ascii="Times New Roman"/>
              </w:rPr>
              <w:t xml:space="preserve">MI – VETA d.o.o., </w:t>
            </w:r>
            <w:r w:rsidRPr="0060274C">
              <w:rPr>
                <w:rFonts w:hAnsi="Times New Roman" w:ascii="Times New Roman"/>
                <w:caps/>
              </w:rPr>
              <w:t>Vrbovec, Pavleka Miškina 30</w:t>
            </w:r>
            <w:r>
              <w:rPr>
                <w:rFonts w:hAnsi="Times New Roman" w:ascii="Times New Roman"/>
              </w:rPr>
              <w:t xml:space="preserve">, </w:t>
            </w:r>
          </w:p>
          <w:p w:rsidRDefault="001335CC" w:rsidP="00E5518C" w:rsidR="00CF158D">
            <w:pPr>
              <w:pStyle w:val="Bezproreda"/>
              <w:numPr>
                <w:ilvl w:val="0"/>
                <w:numId w:val="34"/>
              </w:numPr>
              <w:rPr>
                <w:rFonts w:hAnsi="Times New Roman" w:ascii="Times New Roman"/>
              </w:rPr>
            </w:pPr>
            <w:r>
              <w:rPr>
                <w:rFonts w:hAnsi="Times New Roman" w:ascii="Times New Roman"/>
                <w:caps/>
              </w:rPr>
              <w:t>Ivka Dropu</w:t>
            </w:r>
            <w:r w:rsidR="00CF158D" w:rsidRPr="001335CC">
              <w:rPr>
                <w:rFonts w:hAnsi="Times New Roman" w:ascii="Times New Roman"/>
                <w:caps/>
              </w:rPr>
              <w:t>čić</w:t>
            </w:r>
            <w:r w:rsidR="00CF158D">
              <w:rPr>
                <w:rFonts w:hAnsi="Times New Roman" w:ascii="Times New Roman"/>
              </w:rPr>
              <w:t xml:space="preserve">, </w:t>
            </w:r>
            <w:r>
              <w:rPr>
                <w:rFonts w:hAnsi="Times New Roman" w:ascii="Times New Roman"/>
              </w:rPr>
              <w:t xml:space="preserve">odvjetnica, </w:t>
            </w:r>
            <w:r w:rsidR="00CF158D">
              <w:rPr>
                <w:rFonts w:hAnsi="Times New Roman" w:ascii="Times New Roman"/>
              </w:rPr>
              <w:t>Sv. Ivan Zelina, Gundulićeva 1 a, po pun. Sanja Fijan, odvjetnica</w:t>
            </w:r>
          </w:p>
          <w:p w:rsidRDefault="00CF158D" w:rsidP="00CF158D" w:rsidR="00CF158D">
            <w:pPr>
              <w:pStyle w:val="Bezproreda"/>
              <w:numPr>
                <w:ilvl w:val="0"/>
                <w:numId w:val="34"/>
              </w:numPr>
              <w:rPr>
                <w:rFonts w:hAnsi="Times New Roman" w:ascii="Times New Roman"/>
              </w:rPr>
            </w:pPr>
            <w:r>
              <w:rPr>
                <w:rFonts w:hAnsi="Times New Roman" w:ascii="Times New Roman"/>
              </w:rPr>
              <w:t>CA – S – PER obrt vl. Snježana Dragija, po pun. Sanja Fijan, odvjetnica</w:t>
            </w:r>
          </w:p>
          <w:p w:rsidRDefault="00CF158D" w:rsidP="00CF158D" w:rsidR="00CF158D">
            <w:pPr>
              <w:pStyle w:val="Bezproreda"/>
              <w:numPr>
                <w:ilvl w:val="0"/>
                <w:numId w:val="34"/>
              </w:numPr>
              <w:rPr>
                <w:rFonts w:hAnsi="Times New Roman" w:ascii="Times New Roman"/>
              </w:rPr>
            </w:pPr>
            <w:r>
              <w:rPr>
                <w:rFonts w:hAnsi="Times New Roman" w:ascii="Times New Roman"/>
              </w:rPr>
              <w:t xml:space="preserve">KUDELIĆ d.o.o., </w:t>
            </w:r>
            <w:r w:rsidRPr="0060274C">
              <w:rPr>
                <w:rFonts w:hAnsi="Times New Roman" w:ascii="Times New Roman"/>
                <w:caps/>
              </w:rPr>
              <w:t>Bedenica 50 A, Bedenica</w:t>
            </w:r>
            <w:r>
              <w:rPr>
                <w:rFonts w:hAnsi="Times New Roman" w:ascii="Times New Roman"/>
              </w:rPr>
              <w:t>, po pun. Sanja Fijan, odvjetnica</w:t>
            </w:r>
          </w:p>
          <w:p w:rsidRDefault="001335CC" w:rsidP="00CF158D" w:rsidR="00CF158D">
            <w:pPr>
              <w:pStyle w:val="Bezproreda"/>
              <w:numPr>
                <w:ilvl w:val="0"/>
                <w:numId w:val="34"/>
              </w:numPr>
              <w:rPr>
                <w:rFonts w:hAnsi="Times New Roman" w:ascii="Times New Roman"/>
              </w:rPr>
            </w:pPr>
            <w:r>
              <w:rPr>
                <w:rFonts w:hAnsi="Times New Roman" w:ascii="Times New Roman"/>
              </w:rPr>
              <w:t>IZB</w:t>
            </w:r>
            <w:r w:rsidR="00CF158D">
              <w:rPr>
                <w:rFonts w:hAnsi="Times New Roman" w:ascii="Times New Roman"/>
              </w:rPr>
              <w:t xml:space="preserve">OR TRGOVINA d.o.o., </w:t>
            </w:r>
            <w:r w:rsidR="00CF158D" w:rsidRPr="0060274C">
              <w:rPr>
                <w:rFonts w:hAnsi="Times New Roman" w:ascii="Times New Roman"/>
                <w:caps/>
              </w:rPr>
              <w:t>Sv. Ivan Zelina</w:t>
            </w:r>
            <w:r w:rsidR="00CF158D">
              <w:rPr>
                <w:rFonts w:hAnsi="Times New Roman" w:ascii="Times New Roman"/>
              </w:rPr>
              <w:t>, po pun. Sanja Fijan, odvjetnica</w:t>
            </w:r>
          </w:p>
          <w:p w:rsidRDefault="001335CC" w:rsidP="00CF158D" w:rsidR="00CF158D">
            <w:pPr>
              <w:pStyle w:val="Bezproreda"/>
              <w:numPr>
                <w:ilvl w:val="0"/>
                <w:numId w:val="34"/>
              </w:numPr>
              <w:rPr>
                <w:rFonts w:hAnsi="Times New Roman" w:ascii="Times New Roman"/>
              </w:rPr>
            </w:pPr>
            <w:r>
              <w:rPr>
                <w:rFonts w:hAnsi="Times New Roman" w:ascii="Times New Roman"/>
              </w:rPr>
              <w:t xml:space="preserve">PENAVA </w:t>
            </w:r>
            <w:r w:rsidR="00CF158D">
              <w:rPr>
                <w:rFonts w:hAnsi="Times New Roman" w:ascii="Times New Roman"/>
              </w:rPr>
              <w:t xml:space="preserve"> ZELINA d.o.o., </w:t>
            </w:r>
            <w:r w:rsidR="00CF158D" w:rsidRPr="0060274C">
              <w:rPr>
                <w:rFonts w:hAnsi="Times New Roman" w:ascii="Times New Roman"/>
                <w:caps/>
              </w:rPr>
              <w:t>Selnička 16., Sv. Ivan Zelina</w:t>
            </w:r>
            <w:r w:rsidR="00CF158D">
              <w:rPr>
                <w:rFonts w:hAnsi="Times New Roman" w:ascii="Times New Roman"/>
              </w:rPr>
              <w:t>, po pun. Sanja Fijan, odvjetnica</w:t>
            </w:r>
          </w:p>
          <w:p w:rsidRDefault="00CF158D" w:rsidP="00CF158D" w:rsidR="00CF158D" w:rsidRPr="00546222">
            <w:pPr>
              <w:pStyle w:val="Bezproreda"/>
              <w:rPr>
                <w:rFonts w:hAnsi="Times New Roman" w:ascii="Times New Roman"/>
                <w:sz w:val="24"/>
                <w:szCs w:val="24"/>
              </w:rPr>
            </w:pPr>
          </w:p>
          <w:p w:rsidRDefault="00B206AC" w:rsidP="0060274C" w:rsidR="00B206AC" w:rsidRPr="00546222">
            <w:pPr>
              <w:pStyle w:val="Bezproreda"/>
              <w:ind w:left="360"/>
              <w:rPr>
                <w:rFonts w:hAnsi="Times New Roman" w:ascii="Times New Roman"/>
                <w:sz w:val="24"/>
                <w:szCs w:val="24"/>
              </w:rPr>
            </w:pPr>
            <w:r w:rsidRPr="00546222">
              <w:rPr>
                <w:rFonts w:hAnsi="Times New Roman" w:ascii="Times New Roman"/>
                <w:sz w:val="24"/>
                <w:szCs w:val="24"/>
              </w:rPr>
              <w:t xml:space="preserve">     </w:t>
            </w:r>
          </w:p>
        </w:tc>
        <w:tc>
          <w:tcPr>
            <w:tcW w:type="dxa" w:w="4111"/>
            <w:shd w:fill="auto" w:color="auto" w:val="clear"/>
            <w:noWrap/>
            <w:vAlign w:val="bottom"/>
            <w:hideMark/>
          </w:tcPr>
          <w:p w:rsidRDefault="00B206AC" w:rsidP="00950980" w:rsidR="00B206AC" w:rsidRPr="00546222">
            <w:pPr>
              <w:pStyle w:val="Bezproreda"/>
              <w:rPr>
                <w:rFonts w:hAnsi="Times New Roman" w:ascii="Times New Roman"/>
                <w:sz w:val="24"/>
                <w:szCs w:val="24"/>
              </w:rPr>
            </w:pPr>
          </w:p>
          <w:p w:rsidRDefault="00B206AC" w:rsidP="00950980" w:rsidR="00B206AC" w:rsidRPr="00546222">
            <w:pPr>
              <w:pStyle w:val="Bezproreda"/>
              <w:rPr>
                <w:rFonts w:hAnsi="Times New Roman" w:ascii="Times New Roman"/>
                <w:sz w:val="24"/>
                <w:szCs w:val="24"/>
              </w:rPr>
            </w:pPr>
          </w:p>
        </w:tc>
        <w:tc>
          <w:tcPr>
            <w:tcW w:type="dxa" w:w="1843"/>
            <w:shd w:fill="auto" w:color="auto" w:val="clear"/>
            <w:noWrap/>
            <w:vAlign w:val="bottom"/>
            <w:hideMark/>
          </w:tcPr>
          <w:p w:rsidRDefault="00B206AC" w:rsidP="00950980" w:rsidR="00B206AC" w:rsidRPr="00546222">
            <w:pPr>
              <w:pStyle w:val="Bezproreda"/>
              <w:rPr>
                <w:rFonts w:hAnsi="Times New Roman" w:ascii="Times New Roman"/>
                <w:sz w:val="24"/>
                <w:szCs w:val="24"/>
              </w:rPr>
            </w:pPr>
          </w:p>
          <w:p w:rsidRDefault="00B206AC" w:rsidP="00950980" w:rsidR="00B206AC" w:rsidRPr="00546222">
            <w:pPr>
              <w:pStyle w:val="Bezproreda"/>
              <w:rPr>
                <w:rFonts w:hAnsi="Times New Roman" w:ascii="Times New Roman"/>
                <w:sz w:val="24"/>
                <w:szCs w:val="24"/>
              </w:rPr>
            </w:pPr>
          </w:p>
        </w:tc>
      </w:tr>
    </w:tbl>
    <w:p w:rsidRDefault="00E124DA" w:rsidP="00840FA0" w:rsidR="00E124DA">
      <w:pPr>
        <w:ind w:firstLine="720"/>
        <w:jc w:val="both"/>
      </w:pPr>
      <w:r>
        <w:lastRenderedPageBreak/>
        <w:t xml:space="preserve">Rješenjem FINA-e, RC Zagreb, Nagodbeno vijeće ZG10, </w:t>
      </w:r>
      <w:r>
        <w:rPr>
          <w:noProof/>
          <w:lang w:eastAsia="hr-HR"/>
        </w:rPr>
        <w:t xml:space="preserve">Klasa: UP-I/110/07/13-01/4666, Ur. Broj: 04-06-13-4666-84 </w:t>
      </w:r>
      <w:r>
        <w:t xml:space="preserve">od 11. studenog 2013., a koje je postalo izvršno 02. prosinca 2013. utvrđeno je da su za Plan financijskog restrukturiranja glasovali vjerovnici čije tražbine prelaze 2/3 vrijednosti svih utvrđenih tražbina, pa je, stoga, dužnik dostavio predmet ovom sudu, kao nadležnom sudu, radi sklapanja predstečajne nagodbe </w:t>
      </w:r>
      <w:r w:rsidRPr="007D5BD2">
        <w:t>dana</w:t>
      </w:r>
      <w:r>
        <w:t xml:space="preserve"> 17.12.</w:t>
      </w:r>
      <w:r w:rsidRPr="00BB2370">
        <w:t>201</w:t>
      </w:r>
      <w:r>
        <w:t>3</w:t>
      </w:r>
      <w:r w:rsidRPr="007D5BD2">
        <w:t xml:space="preserve">., </w:t>
      </w:r>
      <w:r>
        <w:t>u zakonskom roku</w:t>
      </w:r>
      <w:r w:rsidRPr="004434F8">
        <w:t xml:space="preserve"> od petnaest dana od izvršnosti </w:t>
      </w:r>
      <w:r>
        <w:t xml:space="preserve">navedenog </w:t>
      </w:r>
      <w:r w:rsidRPr="004434F8">
        <w:t>rješenja</w:t>
      </w:r>
      <w:r>
        <w:t xml:space="preserve">, sve sukladno članku 66 stavku 1  </w:t>
      </w:r>
      <w:r w:rsidRPr="00C87A66">
        <w:t>Zakona o financijskom poslovanju i predstečajnoj nagodbi</w:t>
      </w:r>
      <w:r>
        <w:t xml:space="preserve"> (NN 108/12 do 81/13 dalje: ZFPP</w:t>
      </w:r>
      <w:r w:rsidRPr="00C87A66">
        <w:t>N)</w:t>
      </w:r>
      <w:r>
        <w:t xml:space="preserve">. </w:t>
      </w:r>
    </w:p>
    <w:p w:rsidRDefault="00E124DA" w:rsidP="00E124DA" w:rsidR="00E124DA">
      <w:pPr>
        <w:jc w:val="both"/>
      </w:pPr>
    </w:p>
    <w:p w:rsidRDefault="00F154D2" w:rsidP="00840FA0" w:rsidR="00F154D2">
      <w:pPr>
        <w:ind w:firstLine="720"/>
        <w:jc w:val="both"/>
      </w:pPr>
      <w:r>
        <w:t xml:space="preserve">Današnje ročište radi sklapanja predstečajne nagodbe određeno je rješenjem ovog suda, broj gornji od </w:t>
      </w:r>
      <w:r w:rsidR="00E23B49">
        <w:t>6. lipnja</w:t>
      </w:r>
      <w:r>
        <w:t xml:space="preserve"> 2017.g.</w:t>
      </w:r>
    </w:p>
    <w:p w:rsidRDefault="00F154D2" w:rsidP="00F154D2" w:rsidR="00F154D2">
      <w:pPr>
        <w:jc w:val="both"/>
      </w:pPr>
    </w:p>
    <w:p w:rsidRDefault="00F154D2" w:rsidP="00840FA0" w:rsidR="00F154D2">
      <w:pPr>
        <w:ind w:firstLine="720"/>
        <w:jc w:val="both"/>
      </w:pPr>
      <w:r>
        <w:t xml:space="preserve">O </w:t>
      </w:r>
      <w:r w:rsidR="00D31356">
        <w:t xml:space="preserve">današnjem </w:t>
      </w:r>
      <w:r>
        <w:t xml:space="preserve">ročištu radi sklapanja predstečajne nagodbe dužnik i svi vjerovnici koji su prihvatili Plan financijskog restrukturiranja obaviješteni su </w:t>
      </w:r>
      <w:r w:rsidR="00E23B49">
        <w:t>putem e-Oglasne ploče suda dana 06. lipnja 2017.</w:t>
      </w:r>
    </w:p>
    <w:p w:rsidRDefault="00D31356" w:rsidP="00F154D2" w:rsidR="00D31356">
      <w:pPr>
        <w:jc w:val="both"/>
      </w:pPr>
    </w:p>
    <w:p w:rsidRDefault="00F154D2" w:rsidP="00F154D2" w:rsidR="00F154D2">
      <w:pPr>
        <w:jc w:val="both"/>
      </w:pPr>
      <w:r>
        <w:t xml:space="preserve">            Predmet današnjeg ročišta je glasovanje o predstečajnoj nagodbi, a nakon što su vjerovnici kod FINE prihvatili Plan financijskog i operativnog restrukturiranja u otvorenom postupku predstečajne nagodbe, sukladno odredbama čl. 39. do 66. ZFPPN te nakon što je dužnik ovome sudu podnio prijedlog za sklapanje predstečajne nagodbe sukladno odredbi čl. 66. ZFPPN.</w:t>
      </w:r>
    </w:p>
    <w:p w:rsidRDefault="00E23B49" w:rsidP="00F154D2" w:rsidR="00E23B49">
      <w:pPr>
        <w:jc w:val="both"/>
      </w:pPr>
    </w:p>
    <w:p w:rsidRDefault="00D31356" w:rsidP="00F154D2" w:rsidR="00D21629">
      <w:pPr>
        <w:jc w:val="both"/>
      </w:pPr>
      <w:r>
        <w:tab/>
      </w:r>
      <w:r w:rsidR="00E23B49">
        <w:t>Spisu prileže</w:t>
      </w:r>
      <w:r w:rsidR="00D21629">
        <w:t xml:space="preserve"> dopis</w:t>
      </w:r>
      <w:r w:rsidR="00E23B49">
        <w:t>i</w:t>
      </w:r>
      <w:r w:rsidR="00D21629">
        <w:t xml:space="preserve"> Ministarstva financija, Porezne uprave, Područni ured Središnja Hrvatska od 07.04.2017.g. </w:t>
      </w:r>
      <w:r w:rsidR="00E23B49">
        <w:t>i od 08.06.2017.</w:t>
      </w:r>
      <w:r w:rsidR="00684080">
        <w:t>,</w:t>
      </w:r>
      <w:r w:rsidR="00E23B49">
        <w:t xml:space="preserve"> </w:t>
      </w:r>
      <w:r w:rsidR="00D21629">
        <w:t xml:space="preserve">iz </w:t>
      </w:r>
      <w:r w:rsidR="00E23B49">
        <w:t>kojih</w:t>
      </w:r>
      <w:r w:rsidR="00D21629">
        <w:t xml:space="preserve"> proizlazi da je Ministarstvo financija, Porezna uprava prijavila tražbinu u ukupnom iznosu od 809.256,54 kn, </w:t>
      </w:r>
      <w:r w:rsidR="009C26F4">
        <w:t xml:space="preserve">ali da su u istoj sadržane i prioritetne tražbine, koje ne mogu biti predmet predstečajne nagodbe u ukupnom iznosu od 291.440,94 kn, </w:t>
      </w:r>
      <w:r w:rsidR="00E23B49">
        <w:t xml:space="preserve">tako da je predmet predstečajne nagodbe iznos od 517.815,60 kn, </w:t>
      </w:r>
      <w:r w:rsidR="00684080">
        <w:t>jer</w:t>
      </w:r>
      <w:r w:rsidR="009C26F4">
        <w:t xml:space="preserve"> je ovaj </w:t>
      </w:r>
      <w:r w:rsidR="00E23B49">
        <w:t>sud rješenjem, broj gornji od 19</w:t>
      </w:r>
      <w:r w:rsidR="009C26F4">
        <w:t xml:space="preserve">. svibnja 2017. naložio </w:t>
      </w:r>
      <w:r w:rsidR="00684080">
        <w:t>da se točno utvrdi</w:t>
      </w:r>
      <w:r w:rsidR="009C26F4">
        <w:t xml:space="preserve"> </w:t>
      </w:r>
      <w:r w:rsidR="007D00F3">
        <w:t xml:space="preserve">iznos tražbine Ministarstva </w:t>
      </w:r>
      <w:r w:rsidR="009C26F4">
        <w:t>financija</w:t>
      </w:r>
      <w:r w:rsidR="007D00F3">
        <w:t xml:space="preserve"> </w:t>
      </w:r>
      <w:r w:rsidR="009C26F4">
        <w:t xml:space="preserve">- Porezne uprave </w:t>
      </w:r>
      <w:r w:rsidR="00684080">
        <w:t xml:space="preserve">na način da se prijavljeni i utvrđeni iznos </w:t>
      </w:r>
      <w:r w:rsidR="009C26F4">
        <w:t xml:space="preserve">od 809.256,54 kn umanji za prioritetne tražbine u iznosu od 291.440,94 kn te da se uskladi način otplate navedenog iznosa u Planu otplate. </w:t>
      </w:r>
    </w:p>
    <w:p w:rsidRDefault="00840FA0" w:rsidP="00F154D2" w:rsidR="00840FA0">
      <w:pPr>
        <w:jc w:val="both"/>
      </w:pPr>
    </w:p>
    <w:p w:rsidRDefault="009C26F4" w:rsidP="00684080" w:rsidR="009C26F4">
      <w:pPr>
        <w:jc w:val="both"/>
      </w:pPr>
      <w:r>
        <w:tab/>
      </w:r>
      <w:r w:rsidR="007D00F3">
        <w:t>Republika Hrvatska, Ministarstvo financija, Porezna uprava je</w:t>
      </w:r>
      <w:r w:rsidR="00684080">
        <w:t>, dakle, time</w:t>
      </w:r>
      <w:r w:rsidR="007D00F3">
        <w:t xml:space="preserve"> postupila po </w:t>
      </w:r>
      <w:r w:rsidR="00684080">
        <w:t>navedenom nalogu ovog suda.</w:t>
      </w:r>
    </w:p>
    <w:p w:rsidRDefault="00684080" w:rsidP="00684080" w:rsidR="00684080">
      <w:pPr>
        <w:jc w:val="both"/>
      </w:pPr>
    </w:p>
    <w:p w:rsidRDefault="009C4D80" w:rsidP="009C4D80" w:rsidR="00F154D2">
      <w:pPr>
        <w:jc w:val="both"/>
      </w:pPr>
      <w:r>
        <w:tab/>
        <w:t>S obzirom na navedeno, p</w:t>
      </w:r>
      <w:r w:rsidR="00F154D2">
        <w:t>ravo glasa na današnjem ročištu imaju, sukladno odredbi čl. 62. ZFPPN, vjerovn</w:t>
      </w:r>
      <w:r>
        <w:t xml:space="preserve">ici čije su tražbine utvrđene, ali su umanjene za iznos prioritetnih tražbina, </w:t>
      </w:r>
      <w:r w:rsidR="00F154D2">
        <w:t xml:space="preserve">a </w:t>
      </w:r>
      <w:r w:rsidR="00F154D2">
        <w:lastRenderedPageBreak/>
        <w:t>temeljem odredbe čl. 66. st. 9  ZFPPN sud će rješenjem odobriti sklapanje predstečajne nagodbe, ako su na današnjem ročištu svoj pristanak dali dužnik i vjerovnici čije tražbine čine potrebnu većinu iz čl. 63. ZFPPN</w:t>
      </w:r>
      <w:r>
        <w:t xml:space="preserve">. Taj članak </w:t>
      </w:r>
      <w:r w:rsidR="00F154D2">
        <w:t>propisuje da je predstečajnu nagodbu moguće zaključiti samo ukoliko glasuju vjerovnici čije tražbine prelaze polovinu vrijednosti utvrđenih tražbina za svaku grupu vjerovnika iz čl. 62. ZFPPN  ili ako za istu glasuju vjerovnici čije tražbine prelaze 2/3 vrijednosti svih utvrđenih tražbina, time da će se smatrati da su protiv iste glasali vjerovnici koji imaju pravo glasa, a nisu glasovali sukladno čl. 63.st 3. ZFPPN</w:t>
      </w:r>
      <w:r>
        <w:t>.</w:t>
      </w:r>
      <w:r w:rsidR="00F154D2">
        <w:t xml:space="preserve"> </w:t>
      </w:r>
    </w:p>
    <w:p w:rsidRDefault="00F154D2" w:rsidP="00F154D2" w:rsidR="00F154D2">
      <w:pPr>
        <w:jc w:val="both"/>
      </w:pPr>
    </w:p>
    <w:p w:rsidRDefault="00F154D2" w:rsidP="00E74A2D" w:rsidR="00811A32">
      <w:pPr>
        <w:ind w:firstLine="720"/>
        <w:jc w:val="both"/>
      </w:pPr>
      <w:r>
        <w:t>Prije glasovanja sud konstatira da je uvidom u web stranice FINA-e te u Rješenje o utvrđenim tražbinama nagodbenog vijeća FINA-e, utvrdio da ukupno utvrđene tražbine vjerovnika</w:t>
      </w:r>
      <w:r w:rsidR="009C4D80">
        <w:t xml:space="preserve"> zajedno sa prioritetnim tražbinama </w:t>
      </w:r>
      <w:r>
        <w:t xml:space="preserve">ovog dužnika iznose </w:t>
      </w:r>
      <w:r w:rsidR="009C4D80">
        <w:t xml:space="preserve"> </w:t>
      </w:r>
      <w:r w:rsidR="00CC57BF">
        <w:t xml:space="preserve">1.519.041,35 </w:t>
      </w:r>
      <w:r>
        <w:t>kn</w:t>
      </w:r>
      <w:r w:rsidR="00CC57BF">
        <w:t xml:space="preserve">, </w:t>
      </w:r>
      <w:r w:rsidR="009F3216">
        <w:t xml:space="preserve">ukupan iznos osporenih tražbina je 31.504,24 kn, a ukupan iznos prijavljenih tražbina </w:t>
      </w:r>
      <w:r w:rsidR="00E5518C">
        <w:t>je 1.372.847,95 kn, dakle, kad se od ukupno utvrđenih tražbina vjerovnika u iznosu od 1.519.041,35 kn oduzmu prioritetne tražbine u iznosu od 291.440,94 kn, dobiva se iznos od 1.227.600,41 kn, na ime ukupno utvrđenih tražbina vjerovnika koje su trebale biti predmetom raspravljanja u postupku pred FIN-om.</w:t>
      </w:r>
    </w:p>
    <w:p w:rsidRDefault="00E5518C" w:rsidP="00E74A2D" w:rsidR="00E5518C">
      <w:pPr>
        <w:ind w:firstLine="720"/>
        <w:jc w:val="both"/>
      </w:pPr>
    </w:p>
    <w:p w:rsidRDefault="009D5D68" w:rsidP="00E74A2D" w:rsidR="00F154D2" w:rsidRPr="00E5518C">
      <w:pPr>
        <w:ind w:firstLine="720"/>
        <w:jc w:val="both"/>
      </w:pPr>
      <w:r>
        <w:t xml:space="preserve">U postupku pred FINA-om utvrđeno je da </w:t>
      </w:r>
      <w:r w:rsidR="00684080">
        <w:t>je ukupan iznos tražbina za koje</w:t>
      </w:r>
      <w:r>
        <w:t xml:space="preserve"> su vjerovnici imali </w:t>
      </w:r>
      <w:r w:rsidR="00684080">
        <w:t xml:space="preserve">pravo glasa bio </w:t>
      </w:r>
      <w:r w:rsidR="00684080" w:rsidRPr="00CB199C">
        <w:t xml:space="preserve">1.102.525,49 </w:t>
      </w:r>
      <w:r w:rsidR="00CB199C">
        <w:t>k</w:t>
      </w:r>
      <w:r w:rsidR="00811A32" w:rsidRPr="00CB199C">
        <w:t>n</w:t>
      </w:r>
      <w:r w:rsidR="00811A32" w:rsidRPr="00E5518C">
        <w:t xml:space="preserve">, no kako su na ovom ročištu prisutni i vjerovnici koji nisu prisustvovali u postupku pred FINA-om, </w:t>
      </w:r>
      <w:r w:rsidR="00CB199C" w:rsidRPr="00E5518C">
        <w:t xml:space="preserve">a </w:t>
      </w:r>
      <w:r w:rsidR="00811A32" w:rsidRPr="00E5518C">
        <w:t>čije tražbine</w:t>
      </w:r>
      <w:r w:rsidR="00CB199C" w:rsidRPr="00E5518C">
        <w:t xml:space="preserve"> zajedno s tražbinama ostalih prisutnih vjerovnika</w:t>
      </w:r>
      <w:r w:rsidR="00E5518C" w:rsidRPr="00E5518C">
        <w:t xml:space="preserve"> ukupno iznose 934.154,07 </w:t>
      </w:r>
      <w:r w:rsidR="00811A32" w:rsidRPr="00E5518C">
        <w:t xml:space="preserve">kn, to se smatra da su </w:t>
      </w:r>
      <w:r w:rsidR="00CB199C" w:rsidRPr="00E5518C">
        <w:t>isti dali svoj pristanak za sklapanje predstečajne nagodbe i zajedno čine potrebnu većinu iz članka 63 ZFPPN.</w:t>
      </w:r>
      <w:r w:rsidR="00811A32" w:rsidRPr="00E5518C">
        <w:t xml:space="preserve"> </w:t>
      </w:r>
    </w:p>
    <w:p w:rsidRDefault="000F22F9" w:rsidP="00F154D2" w:rsidR="000F22F9">
      <w:pPr>
        <w:jc w:val="both"/>
      </w:pPr>
    </w:p>
    <w:p w:rsidRDefault="00247746" w:rsidP="009D5D68" w:rsidR="009D5D68" w:rsidRPr="00E5518C">
      <w:pPr>
        <w:ind w:firstLine="720"/>
        <w:jc w:val="both"/>
      </w:pPr>
      <w:r w:rsidRPr="00E5518C">
        <w:t xml:space="preserve">Nakon što su izuzete prioritetne tražbine u ukupnom iznosu od 291.440,94 kn, ovaj sud utvrđuje da su </w:t>
      </w:r>
      <w:r w:rsidR="00F154D2" w:rsidRPr="00E5518C">
        <w:t xml:space="preserve"> „ZA“ predloženu predstečajnu nagodbu glasovali vjerovnici čije tražbine ukupno iznose </w:t>
      </w:r>
      <w:r w:rsidRPr="00E5518C">
        <w:t xml:space="preserve"> </w:t>
      </w:r>
      <w:r w:rsidR="00E5518C" w:rsidRPr="00E5518C">
        <w:t xml:space="preserve">934.154,07 </w:t>
      </w:r>
      <w:r w:rsidR="00F154D2" w:rsidRPr="00E5518C">
        <w:t>kn</w:t>
      </w:r>
      <w:r w:rsidR="00E5518C" w:rsidRPr="00E5518C">
        <w:t>,</w:t>
      </w:r>
      <w:r w:rsidR="009D5D68" w:rsidRPr="00E5518C">
        <w:t xml:space="preserve"> </w:t>
      </w:r>
      <w:r w:rsidR="00E5518C" w:rsidRPr="00E5518C">
        <w:t>što čini 76,09</w:t>
      </w:r>
      <w:r w:rsidR="009D5D68" w:rsidRPr="00E5518C">
        <w:t>%.</w:t>
      </w:r>
    </w:p>
    <w:p w:rsidRDefault="00B31A23" w:rsidP="00247746" w:rsidR="00B31A23">
      <w:pPr>
        <w:jc w:val="both"/>
      </w:pPr>
      <w:r>
        <w:tab/>
      </w:r>
    </w:p>
    <w:p w:rsidRDefault="009D5D68" w:rsidP="00950980" w:rsidR="00950980">
      <w:pPr>
        <w:jc w:val="both"/>
      </w:pPr>
      <w:r>
        <w:tab/>
      </w:r>
      <w:r w:rsidR="00950980">
        <w:t>Dužnik izlaže Nacrt predstečajne nagodbe, sukladno prijedlogu, a koji Nacrt je dostavio i elektronskim putem ovome sudu.</w:t>
      </w:r>
    </w:p>
    <w:p w:rsidRDefault="00950980" w:rsidP="00950980" w:rsidR="00950980">
      <w:pPr>
        <w:jc w:val="both"/>
      </w:pPr>
    </w:p>
    <w:p w:rsidRDefault="00950980" w:rsidP="00950980" w:rsidR="00950980">
      <w:pPr>
        <w:jc w:val="both"/>
      </w:pPr>
      <w:r>
        <w:t xml:space="preserve">Dužnik navodi da daje svoj pristanak na predloženu predstečajnu nagodbu. </w:t>
      </w:r>
    </w:p>
    <w:p w:rsidRDefault="00950980" w:rsidP="00950980" w:rsidR="00950980">
      <w:pPr>
        <w:jc w:val="both"/>
      </w:pPr>
      <w:r>
        <w:tab/>
      </w:r>
    </w:p>
    <w:p w:rsidRDefault="00950980" w:rsidP="00950980" w:rsidR="00950980">
      <w:pPr>
        <w:jc w:val="both"/>
      </w:pPr>
      <w:r>
        <w:t>Svi prisutni vjerovnici izjašnjavaju se na način da daju svoj pristanak na predloženu predstečajnu nagodbu kako slijedi:</w:t>
      </w:r>
    </w:p>
    <w:p w:rsidRDefault="00811173" w:rsidP="00950980" w:rsidR="00811173">
      <w:pPr>
        <w:jc w:val="both"/>
      </w:pPr>
    </w:p>
    <w:p w:rsidRDefault="00811173" w:rsidP="00811173" w:rsidR="00811173">
      <w:pPr>
        <w:jc w:val="both"/>
      </w:pPr>
      <w:r>
        <w:t>-</w:t>
      </w:r>
      <w:r>
        <w:tab/>
        <w:t xml:space="preserve">REPUBLIKA HRVATSKA – MINISTARSTVO FINANCIJA, </w:t>
      </w:r>
    </w:p>
    <w:p w:rsidRDefault="00811173" w:rsidP="00811173" w:rsidR="00433539">
      <w:pPr>
        <w:jc w:val="both"/>
      </w:pPr>
      <w:r>
        <w:tab/>
        <w:t>Porezna uprava, Zagreb, Boškovićeva 5,</w:t>
      </w:r>
      <w:r w:rsidRPr="00811173">
        <w:t xml:space="preserve"> OIB: 18683136487</w:t>
      </w:r>
      <w:r>
        <w:t xml:space="preserve">, </w:t>
      </w:r>
      <w:r w:rsidRPr="00811173">
        <w:t>s tražbinom u iznosu od</w:t>
      </w:r>
      <w:r w:rsidR="00433539">
        <w:t xml:space="preserve"> 517.815,60 kn</w:t>
      </w:r>
    </w:p>
    <w:p w:rsidRDefault="00811173" w:rsidP="00811173" w:rsidR="00811173">
      <w:pPr>
        <w:jc w:val="both"/>
      </w:pPr>
      <w:r>
        <w:t xml:space="preserve">                                                                                                         </w:t>
      </w:r>
    </w:p>
    <w:p w:rsidRDefault="00811173" w:rsidP="00811173" w:rsidR="00811173">
      <w:pPr>
        <w:jc w:val="both"/>
      </w:pPr>
      <w:r>
        <w:t>-</w:t>
      </w:r>
      <w:r>
        <w:tab/>
        <w:t>TRGOMETAL d.o.o., ZAGREB,</w:t>
      </w:r>
      <w:r w:rsidRPr="00811173">
        <w:t xml:space="preserve"> </w:t>
      </w:r>
      <w:r>
        <w:t xml:space="preserve">OIB: </w:t>
      </w:r>
      <w:r w:rsidRPr="00811173">
        <w:t>26004523816</w:t>
      </w:r>
      <w:r w:rsidR="00774F85">
        <w:t xml:space="preserve">, </w:t>
      </w:r>
      <w:r>
        <w:t xml:space="preserve"> </w:t>
      </w:r>
      <w:r w:rsidRPr="00811173">
        <w:t>s tražbinom u iznosu od</w:t>
      </w:r>
      <w:r w:rsidR="00433539">
        <w:t xml:space="preserve"> </w:t>
      </w:r>
      <w:r w:rsidR="00433539" w:rsidRPr="00433539">
        <w:t>19.160,86 kn</w:t>
      </w:r>
    </w:p>
    <w:p w:rsidRDefault="00811173" w:rsidP="00811173" w:rsidR="00811173">
      <w:pPr>
        <w:jc w:val="both"/>
      </w:pPr>
      <w:r>
        <w:t xml:space="preserve">                                                                                                                                                       </w:t>
      </w:r>
    </w:p>
    <w:p w:rsidRDefault="00811173" w:rsidP="00811173" w:rsidR="00811173">
      <w:pPr>
        <w:jc w:val="both"/>
      </w:pPr>
      <w:r>
        <w:t>-</w:t>
      </w:r>
      <w:r>
        <w:tab/>
        <w:t xml:space="preserve">ZELINSKE KOMUNALIJE d.o.o. Sv. Ivan Zelina, OIB: </w:t>
      </w:r>
      <w:r w:rsidRPr="00811173">
        <w:t>55460105464</w:t>
      </w:r>
      <w:r>
        <w:t xml:space="preserve">, </w:t>
      </w:r>
      <w:r w:rsidRPr="00811173">
        <w:t>s tražbinom u iznosu od</w:t>
      </w:r>
      <w:r>
        <w:t xml:space="preserve"> </w:t>
      </w:r>
      <w:r w:rsidR="00433539" w:rsidRPr="00433539">
        <w:t>50.803,38 kn</w:t>
      </w:r>
    </w:p>
    <w:p w:rsidRDefault="00811173" w:rsidP="00811173" w:rsidR="00811173">
      <w:pPr>
        <w:jc w:val="both"/>
      </w:pPr>
      <w:r>
        <w:tab/>
        <w:t xml:space="preserve"> </w:t>
      </w:r>
      <w:r>
        <w:tab/>
      </w:r>
    </w:p>
    <w:p w:rsidRDefault="00811173" w:rsidP="00811173" w:rsidR="00811173">
      <w:pPr>
        <w:jc w:val="both"/>
      </w:pPr>
    </w:p>
    <w:p w:rsidRDefault="00811173" w:rsidP="00811173" w:rsidR="0094290F">
      <w:pPr>
        <w:jc w:val="both"/>
      </w:pPr>
      <w:r>
        <w:t>-</w:t>
      </w:r>
      <w:r>
        <w:tab/>
        <w:t xml:space="preserve">ADRIA NORMA d.o.o. Zagreb, </w:t>
      </w:r>
      <w:r w:rsidRPr="00811173">
        <w:t>OIB</w:t>
      </w:r>
      <w:r>
        <w:t xml:space="preserve">: </w:t>
      </w:r>
      <w:r w:rsidRPr="00811173">
        <w:t>80109350109</w:t>
      </w:r>
      <w:r>
        <w:t xml:space="preserve">, </w:t>
      </w:r>
      <w:r w:rsidRPr="00811173">
        <w:t>s tražbinom u iznosu od</w:t>
      </w:r>
    </w:p>
    <w:p w:rsidRDefault="00433539" w:rsidP="00811173" w:rsidR="00811173">
      <w:pPr>
        <w:jc w:val="both"/>
      </w:pPr>
      <w:r w:rsidRPr="00433539">
        <w:t>10.317,40 kn</w:t>
      </w:r>
    </w:p>
    <w:p w:rsidRDefault="00811173" w:rsidP="00811173" w:rsidR="00811173">
      <w:pPr>
        <w:jc w:val="both"/>
      </w:pPr>
      <w:r>
        <w:tab/>
      </w:r>
    </w:p>
    <w:p w:rsidRDefault="00811173" w:rsidP="00811173" w:rsidR="00811173">
      <w:pPr>
        <w:jc w:val="both"/>
      </w:pPr>
      <w:r>
        <w:lastRenderedPageBreak/>
        <w:t>-</w:t>
      </w:r>
      <w:r>
        <w:tab/>
        <w:t xml:space="preserve">GRAD SV.IVAN ZELINA, Sv. Ivan Zelina, </w:t>
      </w:r>
      <w:r w:rsidR="00774F85" w:rsidRPr="00774F85">
        <w:t>OIB</w:t>
      </w:r>
      <w:r w:rsidR="00774F85">
        <w:t>:</w:t>
      </w:r>
      <w:r w:rsidR="00774F85" w:rsidRPr="00774F85">
        <w:t xml:space="preserve"> 47440047913</w:t>
      </w:r>
      <w:r w:rsidR="00774F85">
        <w:t xml:space="preserve">, </w:t>
      </w:r>
      <w:r w:rsidRPr="00811173">
        <w:t>s tražbinom u iznosu od</w:t>
      </w:r>
      <w:r>
        <w:t xml:space="preserve"> </w:t>
      </w:r>
      <w:r w:rsidR="00433539" w:rsidRPr="00433539">
        <w:t>14.475,60 kn</w:t>
      </w:r>
      <w:r>
        <w:tab/>
      </w:r>
      <w:r>
        <w:tab/>
        <w:t xml:space="preserve"> </w:t>
      </w:r>
    </w:p>
    <w:p w:rsidRDefault="00811173" w:rsidP="00811173" w:rsidR="00811173">
      <w:pPr>
        <w:jc w:val="both"/>
      </w:pPr>
    </w:p>
    <w:p w:rsidRDefault="00811173" w:rsidP="00811173" w:rsidR="00811173">
      <w:pPr>
        <w:jc w:val="both"/>
      </w:pPr>
      <w:r>
        <w:t>-</w:t>
      </w:r>
      <w:r>
        <w:tab/>
        <w:t>F</w:t>
      </w:r>
      <w:r w:rsidR="0094290F">
        <w:t>I</w:t>
      </w:r>
      <w:r>
        <w:t>LIKON d.o.o.,Zagreb,</w:t>
      </w:r>
      <w:r w:rsidR="00774F85" w:rsidRPr="00774F85">
        <w:t xml:space="preserve"> OIB</w:t>
      </w:r>
      <w:r w:rsidR="00774F85">
        <w:t>:</w:t>
      </w:r>
      <w:r w:rsidR="00774F85" w:rsidRPr="00774F85">
        <w:t xml:space="preserve"> 88391006548</w:t>
      </w:r>
      <w:r w:rsidR="00774F85">
        <w:t>,</w:t>
      </w:r>
      <w:r>
        <w:t xml:space="preserve"> </w:t>
      </w:r>
      <w:r w:rsidRPr="00811173">
        <w:t>s tražbinom u iznosu od</w:t>
      </w:r>
    </w:p>
    <w:p w:rsidRDefault="0094290F" w:rsidP="00811173" w:rsidR="00811173">
      <w:pPr>
        <w:jc w:val="both"/>
      </w:pPr>
      <w:r w:rsidRPr="0094290F">
        <w:t>19.398,63 kn</w:t>
      </w:r>
      <w:r w:rsidR="00811173">
        <w:tab/>
      </w:r>
    </w:p>
    <w:p w:rsidRDefault="00811173" w:rsidP="00811173" w:rsidR="00811173">
      <w:pPr>
        <w:jc w:val="both"/>
      </w:pPr>
      <w:r>
        <w:t>-</w:t>
      </w:r>
      <w:r>
        <w:tab/>
        <w:t>MIKRA MATIK AUTODIJELOVI d.o.o. Sesvete,</w:t>
      </w:r>
      <w:r w:rsidR="00774F85" w:rsidRPr="00774F85">
        <w:t xml:space="preserve"> OIB</w:t>
      </w:r>
      <w:r w:rsidR="00774F85">
        <w:t>:</w:t>
      </w:r>
      <w:r w:rsidR="00774F85" w:rsidRPr="00774F85">
        <w:t xml:space="preserve"> 54624862491</w:t>
      </w:r>
      <w:r w:rsidR="00774F85">
        <w:t>,</w:t>
      </w:r>
      <w:r>
        <w:t xml:space="preserve"> </w:t>
      </w:r>
      <w:r w:rsidRPr="00811173">
        <w:t>s tražbinom u iznosu od</w:t>
      </w:r>
      <w:r>
        <w:t xml:space="preserve"> </w:t>
      </w:r>
      <w:r w:rsidR="00433539" w:rsidRPr="00433539">
        <w:t>31.067,38 kn</w:t>
      </w:r>
      <w:r>
        <w:tab/>
      </w:r>
      <w:r>
        <w:tab/>
      </w:r>
    </w:p>
    <w:p w:rsidRDefault="00811173" w:rsidP="00811173" w:rsidR="00811173">
      <w:pPr>
        <w:jc w:val="both"/>
      </w:pPr>
    </w:p>
    <w:p w:rsidRDefault="00811173" w:rsidP="00A522C4" w:rsidR="00811173" w:rsidRPr="00A522C4">
      <w:pPr>
        <w:pStyle w:val="Odlomakpopisa"/>
        <w:numPr>
          <w:ilvl w:val="0"/>
          <w:numId w:val="34"/>
        </w:numPr>
        <w:jc w:val="both"/>
        <w:rPr>
          <w:rFonts w:hAnsi="Times New Roman" w:ascii="Times New Roman"/>
        </w:rPr>
      </w:pPr>
      <w:r w:rsidRPr="00A522C4">
        <w:rPr>
          <w:rFonts w:hAnsi="Times New Roman" w:ascii="Times New Roman"/>
        </w:rPr>
        <w:t xml:space="preserve">MANDURIĆ d.o.o. Zagreb, </w:t>
      </w:r>
      <w:r w:rsidR="00774F85" w:rsidRPr="00A522C4">
        <w:rPr>
          <w:rFonts w:hAnsi="Times New Roman" w:ascii="Times New Roman"/>
        </w:rPr>
        <w:t xml:space="preserve">OIB: 40128057701, </w:t>
      </w:r>
      <w:r w:rsidRPr="00A522C4">
        <w:rPr>
          <w:rFonts w:hAnsi="Times New Roman" w:ascii="Times New Roman"/>
        </w:rPr>
        <w:t xml:space="preserve">s tražbinom u iznosu od </w:t>
      </w:r>
      <w:r w:rsidRPr="00A522C4">
        <w:rPr>
          <w:rFonts w:hAnsi="Times New Roman" w:ascii="Times New Roman"/>
        </w:rPr>
        <w:tab/>
      </w:r>
      <w:r w:rsidR="0094290F" w:rsidRPr="00A522C4">
        <w:rPr>
          <w:rFonts w:hAnsi="Times New Roman" w:ascii="Times New Roman"/>
        </w:rPr>
        <w:t>57.923,29 kn</w:t>
      </w:r>
    </w:p>
    <w:p w:rsidRDefault="00811173" w:rsidP="00811173" w:rsidR="00811173">
      <w:pPr>
        <w:jc w:val="both"/>
      </w:pPr>
      <w:r>
        <w:t xml:space="preserve"> </w:t>
      </w:r>
      <w:r>
        <w:tab/>
      </w:r>
    </w:p>
    <w:p w:rsidRDefault="00811173" w:rsidP="00811173" w:rsidR="00811173" w:rsidRPr="00A522C4">
      <w:pPr>
        <w:jc w:val="both"/>
      </w:pPr>
    </w:p>
    <w:p w:rsidRDefault="00811173" w:rsidP="00A522C4" w:rsidR="00811173" w:rsidRPr="00A522C4">
      <w:pPr>
        <w:pStyle w:val="Odlomakpopisa"/>
        <w:numPr>
          <w:ilvl w:val="0"/>
          <w:numId w:val="34"/>
        </w:numPr>
        <w:ind w:hanging="567" w:left="567"/>
        <w:jc w:val="both"/>
        <w:rPr>
          <w:rFonts w:hAnsi="Times New Roman" w:ascii="Times New Roman"/>
          <w:sz w:val="24"/>
          <w:szCs w:val="24"/>
        </w:rPr>
      </w:pPr>
      <w:r w:rsidRPr="00A522C4">
        <w:rPr>
          <w:rFonts w:hAnsi="Times New Roman" w:ascii="Times New Roman"/>
          <w:sz w:val="24"/>
          <w:szCs w:val="24"/>
        </w:rPr>
        <w:t xml:space="preserve">MIKRA LAK d.o.o., Zagreb, </w:t>
      </w:r>
      <w:r w:rsidR="00774F85" w:rsidRPr="00A522C4">
        <w:rPr>
          <w:rFonts w:hAnsi="Times New Roman" w:ascii="Times New Roman"/>
          <w:sz w:val="24"/>
          <w:szCs w:val="24"/>
        </w:rPr>
        <w:t>OIB: 59301428810</w:t>
      </w:r>
      <w:r w:rsidR="0094290F" w:rsidRPr="00A522C4">
        <w:rPr>
          <w:rFonts w:hAnsi="Times New Roman" w:ascii="Times New Roman"/>
          <w:sz w:val="24"/>
          <w:szCs w:val="24"/>
        </w:rPr>
        <w:t>,</w:t>
      </w:r>
      <w:r w:rsidRPr="00A522C4">
        <w:rPr>
          <w:rFonts w:hAnsi="Times New Roman" w:ascii="Times New Roman"/>
          <w:sz w:val="24"/>
          <w:szCs w:val="24"/>
        </w:rPr>
        <w:t xml:space="preserve">s tražbinom u iznosu od </w:t>
      </w:r>
      <w:r w:rsidRPr="00A522C4">
        <w:rPr>
          <w:rFonts w:hAnsi="Times New Roman" w:ascii="Times New Roman"/>
          <w:sz w:val="24"/>
          <w:szCs w:val="24"/>
        </w:rPr>
        <w:tab/>
      </w:r>
      <w:r w:rsidR="0094290F" w:rsidRPr="00A522C4">
        <w:rPr>
          <w:rFonts w:hAnsi="Times New Roman" w:ascii="Times New Roman"/>
          <w:sz w:val="24"/>
          <w:szCs w:val="24"/>
        </w:rPr>
        <w:t>87.903,49 kn</w:t>
      </w:r>
      <w:r w:rsidRPr="00A522C4">
        <w:rPr>
          <w:rFonts w:hAnsi="Times New Roman" w:ascii="Times New Roman"/>
          <w:sz w:val="24"/>
          <w:szCs w:val="24"/>
        </w:rPr>
        <w:tab/>
      </w:r>
    </w:p>
    <w:p w:rsidRDefault="00811173" w:rsidP="00811173" w:rsidR="00811173">
      <w:pPr>
        <w:jc w:val="both"/>
      </w:pPr>
      <w:r>
        <w:t xml:space="preserve">   </w:t>
      </w:r>
    </w:p>
    <w:p w:rsidRDefault="00811173" w:rsidP="00E5518C" w:rsidR="00811173">
      <w:pPr>
        <w:ind w:hanging="567" w:left="567"/>
        <w:jc w:val="both"/>
      </w:pPr>
      <w:r>
        <w:t>-</w:t>
      </w:r>
      <w:r>
        <w:tab/>
        <w:t xml:space="preserve">BISNODE d.o.o. , </w:t>
      </w:r>
      <w:r w:rsidR="00774F85">
        <w:t>Zagreb</w:t>
      </w:r>
      <w:r>
        <w:t xml:space="preserve">, </w:t>
      </w:r>
      <w:r w:rsidR="00774F85" w:rsidRPr="00774F85">
        <w:t>OIB</w:t>
      </w:r>
      <w:r w:rsidR="00774F85">
        <w:t>:</w:t>
      </w:r>
      <w:r w:rsidR="00774F85" w:rsidRPr="00774F85">
        <w:t xml:space="preserve"> 48270876028</w:t>
      </w:r>
      <w:r w:rsidR="00774F85">
        <w:t xml:space="preserve">, </w:t>
      </w:r>
      <w:r w:rsidRPr="00811173">
        <w:t>s tražbinom u iznosu od</w:t>
      </w:r>
      <w:r w:rsidR="0094290F">
        <w:t xml:space="preserve"> </w:t>
      </w:r>
      <w:r w:rsidR="0094290F" w:rsidRPr="0094290F">
        <w:t>2.218,92 kn</w:t>
      </w:r>
    </w:p>
    <w:p w:rsidRDefault="00E5518C" w:rsidP="00E5518C" w:rsidR="00E5518C" w:rsidRPr="00E5518C">
      <w:pPr>
        <w:pStyle w:val="Bezproreda"/>
        <w:rPr>
          <w:rFonts w:hAnsi="Times New Roman" w:ascii="Times New Roman"/>
          <w:sz w:val="24"/>
          <w:szCs w:val="24"/>
        </w:rPr>
      </w:pPr>
    </w:p>
    <w:p w:rsidRDefault="00E5518C" w:rsidP="00E5518C" w:rsidR="00E5518C" w:rsidRPr="00E5518C">
      <w:pPr>
        <w:pStyle w:val="Bezproreda"/>
        <w:numPr>
          <w:ilvl w:val="0"/>
          <w:numId w:val="34"/>
        </w:numPr>
        <w:ind w:hanging="567" w:left="567"/>
        <w:rPr>
          <w:rFonts w:hAnsi="Times New Roman" w:ascii="Times New Roman"/>
          <w:sz w:val="24"/>
          <w:szCs w:val="24"/>
        </w:rPr>
      </w:pPr>
      <w:r w:rsidRPr="00E5518C">
        <w:rPr>
          <w:rFonts w:hAnsi="Times New Roman" w:ascii="Times New Roman"/>
          <w:sz w:val="24"/>
          <w:szCs w:val="24"/>
        </w:rPr>
        <w:t xml:space="preserve">MI – VETA d.o.o., </w:t>
      </w:r>
      <w:r w:rsidRPr="00E5518C">
        <w:rPr>
          <w:rFonts w:hAnsi="Times New Roman" w:ascii="Times New Roman"/>
          <w:caps/>
          <w:sz w:val="24"/>
          <w:szCs w:val="24"/>
        </w:rPr>
        <w:t>Vrbovec, Pavleka Miškina 30</w:t>
      </w:r>
      <w:r w:rsidRPr="00E5518C">
        <w:rPr>
          <w:rFonts w:hAnsi="Times New Roman" w:ascii="Times New Roman"/>
          <w:sz w:val="24"/>
          <w:szCs w:val="24"/>
        </w:rPr>
        <w:t>,</w:t>
      </w:r>
      <w:r>
        <w:rPr>
          <w:rFonts w:hAnsi="Times New Roman" w:ascii="Times New Roman"/>
          <w:sz w:val="24"/>
          <w:szCs w:val="24"/>
        </w:rPr>
        <w:t xml:space="preserve"> Sv. Ivan Zelina, Gundulićeva 1</w:t>
      </w:r>
      <w:r w:rsidRPr="00E5518C">
        <w:rPr>
          <w:rFonts w:hAnsi="Times New Roman" w:ascii="Times New Roman"/>
          <w:sz w:val="24"/>
          <w:szCs w:val="24"/>
        </w:rPr>
        <w:t>a, s tražbinom u iznosu od</w:t>
      </w:r>
      <w:r w:rsidR="001335CC">
        <w:rPr>
          <w:rFonts w:hAnsi="Times New Roman" w:ascii="Times New Roman"/>
          <w:sz w:val="24"/>
          <w:szCs w:val="24"/>
        </w:rPr>
        <w:t xml:space="preserve"> 86.778,20 kn</w:t>
      </w:r>
    </w:p>
    <w:p w:rsidRDefault="00E5518C" w:rsidP="00E5518C" w:rsidR="00E5518C" w:rsidRPr="00E5518C">
      <w:pPr>
        <w:pStyle w:val="Bezproreda"/>
        <w:ind w:hanging="567" w:left="567"/>
        <w:rPr>
          <w:rFonts w:hAnsi="Times New Roman" w:ascii="Times New Roman"/>
          <w:sz w:val="24"/>
          <w:szCs w:val="24"/>
        </w:rPr>
      </w:pPr>
    </w:p>
    <w:p w:rsidRDefault="00E5518C" w:rsidP="00E5518C" w:rsidR="00E5518C" w:rsidRPr="00E5518C">
      <w:pPr>
        <w:pStyle w:val="Bezproreda"/>
        <w:numPr>
          <w:ilvl w:val="0"/>
          <w:numId w:val="34"/>
        </w:numPr>
        <w:ind w:hanging="567" w:left="567"/>
        <w:rPr>
          <w:rFonts w:hAnsi="Times New Roman" w:ascii="Times New Roman"/>
          <w:sz w:val="24"/>
          <w:szCs w:val="24"/>
        </w:rPr>
      </w:pPr>
      <w:r w:rsidRPr="00E5518C">
        <w:rPr>
          <w:rFonts w:hAnsi="Times New Roman" w:ascii="Times New Roman"/>
          <w:sz w:val="24"/>
          <w:szCs w:val="24"/>
        </w:rPr>
        <w:t>CA – S – PER obrt vl. Snježana Dragija, s tražbinom u iznosu od</w:t>
      </w:r>
      <w:r w:rsidR="001335CC">
        <w:rPr>
          <w:rFonts w:hAnsi="Times New Roman" w:ascii="Times New Roman"/>
          <w:sz w:val="24"/>
          <w:szCs w:val="24"/>
        </w:rPr>
        <w:t xml:space="preserve"> 3.583,01 kn</w:t>
      </w:r>
    </w:p>
    <w:p w:rsidRDefault="00E5518C" w:rsidP="00E5518C" w:rsidR="00E5518C" w:rsidRPr="00E5518C">
      <w:pPr>
        <w:pStyle w:val="Bezproreda"/>
        <w:ind w:hanging="567" w:left="567"/>
        <w:rPr>
          <w:rFonts w:hAnsi="Times New Roman" w:ascii="Times New Roman"/>
          <w:sz w:val="24"/>
          <w:szCs w:val="24"/>
        </w:rPr>
      </w:pPr>
    </w:p>
    <w:p w:rsidRDefault="00E5518C" w:rsidP="00E5518C" w:rsidR="00E5518C" w:rsidRPr="00E5518C">
      <w:pPr>
        <w:pStyle w:val="Bezproreda"/>
        <w:numPr>
          <w:ilvl w:val="0"/>
          <w:numId w:val="34"/>
        </w:numPr>
        <w:ind w:hanging="567" w:left="567"/>
        <w:rPr>
          <w:rFonts w:hAnsi="Times New Roman" w:ascii="Times New Roman"/>
          <w:sz w:val="24"/>
          <w:szCs w:val="24"/>
        </w:rPr>
      </w:pPr>
      <w:r w:rsidRPr="00E5518C">
        <w:rPr>
          <w:rFonts w:hAnsi="Times New Roman" w:ascii="Times New Roman"/>
          <w:sz w:val="24"/>
          <w:szCs w:val="24"/>
        </w:rPr>
        <w:t xml:space="preserve">KUDELIĆ d.o.o., </w:t>
      </w:r>
      <w:r w:rsidRPr="00E5518C">
        <w:rPr>
          <w:rFonts w:hAnsi="Times New Roman" w:ascii="Times New Roman"/>
          <w:caps/>
          <w:sz w:val="24"/>
          <w:szCs w:val="24"/>
        </w:rPr>
        <w:t>Bedenica 50 A, Bedenica</w:t>
      </w:r>
      <w:r w:rsidRPr="00E5518C">
        <w:rPr>
          <w:rFonts w:hAnsi="Times New Roman" w:ascii="Times New Roman"/>
          <w:sz w:val="24"/>
          <w:szCs w:val="24"/>
        </w:rPr>
        <w:t>, s tražbinom u iznosu od</w:t>
      </w:r>
      <w:r w:rsidR="001335CC">
        <w:rPr>
          <w:rFonts w:hAnsi="Times New Roman" w:ascii="Times New Roman"/>
          <w:sz w:val="24"/>
          <w:szCs w:val="24"/>
        </w:rPr>
        <w:t xml:space="preserve"> 8.999,71 kn</w:t>
      </w:r>
    </w:p>
    <w:p w:rsidRDefault="00E5518C" w:rsidP="00E5518C" w:rsidR="00E5518C" w:rsidRPr="00E5518C">
      <w:pPr>
        <w:pStyle w:val="Bezproreda"/>
        <w:ind w:hanging="567" w:left="567"/>
        <w:rPr>
          <w:rFonts w:hAnsi="Times New Roman" w:ascii="Times New Roman"/>
          <w:sz w:val="24"/>
          <w:szCs w:val="24"/>
        </w:rPr>
      </w:pPr>
    </w:p>
    <w:p w:rsidRDefault="001335CC" w:rsidP="00E5518C" w:rsidR="00E5518C" w:rsidRPr="00E5518C">
      <w:pPr>
        <w:pStyle w:val="Bezproreda"/>
        <w:numPr>
          <w:ilvl w:val="0"/>
          <w:numId w:val="34"/>
        </w:numPr>
        <w:ind w:hanging="567" w:left="567"/>
        <w:rPr>
          <w:rFonts w:hAnsi="Times New Roman" w:ascii="Times New Roman"/>
          <w:sz w:val="24"/>
          <w:szCs w:val="24"/>
        </w:rPr>
      </w:pPr>
      <w:r>
        <w:rPr>
          <w:rFonts w:hAnsi="Times New Roman" w:ascii="Times New Roman"/>
          <w:sz w:val="24"/>
          <w:szCs w:val="24"/>
        </w:rPr>
        <w:t>IZB</w:t>
      </w:r>
      <w:r w:rsidR="00E5518C" w:rsidRPr="00E5518C">
        <w:rPr>
          <w:rFonts w:hAnsi="Times New Roman" w:ascii="Times New Roman"/>
          <w:sz w:val="24"/>
          <w:szCs w:val="24"/>
        </w:rPr>
        <w:t xml:space="preserve">OR TRGOVINA d.o.o., </w:t>
      </w:r>
      <w:r w:rsidR="00E5518C" w:rsidRPr="00E5518C">
        <w:rPr>
          <w:rFonts w:hAnsi="Times New Roman" w:ascii="Times New Roman"/>
          <w:caps/>
          <w:sz w:val="24"/>
          <w:szCs w:val="24"/>
        </w:rPr>
        <w:t>Sv. Ivan Zelina</w:t>
      </w:r>
      <w:r w:rsidR="00E5518C" w:rsidRPr="00E5518C">
        <w:rPr>
          <w:rFonts w:hAnsi="Times New Roman" w:ascii="Times New Roman"/>
          <w:sz w:val="24"/>
          <w:szCs w:val="24"/>
        </w:rPr>
        <w:t>, s tražbinom u iznosu od</w:t>
      </w:r>
      <w:r>
        <w:rPr>
          <w:rFonts w:hAnsi="Times New Roman" w:ascii="Times New Roman"/>
          <w:sz w:val="24"/>
          <w:szCs w:val="24"/>
        </w:rPr>
        <w:t xml:space="preserve"> 15.937,81 kn</w:t>
      </w:r>
    </w:p>
    <w:p w:rsidRDefault="00E5518C" w:rsidP="00E5518C" w:rsidR="00E5518C" w:rsidRPr="00E5518C">
      <w:pPr>
        <w:pStyle w:val="Bezproreda"/>
        <w:ind w:hanging="567" w:left="567"/>
        <w:rPr>
          <w:rFonts w:hAnsi="Times New Roman" w:ascii="Times New Roman"/>
          <w:sz w:val="24"/>
          <w:szCs w:val="24"/>
        </w:rPr>
      </w:pPr>
    </w:p>
    <w:p w:rsidRDefault="001335CC" w:rsidP="00E5518C" w:rsidR="00E5518C">
      <w:pPr>
        <w:pStyle w:val="Bezproreda"/>
        <w:numPr>
          <w:ilvl w:val="0"/>
          <w:numId w:val="34"/>
        </w:numPr>
        <w:ind w:hanging="567" w:left="567"/>
        <w:rPr>
          <w:rFonts w:hAnsi="Times New Roman" w:ascii="Times New Roman"/>
          <w:sz w:val="24"/>
          <w:szCs w:val="24"/>
        </w:rPr>
      </w:pPr>
      <w:r>
        <w:rPr>
          <w:rFonts w:hAnsi="Times New Roman" w:ascii="Times New Roman"/>
          <w:sz w:val="24"/>
          <w:szCs w:val="24"/>
        </w:rPr>
        <w:t xml:space="preserve">PENAVA  </w:t>
      </w:r>
      <w:r w:rsidR="00E5518C" w:rsidRPr="00E5518C">
        <w:rPr>
          <w:rFonts w:hAnsi="Times New Roman" w:ascii="Times New Roman"/>
          <w:sz w:val="24"/>
          <w:szCs w:val="24"/>
        </w:rPr>
        <w:t xml:space="preserve">ZELINA d.o.o., </w:t>
      </w:r>
      <w:r w:rsidR="00E5518C" w:rsidRPr="00E5518C">
        <w:rPr>
          <w:rFonts w:hAnsi="Times New Roman" w:ascii="Times New Roman"/>
          <w:caps/>
          <w:sz w:val="24"/>
          <w:szCs w:val="24"/>
        </w:rPr>
        <w:t>Selnička 16., Sv. Ivan Zelina</w:t>
      </w:r>
      <w:r w:rsidR="00E5518C" w:rsidRPr="00E5518C">
        <w:rPr>
          <w:rFonts w:hAnsi="Times New Roman" w:ascii="Times New Roman"/>
          <w:sz w:val="24"/>
          <w:szCs w:val="24"/>
        </w:rPr>
        <w:t>, s tražbinom u iznosu od</w:t>
      </w:r>
      <w:r>
        <w:rPr>
          <w:rFonts w:hAnsi="Times New Roman" w:ascii="Times New Roman"/>
          <w:sz w:val="24"/>
          <w:szCs w:val="24"/>
        </w:rPr>
        <w:t xml:space="preserve"> 3.723,29 kn</w:t>
      </w:r>
    </w:p>
    <w:p w:rsidRDefault="00A522C4" w:rsidP="00E5518C" w:rsidR="00A522C4" w:rsidRPr="00A522C4">
      <w:pPr>
        <w:pStyle w:val="Bezproreda"/>
        <w:numPr>
          <w:ilvl w:val="0"/>
          <w:numId w:val="34"/>
        </w:numPr>
        <w:ind w:hanging="567" w:left="567"/>
        <w:rPr>
          <w:rFonts w:hAnsi="Times New Roman" w:ascii="Times New Roman"/>
          <w:sz w:val="24"/>
          <w:szCs w:val="24"/>
        </w:rPr>
      </w:pPr>
    </w:p>
    <w:p w:rsidRDefault="001335CC" w:rsidP="00E5518C" w:rsidR="001335CC" w:rsidRPr="001335CC">
      <w:pPr>
        <w:pStyle w:val="Bezproreda"/>
        <w:numPr>
          <w:ilvl w:val="0"/>
          <w:numId w:val="34"/>
        </w:numPr>
        <w:ind w:hanging="567" w:left="567"/>
        <w:rPr>
          <w:rFonts w:hAnsi="Times New Roman" w:ascii="Times New Roman"/>
          <w:sz w:val="24"/>
          <w:szCs w:val="24"/>
        </w:rPr>
      </w:pPr>
      <w:r w:rsidRPr="001335CC">
        <w:rPr>
          <w:rFonts w:hAnsi="Times New Roman" w:ascii="Times New Roman"/>
          <w:caps/>
          <w:sz w:val="24"/>
          <w:szCs w:val="24"/>
        </w:rPr>
        <w:t>Ivka Dropučić</w:t>
      </w:r>
      <w:r w:rsidRPr="001335CC">
        <w:rPr>
          <w:rFonts w:hAnsi="Times New Roman" w:ascii="Times New Roman"/>
          <w:sz w:val="24"/>
          <w:szCs w:val="24"/>
        </w:rPr>
        <w:t>, odvjetnica, Sv. Ivan Zelina s tražbinom u iznosu od 4.047,50 kn</w:t>
      </w:r>
    </w:p>
    <w:p w:rsidRDefault="00E5518C" w:rsidP="00811173" w:rsidR="00E5518C">
      <w:pPr>
        <w:jc w:val="both"/>
      </w:pPr>
    </w:p>
    <w:p w:rsidRDefault="00E5518C" w:rsidP="00811173" w:rsidR="00E5518C">
      <w:pPr>
        <w:jc w:val="both"/>
      </w:pPr>
    </w:p>
    <w:p w:rsidRDefault="00E5518C" w:rsidP="00811173" w:rsidR="00E5518C">
      <w:pPr>
        <w:jc w:val="both"/>
      </w:pPr>
    </w:p>
    <w:p w:rsidRDefault="00811173" w:rsidP="00950980" w:rsidR="00950980">
      <w:pPr>
        <w:jc w:val="both"/>
      </w:pPr>
      <w:r>
        <w:t xml:space="preserve"> </w:t>
      </w:r>
    </w:p>
    <w:p w:rsidRDefault="00950980" w:rsidP="00950980" w:rsidR="00950980" w:rsidRPr="00A522C4">
      <w:pPr>
        <w:jc w:val="both"/>
      </w:pPr>
      <w:r>
        <w:t xml:space="preserve">Zbrajanjem glasova istih, tj iznosa pojedinih utvrđenih tražbina vjerovnika koji su dali svoj pristanak, utvrđuje se da su „ZA“ predloženu predstečajnu nagodbu glasovali vjerovnici čije tražbine ukupno </w:t>
      </w:r>
      <w:r w:rsidRPr="00A522C4">
        <w:t xml:space="preserve">iznose </w:t>
      </w:r>
      <w:r w:rsidR="00A522C4" w:rsidRPr="00A522C4">
        <w:t>934.154,07</w:t>
      </w:r>
      <w:r w:rsidRPr="00A522C4">
        <w:t xml:space="preserve"> kn, a kako je uvidom na web stranicu FINE i uvidom u rješenje o utvrđenim tražbinama kod ovog dužnika utvrđeno da ukupno utvrđene tražbine vjerovnika </w:t>
      </w:r>
      <w:r w:rsidR="0094290F" w:rsidRPr="00A522C4">
        <w:t xml:space="preserve">bez prioritetnih tražbina </w:t>
      </w:r>
      <w:r w:rsidRPr="00A522C4">
        <w:t xml:space="preserve">iznose </w:t>
      </w:r>
      <w:r w:rsidR="00E23B49" w:rsidRPr="00A522C4">
        <w:t>1.227.600,41</w:t>
      </w:r>
      <w:r w:rsidRPr="00A522C4">
        <w:t>, to dakle proizlazi da je pristanak</w:t>
      </w:r>
      <w:r w:rsidR="00E23B49" w:rsidRPr="00A522C4">
        <w:t xml:space="preserve"> za predstečajnu nagodbu dalo </w:t>
      </w:r>
      <w:r w:rsidR="00A522C4" w:rsidRPr="00A522C4">
        <w:t>76</w:t>
      </w:r>
      <w:r w:rsidR="00E23B49" w:rsidRPr="00A522C4">
        <w:t>,</w:t>
      </w:r>
      <w:r w:rsidR="00A522C4" w:rsidRPr="00A522C4">
        <w:t>09</w:t>
      </w:r>
      <w:r w:rsidRPr="00A522C4">
        <w:t xml:space="preserve"> % vjerovnika.</w:t>
      </w:r>
    </w:p>
    <w:p w:rsidRDefault="00950980" w:rsidP="00950980" w:rsidR="00950980">
      <w:pPr>
        <w:jc w:val="both"/>
      </w:pPr>
    </w:p>
    <w:p w:rsidRDefault="00950980" w:rsidP="00950980" w:rsidR="00950980">
      <w:pPr>
        <w:jc w:val="both"/>
      </w:pPr>
      <w:r>
        <w:t xml:space="preserve">Utvrđuje se, stoga, da su pristanak za sklapanje predstečajne nagodbe dali dužnik  i vjerovnici koji su prihvatili Plan financijskog restrukturiranja, a čije tražbine prelaze 2/3 vrijednosti svih utvrđenih tražbina. </w:t>
      </w:r>
    </w:p>
    <w:p w:rsidRDefault="00A522C4" w:rsidP="00950980" w:rsidR="00A522C4">
      <w:pPr>
        <w:jc w:val="both"/>
      </w:pPr>
    </w:p>
    <w:p w:rsidRDefault="00A522C4" w:rsidP="00950980" w:rsidR="00A522C4">
      <w:pPr>
        <w:jc w:val="both"/>
      </w:pPr>
    </w:p>
    <w:p w:rsidRDefault="00A522C4" w:rsidP="00950980" w:rsidR="00A522C4">
      <w:pPr>
        <w:jc w:val="both"/>
      </w:pPr>
    </w:p>
    <w:p w:rsidRDefault="00A522C4" w:rsidP="00950980" w:rsidR="00A522C4">
      <w:pPr>
        <w:jc w:val="both"/>
      </w:pPr>
    </w:p>
    <w:p w:rsidRDefault="00950980" w:rsidP="00950980" w:rsidR="00950980">
      <w:pPr>
        <w:jc w:val="both"/>
      </w:pPr>
    </w:p>
    <w:p w:rsidRDefault="0094290F" w:rsidP="00950980" w:rsidR="00950980">
      <w:pPr>
        <w:jc w:val="both"/>
      </w:pPr>
      <w:r>
        <w:lastRenderedPageBreak/>
        <w:t>Sud</w:t>
      </w:r>
      <w:r w:rsidR="00950980">
        <w:t xml:space="preserve"> donosi i javno objavljuje </w:t>
      </w:r>
    </w:p>
    <w:p w:rsidRDefault="00950980" w:rsidP="00950980" w:rsidR="00950980">
      <w:pPr>
        <w:jc w:val="both"/>
      </w:pPr>
      <w:r>
        <w:t xml:space="preserve"> </w:t>
      </w:r>
    </w:p>
    <w:p w:rsidRDefault="00950980" w:rsidP="00950980" w:rsidR="00950980">
      <w:pPr>
        <w:jc w:val="both"/>
      </w:pPr>
      <w:r>
        <w:t xml:space="preserve">                                      </w:t>
      </w:r>
      <w:r w:rsidR="00433539">
        <w:t xml:space="preserve">                         </w:t>
      </w:r>
      <w:r>
        <w:t>r j e š e n j e</w:t>
      </w:r>
    </w:p>
    <w:p w:rsidRDefault="00950980" w:rsidP="00950980" w:rsidR="00950980">
      <w:pPr>
        <w:jc w:val="both"/>
      </w:pPr>
    </w:p>
    <w:p w:rsidRDefault="00950980" w:rsidP="00950980" w:rsidR="00950980">
      <w:pPr>
        <w:jc w:val="both"/>
      </w:pPr>
      <w:r>
        <w:t xml:space="preserve">Odobrava se sklapanje predstečajne nagodbe u postupku nad </w:t>
      </w:r>
      <w:r w:rsidR="00546222" w:rsidRPr="00546222">
        <w:t>AUTO-SERVIS ZELINA d.d. Katarine Krizmanić 1, Sv. Ivan Zelina, OIB: 92655553055</w:t>
      </w:r>
      <w:r>
        <w:t xml:space="preserve">. </w:t>
      </w:r>
    </w:p>
    <w:p w:rsidRDefault="00950980" w:rsidP="00950980" w:rsidR="00950980">
      <w:pPr>
        <w:jc w:val="both"/>
      </w:pPr>
    </w:p>
    <w:p w:rsidRDefault="00950980" w:rsidP="00950980" w:rsidR="00950980">
      <w:pPr>
        <w:jc w:val="both"/>
      </w:pPr>
      <w:r>
        <w:t xml:space="preserve">                                                                Obrazloženje</w:t>
      </w:r>
    </w:p>
    <w:p w:rsidRDefault="00CB199C" w:rsidP="00950980" w:rsidR="00CB199C">
      <w:pPr>
        <w:jc w:val="both"/>
      </w:pPr>
    </w:p>
    <w:p w:rsidRDefault="00CB199C" w:rsidP="00950980" w:rsidR="00950980">
      <w:pPr>
        <w:jc w:val="both"/>
      </w:pPr>
      <w:r>
        <w:t xml:space="preserve">Iako su </w:t>
      </w:r>
      <w:r w:rsidRPr="00CB199C">
        <w:t xml:space="preserve">na ovom ročištu </w:t>
      </w:r>
      <w:r>
        <w:t xml:space="preserve">radi sklapanja predstečajne nagodbe </w:t>
      </w:r>
      <w:r w:rsidRPr="00CB199C">
        <w:t xml:space="preserve">prisutni i vjerovnici koji nisu prisustvovali u postupku pred FINA-om, a čije tražbine </w:t>
      </w:r>
      <w:r>
        <w:t xml:space="preserve">zajedno s tražbinama ostalih prisutnih vjerovnika </w:t>
      </w:r>
      <w:r w:rsidRPr="00CB199C">
        <w:t xml:space="preserve">ukupno iznose </w:t>
      </w:r>
      <w:r w:rsidR="00A522C4">
        <w:t xml:space="preserve">934.154,07  </w:t>
      </w:r>
      <w:r w:rsidRPr="00CB199C">
        <w:t>kn, to se</w:t>
      </w:r>
      <w:r>
        <w:t>, po stanovištu ovog suda,</w:t>
      </w:r>
      <w:r w:rsidRPr="00CB199C">
        <w:t xml:space="preserve"> smatra da su isti dali svoj pristanak za sklapanje predstečajne nagodbe i zajedno čine potrebnu većinu iz članka 63 ZFPPN.</w:t>
      </w:r>
    </w:p>
    <w:p w:rsidRDefault="00950980" w:rsidP="00950980" w:rsidR="00950980">
      <w:pPr>
        <w:jc w:val="both"/>
      </w:pPr>
      <w:r>
        <w:t>Kako su</w:t>
      </w:r>
      <w:r w:rsidR="00CB199C">
        <w:t>, dakle,</w:t>
      </w:r>
      <w:r>
        <w:t xml:space="preserve"> u konkretnom slučaju za prihvaćanje Plana financijskog restrukturiranja svoj pristanak </w:t>
      </w:r>
      <w:r w:rsidR="00811A32">
        <w:t xml:space="preserve">na ročištu dana 29. lipnja 2017. </w:t>
      </w:r>
      <w:r>
        <w:t xml:space="preserve">dali dužnik te vjerovnici čije tražbine iznose </w:t>
      </w:r>
      <w:r w:rsidR="00A522C4">
        <w:t xml:space="preserve">934.154,07 </w:t>
      </w:r>
      <w:r>
        <w:t>kn, što predstavlja više od 2/3 ukupno utvrđenih tražbina te kako je sadržaj predložene nagodbe u skladu s općim pravilima o sudskoj nagodbi, a u bitnim sastojcima je odgovarajući prihvaćenom Planu financijskog i operativnog restrukturiranja, to je, temeljem članka 66. stavak 9., u vezi članka 63. stavak 2. Zakona o financijskom poslovanju i predstečajnoj nagodbi  (NN 108/12., 81/13. i 112/13), sud donio rješenje kojim odobrava sklapanje naprijed navedene predstečajne nagodbe</w:t>
      </w:r>
      <w:r w:rsidR="00CB199C">
        <w:t>.</w:t>
      </w:r>
      <w:r>
        <w:t xml:space="preserve"> </w:t>
      </w:r>
    </w:p>
    <w:p w:rsidRDefault="00950980" w:rsidP="00950980" w:rsidR="00950980">
      <w:pPr>
        <w:jc w:val="both"/>
      </w:pPr>
    </w:p>
    <w:p w:rsidRDefault="00950980" w:rsidP="00950980" w:rsidR="00950980">
      <w:pPr>
        <w:jc w:val="both"/>
      </w:pPr>
      <w:r>
        <w:t>UPUTA O PRAVNOM LIJEKU:</w:t>
      </w:r>
    </w:p>
    <w:p w:rsidRDefault="00950980" w:rsidP="00950980" w:rsidR="00950980">
      <w:pPr>
        <w:jc w:val="both"/>
      </w:pPr>
      <w:r>
        <w:t xml:space="preserve">Protiv ovog rješenja kojim sud dopušta sklapanje predstečajne nagodbe može se izjaviti žalba Visokom trgovačkom sudu Republike Hrvatske, u roku od 8 dana  Žalba se podnosi putem ovog suda u tri primjerka. </w:t>
      </w:r>
    </w:p>
    <w:p w:rsidRDefault="00950980" w:rsidP="00950980" w:rsidR="00950980">
      <w:pPr>
        <w:jc w:val="both"/>
      </w:pPr>
    </w:p>
    <w:p w:rsidRDefault="00950980" w:rsidP="00950980" w:rsidR="00950980">
      <w:pPr>
        <w:jc w:val="both"/>
      </w:pPr>
    </w:p>
    <w:p w:rsidRDefault="00950980" w:rsidP="00950980" w:rsidR="00950980">
      <w:pPr>
        <w:jc w:val="both"/>
      </w:pPr>
      <w:r>
        <w:t xml:space="preserve">                                                                                                                       Sudac:</w:t>
      </w:r>
    </w:p>
    <w:p w:rsidRDefault="00950980" w:rsidP="00950980" w:rsidR="00684080">
      <w:pPr>
        <w:jc w:val="both"/>
      </w:pPr>
      <w:r>
        <w:t xml:space="preserve">                                                                                                                Vesna Sremac Šoštar</w:t>
      </w:r>
    </w:p>
    <w:p w:rsidRDefault="00684080" w:rsidP="00950980" w:rsidR="00684080">
      <w:pPr>
        <w:jc w:val="both"/>
      </w:pPr>
    </w:p>
    <w:p w:rsidRDefault="00950980" w:rsidP="00950980" w:rsidR="00950980">
      <w:pPr>
        <w:jc w:val="both"/>
      </w:pPr>
    </w:p>
    <w:p w:rsidRDefault="00950980" w:rsidP="00950980" w:rsidR="00950980">
      <w:pPr>
        <w:jc w:val="both"/>
      </w:pPr>
      <w:r>
        <w:t xml:space="preserve">Nakon toga stranke pristupaju potpisivanju sljedeće: </w:t>
      </w:r>
    </w:p>
    <w:p w:rsidRDefault="00950980" w:rsidP="00950980" w:rsidR="00950980">
      <w:pPr>
        <w:jc w:val="both"/>
      </w:pPr>
    </w:p>
    <w:p w:rsidRDefault="00546222" w:rsidP="00546222" w:rsidR="00950980">
      <w:pPr>
        <w:jc w:val="both"/>
      </w:pPr>
      <w:r>
        <w:t xml:space="preserve">                                           PREDSTEČAJNE NAGODBE</w:t>
      </w:r>
    </w:p>
    <w:p w:rsidRDefault="00950980" w:rsidP="00950980" w:rsidR="00950980">
      <w:pPr>
        <w:jc w:val="both"/>
      </w:pPr>
    </w:p>
    <w:p w:rsidRDefault="00950980" w:rsidP="00546222" w:rsidR="00546222">
      <w:pPr>
        <w:jc w:val="both"/>
      </w:pPr>
      <w:r>
        <w:t xml:space="preserve">I     Odobrava se predstečajna nagodba sklopljena između dužnika </w:t>
      </w:r>
      <w:r w:rsidR="00546222" w:rsidRPr="00546222">
        <w:t xml:space="preserve">AUTO-SERVIS ZELINA d.d., OIB: 92655553055, Katarine Krizmanić 1, Sveti Ivan Zelina </w:t>
      </w:r>
    </w:p>
    <w:p w:rsidRDefault="00546222" w:rsidP="00546222" w:rsidR="00546222">
      <w:pPr>
        <w:jc w:val="both"/>
      </w:pPr>
    </w:p>
    <w:p w:rsidRDefault="00950980" w:rsidP="00546222" w:rsidR="00546222">
      <w:pPr>
        <w:jc w:val="both"/>
      </w:pPr>
      <w:r>
        <w:t xml:space="preserve">i </w:t>
      </w:r>
    </w:p>
    <w:p w:rsidRDefault="00546222" w:rsidP="00546222" w:rsidR="00546222">
      <w:pPr>
        <w:jc w:val="both"/>
      </w:pPr>
    </w:p>
    <w:p w:rsidRDefault="00950980" w:rsidP="00546222" w:rsidR="00546222">
      <w:pPr>
        <w:jc w:val="both"/>
      </w:pPr>
      <w:r>
        <w:t>vjerovnika predstečajne na</w:t>
      </w:r>
      <w:r w:rsidR="00546222">
        <w:t>godbe čije tražbine čine potrebnu većinu iz članka 63. Zakona o financijskom poslovanju i predstečajnoj nagodbi, a temeljem članka 43. stavak 2. Zakona o financijskom poslovanju i predstečajnoj nagodbi, kako slijedi:</w:t>
      </w:r>
    </w:p>
    <w:p w:rsidRDefault="00546222" w:rsidP="00546222" w:rsidR="00546222">
      <w:pPr>
        <w:jc w:val="both"/>
      </w:pPr>
    </w:p>
    <w:p w:rsidRDefault="00950980" w:rsidP="00950980" w:rsidR="00950980" w:rsidRPr="00950980">
      <w:pPr>
        <w:jc w:val="both"/>
        <w:rPr>
          <w:lang w:eastAsia="hr-HR"/>
        </w:rPr>
      </w:pPr>
      <w:r w:rsidRPr="00950980">
        <w:rPr>
          <w:lang w:eastAsia="hr-HR"/>
        </w:rPr>
        <w:t>REPUBLIKA HRVATSKA – MINISTARSTVO FINANCIJA, Porezna</w:t>
      </w:r>
      <w:r w:rsidR="00546222">
        <w:rPr>
          <w:lang w:eastAsia="hr-HR"/>
        </w:rPr>
        <w:t xml:space="preserve"> uprava, Zagreb, Boškovićeva 5, </w:t>
      </w:r>
      <w:r w:rsidRPr="00950980">
        <w:rPr>
          <w:lang w:eastAsia="hr-HR"/>
        </w:rPr>
        <w:t xml:space="preserve">OIB: </w:t>
      </w:r>
      <w:r w:rsidR="00546222" w:rsidRPr="00546222">
        <w:rPr>
          <w:lang w:eastAsia="hr-HR"/>
        </w:rPr>
        <w:t>18683136487</w:t>
      </w:r>
      <w:r w:rsidR="00546222">
        <w:rPr>
          <w:lang w:eastAsia="hr-HR"/>
        </w:rPr>
        <w:t xml:space="preserve">                                                                      </w:t>
      </w:r>
    </w:p>
    <w:tbl>
      <w:tblPr>
        <w:tblW w:type="dxa" w:w="10207"/>
        <w:tblInd w:type="dxa" w:w="-34"/>
        <w:tblLook w:val="04A0" w:noVBand="1" w:noHBand="0" w:lastColumn="0" w:firstColumn="1" w:lastRow="0" w:firstRow="1"/>
      </w:tblPr>
      <w:tblGrid>
        <w:gridCol w:w="4253"/>
        <w:gridCol w:w="4111"/>
        <w:gridCol w:w="1843"/>
      </w:tblGrid>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TRGOMETAL d.o.o.</w:t>
            </w:r>
          </w:p>
        </w:tc>
        <w:tc>
          <w:tcPr>
            <w:tcW w:type="dxa" w:w="4111"/>
            <w:shd w:fill="auto" w:color="auto" w:val="clear"/>
            <w:noWrap/>
            <w:vAlign w:val="bottom"/>
            <w:hideMark/>
          </w:tcPr>
          <w:p w:rsidRDefault="00950980" w:rsidP="00774F85" w:rsidR="00950980" w:rsidRPr="00950980">
            <w:pPr>
              <w:rPr>
                <w:color w:val="000000"/>
                <w:lang w:eastAsia="hr-HR" w:val="en-US"/>
              </w:rPr>
            </w:pPr>
            <w:r w:rsidRPr="00950980">
              <w:rPr>
                <w:color w:val="000000"/>
                <w:lang w:eastAsia="hr-HR" w:val="en-US"/>
              </w:rPr>
              <w:t>KOVINSKA 4; ZAGREB</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 xml:space="preserve">OIB </w:t>
            </w:r>
            <w:r w:rsidRPr="00950980">
              <w:rPr>
                <w:color w:val="000000"/>
                <w:lang w:eastAsia="hr-HR" w:val="en-US"/>
              </w:rPr>
              <w:lastRenderedPageBreak/>
              <w:t>26004523816</w:t>
            </w:r>
          </w:p>
        </w:tc>
      </w:tr>
      <w:tr w:rsidTr="00950980" w:rsidR="00950980" w:rsidRPr="00950980">
        <w:trPr>
          <w:trHeight w:val="315"/>
        </w:trPr>
        <w:tc>
          <w:tcPr>
            <w:tcW w:type="dxa" w:w="4253"/>
            <w:shd w:fill="auto" w:color="auto" w:val="clear"/>
            <w:noWrap/>
            <w:vAlign w:val="bottom"/>
            <w:hideMark/>
          </w:tcPr>
          <w:p w:rsidRDefault="00950980" w:rsidP="00950980" w:rsidR="00811173">
            <w:pPr>
              <w:rPr>
                <w:color w:val="000000"/>
                <w:lang w:eastAsia="hr-HR" w:val="en-US"/>
              </w:rPr>
            </w:pPr>
            <w:r w:rsidRPr="00950980">
              <w:rPr>
                <w:color w:val="000000"/>
                <w:lang w:eastAsia="hr-HR" w:val="en-US"/>
              </w:rPr>
              <w:lastRenderedPageBreak/>
              <w:t xml:space="preserve"> </w:t>
            </w:r>
          </w:p>
          <w:p w:rsidRDefault="00950980" w:rsidP="00950980" w:rsidR="00950980" w:rsidRPr="00950980">
            <w:pPr>
              <w:rPr>
                <w:color w:val="000000"/>
                <w:lang w:eastAsia="hr-HR" w:val="en-US"/>
              </w:rPr>
            </w:pPr>
            <w:r w:rsidRPr="00950980">
              <w:rPr>
                <w:color w:val="000000"/>
                <w:lang w:eastAsia="hr-HR" w:val="en-US"/>
              </w:rPr>
              <w:t>TISKARA ZELINA d.d.</w:t>
            </w:r>
          </w:p>
        </w:tc>
        <w:tc>
          <w:tcPr>
            <w:tcW w:type="dxa" w:w="4111"/>
            <w:shd w:fill="auto" w:color="auto" w:val="clear"/>
            <w:noWrap/>
            <w:vAlign w:val="bottom"/>
            <w:hideMark/>
          </w:tcPr>
          <w:p w:rsidRDefault="00F13A1D" w:rsidP="00950980" w:rsidR="00F13A1D">
            <w:pPr>
              <w:rPr>
                <w:color w:val="000000"/>
                <w:lang w:eastAsia="hr-HR" w:val="en-US"/>
              </w:rPr>
            </w:pPr>
          </w:p>
          <w:p w:rsidRDefault="00950980" w:rsidP="00774F85" w:rsidR="00950980" w:rsidRPr="00950980">
            <w:pPr>
              <w:rPr>
                <w:color w:val="000000"/>
                <w:lang w:eastAsia="hr-HR" w:val="en-US"/>
              </w:rPr>
            </w:pPr>
            <w:r w:rsidRPr="00950980">
              <w:rPr>
                <w:color w:val="000000"/>
                <w:lang w:eastAsia="hr-HR" w:val="en-US"/>
              </w:rPr>
              <w:t>K. KRIZMANIĆ 1;  SV.I. ZELINA</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44670908452</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ZELINSKE KOMUNALIJE D.O.O.</w:t>
            </w:r>
          </w:p>
        </w:tc>
        <w:tc>
          <w:tcPr>
            <w:tcW w:type="dxa" w:w="4111"/>
            <w:shd w:fill="auto" w:color="auto" w:val="clear"/>
            <w:noWrap/>
            <w:vAlign w:val="bottom"/>
            <w:hideMark/>
          </w:tcPr>
          <w:p w:rsidRDefault="00F13A1D" w:rsidP="00950980" w:rsidR="00F13A1D">
            <w:pPr>
              <w:rPr>
                <w:color w:val="000000"/>
                <w:lang w:eastAsia="hr-HR" w:val="en-US"/>
              </w:rPr>
            </w:pPr>
          </w:p>
          <w:p w:rsidRDefault="00950980" w:rsidP="00774F85" w:rsidR="00950980" w:rsidRPr="00950980">
            <w:pPr>
              <w:rPr>
                <w:color w:val="000000"/>
                <w:lang w:eastAsia="hr-HR" w:val="en-US"/>
              </w:rPr>
            </w:pPr>
            <w:r w:rsidRPr="00950980">
              <w:rPr>
                <w:color w:val="000000"/>
                <w:lang w:eastAsia="hr-HR" w:val="en-US"/>
              </w:rPr>
              <w:t>K. KRIZMANIĆ 1;  SV.I. ZELINA</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55460105464</w:t>
            </w:r>
          </w:p>
        </w:tc>
      </w:tr>
      <w:tr w:rsidTr="00950980" w:rsidR="00950980" w:rsidRPr="00950980">
        <w:trPr>
          <w:trHeight w:val="315"/>
        </w:trPr>
        <w:tc>
          <w:tcPr>
            <w:tcW w:type="dxa" w:w="4253"/>
            <w:shd w:fill="auto" w:color="auto" w:val="clear"/>
            <w:noWrap/>
            <w:vAlign w:val="bottom"/>
            <w:hideMark/>
          </w:tcPr>
          <w:p w:rsidRDefault="00811173" w:rsidP="00950980" w:rsidR="00811173">
            <w:pPr>
              <w:rPr>
                <w:color w:val="000000"/>
                <w:lang w:eastAsia="hr-HR" w:val="en-US"/>
              </w:rPr>
            </w:pPr>
          </w:p>
          <w:p w:rsidRDefault="00950980" w:rsidP="00950980" w:rsidR="00950980">
            <w:pPr>
              <w:rPr>
                <w:color w:val="000000"/>
                <w:lang w:eastAsia="hr-HR" w:val="en-US"/>
              </w:rPr>
            </w:pPr>
            <w:r w:rsidRPr="00950980">
              <w:rPr>
                <w:color w:val="000000"/>
                <w:lang w:eastAsia="hr-HR" w:val="en-US"/>
              </w:rPr>
              <w:t>HT-HRV.TELEKOMUNIKACIJE d.d.</w:t>
            </w:r>
            <w:r w:rsidR="00811173">
              <w:rPr>
                <w:color w:val="000000"/>
                <w:lang w:eastAsia="hr-HR" w:val="en-US"/>
              </w:rPr>
              <w:t xml:space="preserve">                                                               </w:t>
            </w:r>
          </w:p>
          <w:p w:rsidRDefault="00811173" w:rsidP="00950980" w:rsidR="00811173" w:rsidRPr="00950980">
            <w:pPr>
              <w:rPr>
                <w:color w:val="000000"/>
                <w:lang w:eastAsia="hr-HR" w:val="en-US"/>
              </w:rPr>
            </w:pPr>
          </w:p>
        </w:tc>
        <w:tc>
          <w:tcPr>
            <w:tcW w:type="dxa" w:w="4111"/>
            <w:shd w:fill="auto" w:color="auto" w:val="clear"/>
            <w:noWrap/>
            <w:vAlign w:val="bottom"/>
            <w:hideMark/>
          </w:tcPr>
          <w:p w:rsidRDefault="00811173" w:rsidP="00950980" w:rsidR="00811173">
            <w:pPr>
              <w:rPr>
                <w:color w:val="000000"/>
                <w:lang w:eastAsia="hr-HR" w:val="en-US"/>
              </w:rPr>
            </w:pPr>
          </w:p>
          <w:p w:rsidRDefault="00811173" w:rsidP="00950980" w:rsidR="00950980">
            <w:pPr>
              <w:rPr>
                <w:color w:val="000000"/>
                <w:lang w:eastAsia="hr-HR" w:val="en-US"/>
              </w:rPr>
            </w:pPr>
            <w:r w:rsidRPr="00811173">
              <w:rPr>
                <w:color w:val="000000"/>
                <w:lang w:eastAsia="hr-HR" w:val="en-US"/>
              </w:rPr>
              <w:t>PALMOTIĆEVA 82; ZAGREB</w:t>
            </w:r>
          </w:p>
          <w:p w:rsidRDefault="00811173" w:rsidP="00950980" w:rsidR="00811173" w:rsidRPr="00950980">
            <w:pPr>
              <w:rPr>
                <w:color w:val="000000"/>
                <w:lang w:eastAsia="hr-HR" w:val="en-US"/>
              </w:rPr>
            </w:pP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81793146560</w:t>
            </w:r>
          </w:p>
        </w:tc>
      </w:tr>
      <w:tr w:rsidTr="00950980" w:rsidR="00950980" w:rsidRPr="00950980">
        <w:trPr>
          <w:trHeight w:val="315"/>
        </w:trPr>
        <w:tc>
          <w:tcPr>
            <w:tcW w:type="dxa" w:w="4253"/>
            <w:shd w:fill="auto" w:color="auto" w:val="clear"/>
            <w:noWrap/>
            <w:vAlign w:val="bottom"/>
            <w:hideMark/>
          </w:tcPr>
          <w:p w:rsidRDefault="00950980" w:rsidP="00F13A1D" w:rsidR="00950980">
            <w:pPr>
              <w:rPr>
                <w:color w:val="000000"/>
                <w:lang w:eastAsia="hr-HR" w:val="en-US"/>
              </w:rPr>
            </w:pPr>
            <w:r w:rsidRPr="00950980">
              <w:rPr>
                <w:color w:val="000000"/>
                <w:lang w:eastAsia="hr-HR" w:val="en-US"/>
              </w:rPr>
              <w:t>PENAVA ZELINA d.o.o.</w:t>
            </w:r>
          </w:p>
          <w:p w:rsidRDefault="00811173" w:rsidP="00950980" w:rsidR="00811173" w:rsidRPr="00950980">
            <w:pPr>
              <w:ind w:left="49"/>
              <w:rPr>
                <w:color w:val="000000"/>
                <w:lang w:eastAsia="hr-HR" w:val="en-US"/>
              </w:rPr>
            </w:pPr>
          </w:p>
        </w:tc>
        <w:tc>
          <w:tcPr>
            <w:tcW w:type="dxa" w:w="4111"/>
            <w:shd w:fill="auto" w:color="auto" w:val="clear"/>
            <w:noWrap/>
            <w:vAlign w:val="bottom"/>
            <w:hideMark/>
          </w:tcPr>
          <w:p w:rsidRDefault="00950980" w:rsidP="00774F85" w:rsidR="00950980" w:rsidRPr="00950980">
            <w:pPr>
              <w:rPr>
                <w:color w:val="000000"/>
                <w:lang w:eastAsia="hr-HR" w:val="en-US"/>
              </w:rPr>
            </w:pPr>
            <w:r w:rsidRPr="00950980">
              <w:rPr>
                <w:color w:val="000000"/>
                <w:lang w:eastAsia="hr-HR" w:val="en-US"/>
              </w:rPr>
              <w:t>BIŠKUPEC ZELINSKI 4A; SV.I.ZELINA</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65829680838</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HEP-OPERATER DISTRIB.SUSTAVA d.o.o.</w:t>
            </w:r>
          </w:p>
        </w:tc>
        <w:tc>
          <w:tcPr>
            <w:tcW w:type="dxa" w:w="4111"/>
            <w:shd w:fill="auto" w:color="auto" w:val="clear"/>
            <w:noWrap/>
            <w:vAlign w:val="bottom"/>
            <w:hideMark/>
          </w:tcPr>
          <w:p w:rsidRDefault="00950980" w:rsidP="00774F85" w:rsidR="00950980" w:rsidRPr="00950980">
            <w:pPr>
              <w:rPr>
                <w:color w:val="000000"/>
                <w:lang w:eastAsia="hr-HR" w:val="en-US"/>
              </w:rPr>
            </w:pPr>
            <w:r w:rsidRPr="00950980">
              <w:rPr>
                <w:color w:val="000000"/>
                <w:lang w:eastAsia="hr-HR" w:val="en-US"/>
              </w:rPr>
              <w:t>GUNDULIĆEVA 32; ZAGREB</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46830600751</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 xml:space="preserve">ADRIA NORMA </w:t>
            </w:r>
            <w:r w:rsidR="00F13A1D">
              <w:rPr>
                <w:color w:val="000000"/>
                <w:lang w:eastAsia="hr-HR" w:val="en-US"/>
              </w:rPr>
              <w:t>d.o.o.</w:t>
            </w:r>
          </w:p>
        </w:tc>
        <w:tc>
          <w:tcPr>
            <w:tcW w:type="dxa" w:w="4111"/>
            <w:shd w:fill="auto" w:color="auto" w:val="clear"/>
            <w:noWrap/>
            <w:vAlign w:val="bottom"/>
            <w:hideMark/>
          </w:tcPr>
          <w:p w:rsidRDefault="00F13A1D" w:rsidP="00950980" w:rsidR="00F13A1D">
            <w:pPr>
              <w:rPr>
                <w:color w:val="000000"/>
                <w:lang w:eastAsia="hr-HR" w:val="en-US"/>
              </w:rPr>
            </w:pPr>
          </w:p>
          <w:p w:rsidRDefault="00950980" w:rsidP="00950980" w:rsidR="00950980" w:rsidRPr="00950980">
            <w:pPr>
              <w:rPr>
                <w:color w:val="000000"/>
                <w:lang w:eastAsia="hr-HR" w:val="en-US"/>
              </w:rPr>
            </w:pPr>
            <w:r w:rsidRPr="00950980">
              <w:rPr>
                <w:color w:val="000000"/>
                <w:lang w:eastAsia="hr-HR" w:val="en-US"/>
              </w:rPr>
              <w:t>ZAGREB, ZAGREBAČKA AVENIJA 92</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80109350109</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 xml:space="preserve">ZAGREBAČKA BANKA </w:t>
            </w:r>
            <w:r w:rsidR="00F13A1D">
              <w:rPr>
                <w:color w:val="000000"/>
                <w:lang w:eastAsia="hr-HR" w:val="en-US"/>
              </w:rPr>
              <w:t>d.d.</w:t>
            </w:r>
          </w:p>
        </w:tc>
        <w:tc>
          <w:tcPr>
            <w:tcW w:type="dxa" w:w="4111"/>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ZAGREB, PAROMLINSKA</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92963223473</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GRAD SV.IVAN ZELINA</w:t>
            </w:r>
          </w:p>
        </w:tc>
        <w:tc>
          <w:tcPr>
            <w:tcW w:type="dxa" w:w="4111"/>
            <w:shd w:fill="auto" w:color="auto" w:val="clear"/>
            <w:noWrap/>
            <w:vAlign w:val="bottom"/>
            <w:hideMark/>
          </w:tcPr>
          <w:p w:rsidRDefault="00811173" w:rsidP="00950980" w:rsidR="00811173">
            <w:pPr>
              <w:rPr>
                <w:color w:val="000000"/>
                <w:lang w:eastAsia="hr-HR" w:val="en-US"/>
              </w:rPr>
            </w:pPr>
          </w:p>
          <w:p w:rsidRDefault="00950980" w:rsidP="00774F85" w:rsidR="00950980" w:rsidRPr="00950980">
            <w:pPr>
              <w:rPr>
                <w:color w:val="000000"/>
                <w:lang w:eastAsia="hr-HR" w:val="en-US"/>
              </w:rPr>
            </w:pPr>
            <w:r w:rsidRPr="00950980">
              <w:rPr>
                <w:color w:val="000000"/>
                <w:lang w:eastAsia="hr-HR" w:val="en-US"/>
              </w:rPr>
              <w:t>TRG A. STARČEVIĆA, SV.I.ZELINA</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47440047913</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CROATIA OSIGUTANJE</w:t>
            </w:r>
          </w:p>
        </w:tc>
        <w:tc>
          <w:tcPr>
            <w:tcW w:type="dxa" w:w="4111"/>
            <w:shd w:fill="auto" w:color="auto" w:val="clear"/>
            <w:noWrap/>
            <w:vAlign w:val="bottom"/>
            <w:hideMark/>
          </w:tcPr>
          <w:p w:rsidRDefault="00811173" w:rsidP="00950980" w:rsidR="00811173">
            <w:pPr>
              <w:rPr>
                <w:color w:val="000000"/>
                <w:lang w:eastAsia="hr-HR" w:val="en-US"/>
              </w:rPr>
            </w:pPr>
          </w:p>
          <w:p w:rsidRDefault="00950980" w:rsidP="00950980" w:rsidR="00950980" w:rsidRPr="00950980">
            <w:pPr>
              <w:rPr>
                <w:color w:val="000000"/>
                <w:lang w:eastAsia="hr-HR" w:val="en-US"/>
              </w:rPr>
            </w:pPr>
            <w:r w:rsidRPr="00950980">
              <w:rPr>
                <w:color w:val="000000"/>
                <w:lang w:eastAsia="hr-HR" w:val="en-US"/>
              </w:rPr>
              <w:t>ZAGREB, MIRAMARSKA CESTA 22</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26187994862</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KUDELIĆ d.o.o.</w:t>
            </w:r>
          </w:p>
        </w:tc>
        <w:tc>
          <w:tcPr>
            <w:tcW w:type="dxa" w:w="4111"/>
            <w:shd w:fill="auto" w:color="auto" w:val="clear"/>
            <w:noWrap/>
            <w:vAlign w:val="bottom"/>
            <w:hideMark/>
          </w:tcPr>
          <w:p w:rsidRDefault="00950980" w:rsidP="00774F85" w:rsidR="00950980" w:rsidRPr="00950980">
            <w:pPr>
              <w:rPr>
                <w:color w:val="000000"/>
                <w:lang w:eastAsia="hr-HR" w:val="en-US"/>
              </w:rPr>
            </w:pPr>
            <w:r w:rsidRPr="00950980">
              <w:rPr>
                <w:color w:val="000000"/>
                <w:lang w:eastAsia="hr-HR" w:val="en-US"/>
              </w:rPr>
              <w:t>BEDENICA bb; BEDENICA</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02312920864</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IZBOR TRGOVINA d.o.o.</w:t>
            </w:r>
          </w:p>
        </w:tc>
        <w:tc>
          <w:tcPr>
            <w:tcW w:type="dxa" w:w="4111"/>
            <w:shd w:fill="auto" w:color="auto" w:val="clear"/>
            <w:noWrap/>
            <w:vAlign w:val="bottom"/>
            <w:hideMark/>
          </w:tcPr>
          <w:p w:rsidRDefault="00F13A1D" w:rsidP="00950980" w:rsidR="00F13A1D">
            <w:pPr>
              <w:rPr>
                <w:color w:val="000000"/>
                <w:lang w:eastAsia="hr-HR" w:val="en-US"/>
              </w:rPr>
            </w:pPr>
          </w:p>
          <w:p w:rsidRDefault="00950980" w:rsidP="00950980" w:rsidR="00F13A1D">
            <w:pPr>
              <w:rPr>
                <w:color w:val="000000"/>
                <w:lang w:eastAsia="hr-HR" w:val="en-US"/>
              </w:rPr>
            </w:pPr>
            <w:r w:rsidRPr="00950980">
              <w:rPr>
                <w:color w:val="000000"/>
                <w:lang w:eastAsia="hr-HR" w:val="en-US"/>
              </w:rPr>
              <w:t xml:space="preserve">DONJOZELINSKA 185; D. </w:t>
            </w:r>
          </w:p>
          <w:p w:rsidRDefault="00950980" w:rsidP="00950980" w:rsidR="00950980" w:rsidRPr="00950980">
            <w:pPr>
              <w:rPr>
                <w:color w:val="000000"/>
                <w:lang w:eastAsia="hr-HR" w:val="en-US"/>
              </w:rPr>
            </w:pPr>
            <w:r w:rsidRPr="00950980">
              <w:rPr>
                <w:color w:val="000000"/>
                <w:lang w:eastAsia="hr-HR" w:val="en-US"/>
              </w:rPr>
              <w:t>ZELINA</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24790257128</w:t>
            </w:r>
          </w:p>
        </w:tc>
      </w:tr>
      <w:tr w:rsidTr="00950980" w:rsidR="00950980" w:rsidRPr="00950980">
        <w:trPr>
          <w:trHeight w:val="315"/>
        </w:trPr>
        <w:tc>
          <w:tcPr>
            <w:tcW w:type="dxa" w:w="4253"/>
            <w:shd w:fill="auto" w:color="auto" w:val="clear"/>
            <w:noWrap/>
            <w:vAlign w:val="bottom"/>
            <w:hideMark/>
          </w:tcPr>
          <w:p w:rsidRDefault="00950980" w:rsidP="00A522C4" w:rsidR="00950980" w:rsidRPr="00950980">
            <w:pPr>
              <w:rPr>
                <w:color w:val="000000"/>
                <w:lang w:eastAsia="hr-HR" w:val="en-US"/>
              </w:rPr>
            </w:pPr>
            <w:r w:rsidRPr="00950980">
              <w:rPr>
                <w:color w:val="000000"/>
                <w:lang w:eastAsia="hr-HR" w:val="en-US"/>
              </w:rPr>
              <w:t>F</w:t>
            </w:r>
            <w:r w:rsidR="005611F0">
              <w:rPr>
                <w:color w:val="000000"/>
                <w:lang w:eastAsia="hr-HR" w:val="en-US"/>
              </w:rPr>
              <w:t>I</w:t>
            </w:r>
            <w:r w:rsidRPr="00950980">
              <w:rPr>
                <w:color w:val="000000"/>
                <w:lang w:eastAsia="hr-HR" w:val="en-US"/>
              </w:rPr>
              <w:t xml:space="preserve">LIKON </w:t>
            </w:r>
            <w:r w:rsidR="00A522C4">
              <w:rPr>
                <w:color w:val="000000"/>
                <w:lang w:eastAsia="hr-HR" w:val="en-US"/>
              </w:rPr>
              <w:t>d.o.o.</w:t>
            </w:r>
          </w:p>
        </w:tc>
        <w:tc>
          <w:tcPr>
            <w:tcW w:type="dxa" w:w="4111"/>
            <w:shd w:fill="auto" w:color="auto" w:val="clear"/>
            <w:noWrap/>
            <w:vAlign w:val="bottom"/>
            <w:hideMark/>
          </w:tcPr>
          <w:p w:rsidRDefault="00950980" w:rsidP="00774F85" w:rsidR="00950980" w:rsidRPr="00950980">
            <w:pPr>
              <w:rPr>
                <w:color w:val="000000"/>
                <w:lang w:eastAsia="hr-HR" w:val="en-US"/>
              </w:rPr>
            </w:pPr>
            <w:r w:rsidRPr="00950980">
              <w:rPr>
                <w:color w:val="000000"/>
                <w:lang w:eastAsia="hr-HR" w:val="en-US"/>
              </w:rPr>
              <w:t>PETRA HEKTOROVIĆA 2; ZAGREB</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88391006548</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NACIONAL d.o.o.</w:t>
            </w:r>
          </w:p>
        </w:tc>
        <w:tc>
          <w:tcPr>
            <w:tcW w:type="dxa" w:w="4111"/>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GAJEVA 10; 43 000 BJELOVAR</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37888266653</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JADRANSKO OSIGURANJE</w:t>
            </w:r>
          </w:p>
        </w:tc>
        <w:tc>
          <w:tcPr>
            <w:tcW w:type="dxa" w:w="4111"/>
            <w:shd w:fill="auto" w:color="auto" w:val="clear"/>
            <w:noWrap/>
            <w:vAlign w:val="bottom"/>
            <w:hideMark/>
          </w:tcPr>
          <w:p w:rsidRDefault="00950980" w:rsidP="00774F85" w:rsidR="00950980" w:rsidRPr="00950980">
            <w:pPr>
              <w:rPr>
                <w:color w:val="000000"/>
                <w:lang w:eastAsia="hr-HR" w:val="en-US"/>
              </w:rPr>
            </w:pPr>
            <w:r w:rsidRPr="00950980">
              <w:rPr>
                <w:color w:val="000000"/>
                <w:lang w:eastAsia="hr-HR" w:val="en-US"/>
              </w:rPr>
              <w:t>VLAŠKA 121; ZAGREB</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94472454976</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GETIM d.o.o.</w:t>
            </w:r>
          </w:p>
        </w:tc>
        <w:tc>
          <w:tcPr>
            <w:tcW w:type="dxa" w:w="4111"/>
            <w:shd w:fill="auto" w:color="auto" w:val="clear"/>
            <w:noWrap/>
            <w:vAlign w:val="bottom"/>
            <w:hideMark/>
          </w:tcPr>
          <w:p w:rsidRDefault="00950980" w:rsidP="00774F85" w:rsidR="00950980" w:rsidRPr="00950980">
            <w:pPr>
              <w:rPr>
                <w:color w:val="000000"/>
                <w:lang w:eastAsia="hr-HR" w:val="en-US"/>
              </w:rPr>
            </w:pPr>
            <w:r w:rsidRPr="00950980">
              <w:rPr>
                <w:color w:val="000000"/>
                <w:lang w:eastAsia="hr-HR" w:val="en-US"/>
              </w:rPr>
              <w:t>GAJEVA 4B; SV.I. ZELINA</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71233253599</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AUTOCOMMERCE d.o.o.</w:t>
            </w:r>
          </w:p>
        </w:tc>
        <w:tc>
          <w:tcPr>
            <w:tcW w:type="dxa" w:w="4111"/>
            <w:shd w:fill="auto" w:color="auto" w:val="clear"/>
            <w:noWrap/>
            <w:vAlign w:val="bottom"/>
            <w:hideMark/>
          </w:tcPr>
          <w:p w:rsidRDefault="00950980" w:rsidP="00774F85" w:rsidR="00950980" w:rsidRPr="00950980">
            <w:pPr>
              <w:rPr>
                <w:color w:val="000000"/>
                <w:lang w:eastAsia="hr-HR" w:val="en-US"/>
              </w:rPr>
            </w:pPr>
            <w:r w:rsidRPr="00950980">
              <w:rPr>
                <w:color w:val="000000"/>
                <w:lang w:eastAsia="hr-HR" w:val="en-US"/>
              </w:rPr>
              <w:t>JABLANSKA 80; Zagreb</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36844439304</w:t>
            </w:r>
          </w:p>
        </w:tc>
      </w:tr>
      <w:tr w:rsidTr="00950980" w:rsidR="00950980" w:rsidRPr="00950980">
        <w:trPr>
          <w:trHeight w:val="315"/>
        </w:trPr>
        <w:tc>
          <w:tcPr>
            <w:tcW w:type="dxa" w:w="4253"/>
            <w:shd w:fill="auto" w:color="auto" w:val="clear"/>
            <w:noWrap/>
            <w:vAlign w:val="bottom"/>
            <w:hideMark/>
          </w:tcPr>
          <w:p w:rsidRDefault="00F13A1D" w:rsidP="00950980" w:rsidR="00F13A1D">
            <w:pPr>
              <w:rPr>
                <w:color w:val="000000"/>
                <w:lang w:eastAsia="hr-HR" w:val="en-US"/>
              </w:rPr>
            </w:pPr>
          </w:p>
          <w:p w:rsidRDefault="00F13A1D" w:rsidP="00950980" w:rsidR="00F13A1D">
            <w:pPr>
              <w:rPr>
                <w:color w:val="000000"/>
                <w:lang w:eastAsia="hr-HR" w:val="en-US"/>
              </w:rPr>
            </w:pPr>
          </w:p>
          <w:p w:rsidRDefault="00950980" w:rsidP="00950980" w:rsidR="00950980" w:rsidRPr="00950980">
            <w:pPr>
              <w:rPr>
                <w:color w:val="000000"/>
                <w:lang w:eastAsia="hr-HR" w:val="en-US"/>
              </w:rPr>
            </w:pPr>
            <w:r w:rsidRPr="00950980">
              <w:rPr>
                <w:color w:val="000000"/>
                <w:lang w:eastAsia="hr-HR" w:val="en-US"/>
              </w:rPr>
              <w:t>JAVNI BILJEŽNIK BRANKA RAČKI</w:t>
            </w:r>
          </w:p>
        </w:tc>
        <w:tc>
          <w:tcPr>
            <w:tcW w:type="dxa" w:w="4111"/>
            <w:shd w:fill="auto" w:color="auto" w:val="clear"/>
            <w:noWrap/>
            <w:vAlign w:val="bottom"/>
            <w:hideMark/>
          </w:tcPr>
          <w:p w:rsidRDefault="00950980" w:rsidP="00774F85" w:rsidR="00950980" w:rsidRPr="00950980">
            <w:pPr>
              <w:rPr>
                <w:color w:val="000000"/>
                <w:lang w:eastAsia="hr-HR" w:val="en-US"/>
              </w:rPr>
            </w:pPr>
            <w:r w:rsidRPr="00950980">
              <w:rPr>
                <w:color w:val="000000"/>
                <w:lang w:eastAsia="hr-HR" w:val="en-US"/>
              </w:rPr>
              <w:t>TRG A. STARČEVIĆA, SV.I.ZELINA</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49298930281</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ODVJETNIK IVKA DROPULIĆ</w:t>
            </w:r>
          </w:p>
        </w:tc>
        <w:tc>
          <w:tcPr>
            <w:tcW w:type="dxa" w:w="4111"/>
            <w:shd w:fill="auto" w:color="auto" w:val="clear"/>
            <w:noWrap/>
            <w:vAlign w:val="bottom"/>
            <w:hideMark/>
          </w:tcPr>
          <w:p w:rsidRDefault="00F13A1D" w:rsidP="00950980" w:rsidR="00F13A1D">
            <w:pPr>
              <w:rPr>
                <w:color w:val="000000"/>
                <w:lang w:eastAsia="hr-HR" w:val="en-US"/>
              </w:rPr>
            </w:pPr>
          </w:p>
          <w:p w:rsidRDefault="00950980" w:rsidP="00774F85" w:rsidR="00950980" w:rsidRPr="00950980">
            <w:pPr>
              <w:rPr>
                <w:color w:val="000000"/>
                <w:lang w:eastAsia="hr-HR" w:val="en-US"/>
              </w:rPr>
            </w:pPr>
            <w:r w:rsidRPr="00950980">
              <w:rPr>
                <w:color w:val="000000"/>
                <w:lang w:eastAsia="hr-HR" w:val="en-US"/>
              </w:rPr>
              <w:t>GUNDULIĆEVA 1A; SV.I. ZELINA</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97925671339</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 xml:space="preserve">ENERGOATEST ZAŠTITA </w:t>
            </w:r>
            <w:r w:rsidR="00F13A1D">
              <w:rPr>
                <w:color w:val="000000"/>
                <w:lang w:eastAsia="hr-HR" w:val="en-US"/>
              </w:rPr>
              <w:t>d.o.o.</w:t>
            </w:r>
          </w:p>
        </w:tc>
        <w:tc>
          <w:tcPr>
            <w:tcW w:type="dxa" w:w="4111"/>
            <w:shd w:fill="auto" w:color="auto" w:val="clear"/>
            <w:noWrap/>
            <w:vAlign w:val="bottom"/>
            <w:hideMark/>
          </w:tcPr>
          <w:p w:rsidRDefault="00950980" w:rsidP="00774F85" w:rsidR="00950980" w:rsidRPr="00950980">
            <w:pPr>
              <w:rPr>
                <w:color w:val="000000"/>
                <w:lang w:eastAsia="hr-HR" w:val="en-US"/>
              </w:rPr>
            </w:pPr>
            <w:r w:rsidRPr="00950980">
              <w:rPr>
                <w:color w:val="000000"/>
                <w:lang w:eastAsia="hr-HR" w:val="en-US"/>
              </w:rPr>
              <w:t>POTOČNJAKOCA 4; ZAGREB</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67546770608</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CA-S-PER,vl. DRAGIJA SNJEŽANA</w:t>
            </w:r>
          </w:p>
        </w:tc>
        <w:tc>
          <w:tcPr>
            <w:tcW w:type="dxa" w:w="4111"/>
            <w:shd w:fill="auto" w:color="auto" w:val="clear"/>
            <w:noWrap/>
            <w:vAlign w:val="bottom"/>
            <w:hideMark/>
          </w:tcPr>
          <w:p w:rsidRDefault="00950980" w:rsidP="00774F85" w:rsidR="00950980" w:rsidRPr="00950980">
            <w:pPr>
              <w:rPr>
                <w:color w:val="000000"/>
                <w:lang w:eastAsia="hr-HR" w:val="en-US"/>
              </w:rPr>
            </w:pPr>
            <w:r w:rsidRPr="00950980">
              <w:rPr>
                <w:color w:val="000000"/>
                <w:lang w:eastAsia="hr-HR" w:val="en-US"/>
              </w:rPr>
              <w:t>KALINJE 4A;  SV.I. ZELINA</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41932582898</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H.I.B. d.o.o.</w:t>
            </w:r>
          </w:p>
        </w:tc>
        <w:tc>
          <w:tcPr>
            <w:tcW w:type="dxa" w:w="4111"/>
            <w:shd w:fill="auto" w:color="auto" w:val="clear"/>
            <w:noWrap/>
            <w:vAlign w:val="bottom"/>
            <w:hideMark/>
          </w:tcPr>
          <w:p w:rsidRDefault="00F13A1D" w:rsidP="00950980" w:rsidR="00F13A1D">
            <w:pPr>
              <w:rPr>
                <w:color w:val="000000"/>
                <w:lang w:eastAsia="hr-HR" w:val="en-US"/>
              </w:rPr>
            </w:pPr>
          </w:p>
          <w:p w:rsidRDefault="00950980" w:rsidP="00774F85" w:rsidR="00950980" w:rsidRPr="00950980">
            <w:pPr>
              <w:rPr>
                <w:color w:val="000000"/>
                <w:lang w:eastAsia="hr-HR" w:val="en-US"/>
              </w:rPr>
            </w:pPr>
            <w:r w:rsidRPr="00950980">
              <w:rPr>
                <w:color w:val="000000"/>
                <w:lang w:eastAsia="hr-HR" w:val="en-US"/>
              </w:rPr>
              <w:t>HRNJANEC,HASANI 40; D.ZELINA</w:t>
            </w:r>
          </w:p>
        </w:tc>
        <w:tc>
          <w:tcPr>
            <w:tcW w:type="dxa" w:w="1843"/>
            <w:shd w:fill="auto" w:color="auto" w:val="clear"/>
            <w:noWrap/>
            <w:vAlign w:val="bottom"/>
            <w:hideMark/>
          </w:tcPr>
          <w:p w:rsidRDefault="00950980" w:rsidP="00950980" w:rsidR="00950980">
            <w:pPr>
              <w:jc w:val="right"/>
              <w:rPr>
                <w:color w:val="000000"/>
                <w:lang w:eastAsia="hr-HR" w:val="en-US"/>
              </w:rPr>
            </w:pPr>
            <w:r w:rsidRPr="00950980">
              <w:rPr>
                <w:color w:val="000000"/>
                <w:lang w:eastAsia="hr-HR" w:val="en-US"/>
              </w:rPr>
              <w:t>OIB 45663502543</w:t>
            </w:r>
          </w:p>
          <w:p w:rsidRDefault="005611F0" w:rsidP="00950980" w:rsidR="005611F0" w:rsidRPr="00950980">
            <w:pPr>
              <w:jc w:val="right"/>
              <w:rPr>
                <w:color w:val="000000"/>
                <w:lang w:eastAsia="hr-HR" w:val="en-US"/>
              </w:rPr>
            </w:pP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lang w:eastAsia="hr-HR" w:val="en-US"/>
              </w:rPr>
            </w:pPr>
            <w:r w:rsidRPr="00950980">
              <w:rPr>
                <w:lang w:eastAsia="hr-HR" w:val="en-US"/>
              </w:rPr>
              <w:lastRenderedPageBreak/>
              <w:t>P.A. d.o.o.</w:t>
            </w:r>
          </w:p>
        </w:tc>
        <w:tc>
          <w:tcPr>
            <w:tcW w:type="dxa" w:w="4111"/>
            <w:shd w:fill="auto" w:color="auto" w:val="clear"/>
            <w:noWrap/>
            <w:vAlign w:val="bottom"/>
            <w:hideMark/>
          </w:tcPr>
          <w:p w:rsidRDefault="00F13A1D" w:rsidP="00950980" w:rsidR="00F13A1D">
            <w:pPr>
              <w:rPr>
                <w:lang w:eastAsia="hr-HR" w:val="en-US"/>
              </w:rPr>
            </w:pPr>
          </w:p>
          <w:p w:rsidRDefault="00950980" w:rsidP="00774F85" w:rsidR="00950980" w:rsidRPr="00950980">
            <w:pPr>
              <w:rPr>
                <w:lang w:eastAsia="hr-HR" w:val="en-US"/>
              </w:rPr>
            </w:pPr>
            <w:r w:rsidRPr="00950980">
              <w:rPr>
                <w:lang w:eastAsia="hr-HR" w:val="en-US"/>
              </w:rPr>
              <w:t>UL.GRADA VUKOVARA 254; ZAGREB</w:t>
            </w:r>
          </w:p>
        </w:tc>
        <w:tc>
          <w:tcPr>
            <w:tcW w:type="dxa" w:w="1843"/>
            <w:shd w:fill="auto" w:color="auto" w:val="clear"/>
            <w:noWrap/>
            <w:vAlign w:val="bottom"/>
            <w:hideMark/>
          </w:tcPr>
          <w:p w:rsidRDefault="00950980" w:rsidP="00950980" w:rsidR="00950980" w:rsidRPr="00950980">
            <w:pPr>
              <w:jc w:val="right"/>
              <w:rPr>
                <w:lang w:eastAsia="hr-HR" w:val="en-US"/>
              </w:rPr>
            </w:pPr>
            <w:r w:rsidRPr="00950980">
              <w:rPr>
                <w:lang w:eastAsia="hr-HR" w:val="en-US"/>
              </w:rPr>
              <w:t>OIB 99674633291</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MIKRA MATIK AUTODJELOVI d.o.o.</w:t>
            </w:r>
          </w:p>
        </w:tc>
        <w:tc>
          <w:tcPr>
            <w:tcW w:type="dxa" w:w="4111"/>
            <w:shd w:fill="auto" w:color="auto" w:val="clear"/>
            <w:noWrap/>
            <w:vAlign w:val="bottom"/>
            <w:hideMark/>
          </w:tcPr>
          <w:p w:rsidRDefault="00F13A1D" w:rsidP="00950980" w:rsidR="00F13A1D">
            <w:pPr>
              <w:rPr>
                <w:color w:val="000000"/>
                <w:lang w:eastAsia="hr-HR" w:val="en-US"/>
              </w:rPr>
            </w:pPr>
          </w:p>
          <w:p w:rsidRDefault="00950980" w:rsidP="00774F85" w:rsidR="00950980" w:rsidRPr="00950980">
            <w:pPr>
              <w:rPr>
                <w:color w:val="000000"/>
                <w:lang w:eastAsia="hr-HR" w:val="en-US"/>
              </w:rPr>
            </w:pPr>
            <w:r w:rsidRPr="00950980">
              <w:rPr>
                <w:color w:val="000000"/>
                <w:lang w:eastAsia="hr-HR" w:val="en-US"/>
              </w:rPr>
              <w:t>ZAGREBAČKA 162B; SESVETE</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54624862491</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MANDURIĆ d.o.o.</w:t>
            </w:r>
          </w:p>
        </w:tc>
        <w:tc>
          <w:tcPr>
            <w:tcW w:type="dxa" w:w="4111"/>
            <w:shd w:fill="auto" w:color="auto" w:val="clear"/>
            <w:noWrap/>
            <w:vAlign w:val="bottom"/>
            <w:hideMark/>
          </w:tcPr>
          <w:p w:rsidRDefault="00950980" w:rsidP="00774F85" w:rsidR="00950980" w:rsidRPr="00950980">
            <w:pPr>
              <w:rPr>
                <w:color w:val="000000"/>
                <w:lang w:eastAsia="hr-HR" w:val="en-US"/>
              </w:rPr>
            </w:pPr>
            <w:r w:rsidRPr="00950980">
              <w:rPr>
                <w:color w:val="000000"/>
                <w:lang w:eastAsia="hr-HR" w:val="en-US"/>
              </w:rPr>
              <w:t>TRATINSKA 74; ZAGREB</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40128057701</w:t>
            </w:r>
          </w:p>
        </w:tc>
      </w:tr>
      <w:tr w:rsidTr="00950980" w:rsidR="00950980" w:rsidRPr="00950980">
        <w:trPr>
          <w:trHeight w:val="315"/>
        </w:trPr>
        <w:tc>
          <w:tcPr>
            <w:tcW w:type="dxa" w:w="4253"/>
            <w:shd w:fill="auto" w:color="auto" w:val="clear"/>
            <w:noWrap/>
            <w:vAlign w:val="bottom"/>
            <w:hideMark/>
          </w:tcPr>
          <w:p w:rsidRDefault="00F13A1D" w:rsidP="00950980" w:rsidR="00F13A1D">
            <w:pPr>
              <w:rPr>
                <w:color w:val="000000"/>
                <w:lang w:eastAsia="hr-HR" w:val="en-US"/>
              </w:rPr>
            </w:pPr>
          </w:p>
          <w:p w:rsidRDefault="00774F85" w:rsidP="00950980" w:rsidR="00774F85">
            <w:pPr>
              <w:rPr>
                <w:color w:val="000000"/>
                <w:lang w:eastAsia="hr-HR" w:val="en-US"/>
              </w:rPr>
            </w:pPr>
          </w:p>
          <w:p w:rsidRDefault="00950980" w:rsidP="00950980" w:rsidR="00950980" w:rsidRPr="00950980">
            <w:pPr>
              <w:rPr>
                <w:color w:val="000000"/>
                <w:lang w:eastAsia="hr-HR" w:val="en-US"/>
              </w:rPr>
            </w:pPr>
            <w:r w:rsidRPr="00950980">
              <w:rPr>
                <w:color w:val="000000"/>
                <w:lang w:eastAsia="hr-HR" w:val="en-US"/>
              </w:rPr>
              <w:t>BERNER d.o.o.</w:t>
            </w:r>
          </w:p>
        </w:tc>
        <w:tc>
          <w:tcPr>
            <w:tcW w:type="dxa" w:w="4111"/>
            <w:shd w:fill="auto" w:color="auto" w:val="clear"/>
            <w:noWrap/>
            <w:vAlign w:val="bottom"/>
            <w:hideMark/>
          </w:tcPr>
          <w:p w:rsidRDefault="00950980" w:rsidP="00950980" w:rsidR="00F13A1D">
            <w:pPr>
              <w:rPr>
                <w:color w:val="000000"/>
                <w:lang w:eastAsia="hr-HR" w:val="en-US"/>
              </w:rPr>
            </w:pPr>
            <w:r w:rsidRPr="00950980">
              <w:rPr>
                <w:color w:val="000000"/>
                <w:lang w:eastAsia="hr-HR" w:val="en-US"/>
              </w:rPr>
              <w:t xml:space="preserve">CMP </w:t>
            </w:r>
          </w:p>
          <w:p w:rsidRDefault="00950980" w:rsidP="00950980" w:rsidR="00950980" w:rsidRPr="00950980">
            <w:pPr>
              <w:rPr>
                <w:color w:val="000000"/>
                <w:lang w:eastAsia="hr-HR" w:val="en-US"/>
              </w:rPr>
            </w:pPr>
            <w:r w:rsidRPr="00950980">
              <w:rPr>
                <w:color w:val="000000"/>
                <w:lang w:eastAsia="hr-HR" w:val="en-US"/>
              </w:rPr>
              <w:t>SAVICASPANIC;MAJSTORSKA;ZG</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66471923099</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INA MAZIVAd.o.o.</w:t>
            </w:r>
          </w:p>
        </w:tc>
        <w:tc>
          <w:tcPr>
            <w:tcW w:type="dxa" w:w="4111"/>
            <w:shd w:fill="auto" w:color="auto" w:val="clear"/>
            <w:noWrap/>
            <w:vAlign w:val="bottom"/>
            <w:hideMark/>
          </w:tcPr>
          <w:p w:rsidRDefault="00F13A1D" w:rsidP="00950980" w:rsidR="00F13A1D">
            <w:pPr>
              <w:rPr>
                <w:color w:val="000000"/>
                <w:lang w:eastAsia="hr-HR" w:val="en-US"/>
              </w:rPr>
            </w:pPr>
          </w:p>
          <w:p w:rsidRDefault="00950980" w:rsidP="00F13A1D" w:rsidR="00950980" w:rsidRPr="00950980">
            <w:pPr>
              <w:rPr>
                <w:color w:val="000000"/>
                <w:lang w:eastAsia="hr-HR" w:val="en-US"/>
              </w:rPr>
            </w:pPr>
            <w:r w:rsidRPr="00950980">
              <w:rPr>
                <w:color w:val="000000"/>
                <w:lang w:eastAsia="hr-HR" w:val="en-US"/>
              </w:rPr>
              <w:t>RADNIČKA CESTA 175; ZAGREB</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63988426425</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HRVATSKA RADIOTELEVIZIJA</w:t>
            </w:r>
          </w:p>
        </w:tc>
        <w:tc>
          <w:tcPr>
            <w:tcW w:type="dxa" w:w="4111"/>
            <w:shd w:fill="auto" w:color="auto" w:val="clear"/>
            <w:noWrap/>
            <w:vAlign w:val="bottom"/>
            <w:hideMark/>
          </w:tcPr>
          <w:p w:rsidRDefault="00950980" w:rsidP="00F13A1D" w:rsidR="00950980" w:rsidRPr="00950980">
            <w:pPr>
              <w:rPr>
                <w:color w:val="000000"/>
                <w:lang w:eastAsia="hr-HR" w:val="en-US"/>
              </w:rPr>
            </w:pPr>
            <w:r w:rsidRPr="00950980">
              <w:rPr>
                <w:color w:val="000000"/>
                <w:lang w:eastAsia="hr-HR" w:val="en-US"/>
              </w:rPr>
              <w:t>PRISAVLJE 3; ZAGREB</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68419124305</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CONCOLOR d.o.o.</w:t>
            </w:r>
          </w:p>
        </w:tc>
        <w:tc>
          <w:tcPr>
            <w:tcW w:type="dxa" w:w="4111"/>
            <w:shd w:fill="auto" w:color="auto" w:val="clear"/>
            <w:noWrap/>
            <w:vAlign w:val="bottom"/>
            <w:hideMark/>
          </w:tcPr>
          <w:p w:rsidRDefault="00F13A1D" w:rsidP="00950980" w:rsidR="00F13A1D">
            <w:pPr>
              <w:rPr>
                <w:color w:val="000000"/>
                <w:lang w:eastAsia="hr-HR" w:val="en-US"/>
              </w:rPr>
            </w:pPr>
          </w:p>
          <w:p w:rsidRDefault="00950980" w:rsidP="00F13A1D" w:rsidR="00950980" w:rsidRPr="00950980">
            <w:pPr>
              <w:rPr>
                <w:color w:val="000000"/>
                <w:lang w:eastAsia="hr-HR" w:val="en-US"/>
              </w:rPr>
            </w:pPr>
            <w:r w:rsidRPr="00950980">
              <w:rPr>
                <w:color w:val="000000"/>
                <w:lang w:eastAsia="hr-HR" w:val="en-US"/>
              </w:rPr>
              <w:t>LJUDEVITA POSAVSKOG 8; SESVETE</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89021876450</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MIKRA LAK d.o.o.</w:t>
            </w:r>
          </w:p>
        </w:tc>
        <w:tc>
          <w:tcPr>
            <w:tcW w:type="dxa" w:w="4111"/>
            <w:shd w:fill="auto" w:color="auto" w:val="clear"/>
            <w:noWrap/>
            <w:vAlign w:val="bottom"/>
            <w:hideMark/>
          </w:tcPr>
          <w:p w:rsidRDefault="00950980" w:rsidP="00F13A1D" w:rsidR="00950980" w:rsidRPr="00950980">
            <w:pPr>
              <w:rPr>
                <w:color w:val="000000"/>
                <w:lang w:eastAsia="hr-HR" w:val="en-US"/>
              </w:rPr>
            </w:pPr>
            <w:r w:rsidRPr="00950980">
              <w:rPr>
                <w:color w:val="000000"/>
                <w:lang w:eastAsia="hr-HR" w:val="en-US"/>
              </w:rPr>
              <w:t>MAKSIMIRSKA 129; ZAGREB</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59301428810</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MI-VETA d.o.o.</w:t>
            </w:r>
          </w:p>
        </w:tc>
        <w:tc>
          <w:tcPr>
            <w:tcW w:type="dxa" w:w="4111"/>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PAVLEKA MIŠKINE 30, VRBOVEC</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68416312897</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EKO LEX d.o.o.</w:t>
            </w:r>
          </w:p>
        </w:tc>
        <w:tc>
          <w:tcPr>
            <w:tcW w:type="dxa" w:w="4111"/>
            <w:shd w:fill="auto" w:color="auto" w:val="clear"/>
            <w:noWrap/>
            <w:vAlign w:val="bottom"/>
            <w:hideMark/>
          </w:tcPr>
          <w:p w:rsidRDefault="00950980" w:rsidP="00F13A1D" w:rsidR="00950980" w:rsidRPr="00950980">
            <w:pPr>
              <w:rPr>
                <w:color w:val="000000"/>
                <w:lang w:eastAsia="hr-HR" w:val="en-US"/>
              </w:rPr>
            </w:pPr>
            <w:r w:rsidRPr="00950980">
              <w:rPr>
                <w:color w:val="000000"/>
                <w:lang w:eastAsia="hr-HR" w:val="en-US"/>
              </w:rPr>
              <w:t>SV. MATIJE 123; ZAGREB</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40294857843</w:t>
            </w:r>
          </w:p>
        </w:tc>
      </w:tr>
      <w:tr w:rsidTr="00950980" w:rsidR="00950980" w:rsidRPr="00950980">
        <w:trPr>
          <w:trHeight w:val="315"/>
        </w:trPr>
        <w:tc>
          <w:tcPr>
            <w:tcW w:type="dxa" w:w="4253"/>
            <w:shd w:fill="auto" w:color="auto" w:val="clear"/>
            <w:noWrap/>
            <w:vAlign w:val="bottom"/>
            <w:hideMark/>
          </w:tcPr>
          <w:p w:rsidRDefault="00F13A1D" w:rsidP="00950980" w:rsidR="00F13A1D">
            <w:pPr>
              <w:rPr>
                <w:color w:val="000000"/>
                <w:lang w:eastAsia="hr-HR" w:val="en-US"/>
              </w:rPr>
            </w:pPr>
          </w:p>
          <w:p w:rsidRDefault="00950980" w:rsidP="00950980" w:rsidR="00950980" w:rsidRPr="00950980">
            <w:pPr>
              <w:rPr>
                <w:color w:val="000000"/>
                <w:lang w:eastAsia="hr-HR" w:val="en-US"/>
              </w:rPr>
            </w:pPr>
            <w:r w:rsidRPr="00950980">
              <w:rPr>
                <w:color w:val="000000"/>
                <w:lang w:eastAsia="hr-HR" w:val="en-US"/>
              </w:rPr>
              <w:t>OBUĆA VIKO d.o.o.</w:t>
            </w:r>
          </w:p>
        </w:tc>
        <w:tc>
          <w:tcPr>
            <w:tcW w:type="dxa" w:w="4111"/>
            <w:shd w:fill="auto" w:color="auto" w:val="clear"/>
            <w:noWrap/>
            <w:vAlign w:val="bottom"/>
            <w:hideMark/>
          </w:tcPr>
          <w:p w:rsidRDefault="00F13A1D" w:rsidP="00950980" w:rsidR="00F13A1D">
            <w:pPr>
              <w:rPr>
                <w:color w:val="000000"/>
                <w:lang w:eastAsia="hr-HR" w:val="en-US"/>
              </w:rPr>
            </w:pPr>
          </w:p>
          <w:p w:rsidRDefault="00950980" w:rsidP="00F13A1D" w:rsidR="00950980" w:rsidRPr="00950980">
            <w:pPr>
              <w:rPr>
                <w:color w:val="000000"/>
                <w:lang w:eastAsia="hr-HR" w:val="en-US"/>
              </w:rPr>
            </w:pPr>
            <w:r w:rsidRPr="00950980">
              <w:rPr>
                <w:color w:val="000000"/>
                <w:lang w:eastAsia="hr-HR" w:val="en-US"/>
              </w:rPr>
              <w:t>PAVLEKA MIŠKINA 57; VARAŽDIN</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77766700586</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PONIKVE d.o.o.</w:t>
            </w:r>
          </w:p>
        </w:tc>
        <w:tc>
          <w:tcPr>
            <w:tcW w:type="dxa" w:w="4111"/>
            <w:shd w:fill="auto" w:color="auto" w:val="clear"/>
            <w:noWrap/>
            <w:vAlign w:val="bottom"/>
            <w:hideMark/>
          </w:tcPr>
          <w:p w:rsidRDefault="00950980" w:rsidP="00F13A1D" w:rsidR="00950980" w:rsidRPr="00950980">
            <w:pPr>
              <w:rPr>
                <w:color w:val="000000"/>
                <w:lang w:eastAsia="hr-HR" w:val="en-US"/>
              </w:rPr>
            </w:pPr>
            <w:r w:rsidRPr="00950980">
              <w:rPr>
                <w:color w:val="000000"/>
                <w:lang w:eastAsia="hr-HR" w:val="en-US"/>
              </w:rPr>
              <w:t>VRŠANSKA 14; KRK</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64125437677</w:t>
            </w:r>
          </w:p>
        </w:tc>
      </w:tr>
      <w:tr w:rsidTr="00950980" w:rsidR="00950980" w:rsidRPr="00950980">
        <w:trPr>
          <w:trHeight w:val="365"/>
        </w:trPr>
        <w:tc>
          <w:tcPr>
            <w:tcW w:type="dxa" w:w="4253"/>
            <w:shd w:fill="auto" w:color="auto" w:val="clear"/>
            <w:noWrap/>
            <w:vAlign w:val="bottom"/>
            <w:hideMark/>
          </w:tcPr>
          <w:p w:rsidRDefault="007B6B82" w:rsidP="00950980" w:rsidR="007B6B82">
            <w:pPr>
              <w:rPr>
                <w:color w:val="000000"/>
                <w:lang w:eastAsia="hr-HR" w:val="en-US"/>
              </w:rPr>
            </w:pPr>
          </w:p>
          <w:p w:rsidRDefault="007B6B82" w:rsidP="00950980" w:rsidR="007B6B82">
            <w:pPr>
              <w:rPr>
                <w:color w:val="000000"/>
                <w:lang w:eastAsia="hr-HR" w:val="en-US"/>
              </w:rPr>
            </w:pPr>
          </w:p>
          <w:p w:rsidRDefault="007B6B82" w:rsidP="00950980" w:rsidR="007B6B82">
            <w:pPr>
              <w:rPr>
                <w:color w:val="000000"/>
                <w:lang w:eastAsia="hr-HR" w:val="en-US"/>
              </w:rPr>
            </w:pPr>
          </w:p>
          <w:p w:rsidRDefault="007B6B82" w:rsidP="00950980" w:rsidR="007B6B82">
            <w:pPr>
              <w:rPr>
                <w:color w:val="000000"/>
                <w:lang w:eastAsia="hr-HR" w:val="en-US"/>
              </w:rPr>
            </w:pPr>
          </w:p>
          <w:p w:rsidRDefault="00950980" w:rsidP="00950980" w:rsidR="00950980" w:rsidRPr="00950980">
            <w:pPr>
              <w:rPr>
                <w:color w:val="000000"/>
                <w:lang w:eastAsia="hr-HR" w:val="en-US"/>
              </w:rPr>
            </w:pPr>
            <w:r w:rsidRPr="00950980">
              <w:rPr>
                <w:color w:val="000000"/>
                <w:lang w:eastAsia="hr-HR" w:val="en-US"/>
              </w:rPr>
              <w:t>ISKRA BOJE I LAKOVI</w:t>
            </w:r>
          </w:p>
        </w:tc>
        <w:tc>
          <w:tcPr>
            <w:tcW w:type="dxa" w:w="4111"/>
            <w:shd w:fill="auto" w:color="auto" w:val="clear"/>
            <w:noWrap/>
            <w:vAlign w:val="bottom"/>
            <w:hideMark/>
          </w:tcPr>
          <w:p w:rsidRDefault="00F13A1D" w:rsidP="00950980" w:rsidR="00F13A1D">
            <w:pPr>
              <w:rPr>
                <w:color w:val="000000"/>
                <w:lang w:eastAsia="hr-HR" w:val="en-US"/>
              </w:rPr>
            </w:pPr>
          </w:p>
          <w:p w:rsidRDefault="007B6B82" w:rsidP="00F13A1D" w:rsidR="007B6B82">
            <w:pPr>
              <w:rPr>
                <w:color w:val="000000"/>
                <w:lang w:eastAsia="hr-HR" w:val="en-US"/>
              </w:rPr>
            </w:pPr>
          </w:p>
          <w:p w:rsidRDefault="007B6B82" w:rsidP="00F13A1D" w:rsidR="007B6B82">
            <w:pPr>
              <w:rPr>
                <w:color w:val="000000"/>
                <w:lang w:eastAsia="hr-HR" w:val="en-US"/>
              </w:rPr>
            </w:pPr>
          </w:p>
          <w:p w:rsidRDefault="007B6B82" w:rsidP="00F13A1D" w:rsidR="007B6B82">
            <w:pPr>
              <w:rPr>
                <w:color w:val="000000"/>
                <w:lang w:eastAsia="hr-HR" w:val="en-US"/>
              </w:rPr>
            </w:pPr>
          </w:p>
          <w:p w:rsidRDefault="00950980" w:rsidP="00F13A1D" w:rsidR="00950980" w:rsidRPr="00950980">
            <w:pPr>
              <w:rPr>
                <w:color w:val="000000"/>
                <w:lang w:eastAsia="hr-HR" w:val="en-US"/>
              </w:rPr>
            </w:pPr>
            <w:r w:rsidRPr="00950980">
              <w:rPr>
                <w:color w:val="000000"/>
                <w:lang w:eastAsia="hr-HR" w:val="en-US"/>
              </w:rPr>
              <w:t>BLAŽEVDOL,FUČKANI 6; SV. I. ZELIN</w:t>
            </w:r>
            <w:r w:rsidR="00F13A1D">
              <w:rPr>
                <w:color w:val="000000"/>
                <w:lang w:eastAsia="hr-HR" w:val="en-US"/>
              </w:rPr>
              <w:t>A</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86676484135</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GRAD SV. I. ZELINA-GRADSKO UREĐ.VODA</w:t>
            </w:r>
          </w:p>
        </w:tc>
        <w:tc>
          <w:tcPr>
            <w:tcW w:type="dxa" w:w="4111"/>
            <w:shd w:fill="auto" w:color="auto" w:val="clear"/>
            <w:noWrap/>
            <w:vAlign w:val="bottom"/>
            <w:hideMark/>
          </w:tcPr>
          <w:p w:rsidRDefault="00F13A1D" w:rsidP="00950980" w:rsidR="00F13A1D">
            <w:pPr>
              <w:rPr>
                <w:color w:val="000000"/>
                <w:lang w:eastAsia="hr-HR" w:val="en-US"/>
              </w:rPr>
            </w:pPr>
          </w:p>
          <w:p w:rsidRDefault="00950980" w:rsidP="00F13A1D" w:rsidR="00950980" w:rsidRPr="00950980">
            <w:pPr>
              <w:rPr>
                <w:color w:val="000000"/>
                <w:lang w:eastAsia="hr-HR" w:val="en-US"/>
              </w:rPr>
            </w:pPr>
            <w:r w:rsidRPr="00950980">
              <w:rPr>
                <w:color w:val="000000"/>
                <w:lang w:eastAsia="hr-HR" w:val="en-US"/>
              </w:rPr>
              <w:t>TRG A. STARČEVIĆA 12, SV.I.ZELINA</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47440047913</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ELEKTRONIKA PERHOČ</w:t>
            </w:r>
          </w:p>
        </w:tc>
        <w:tc>
          <w:tcPr>
            <w:tcW w:type="dxa" w:w="4111"/>
            <w:shd w:fill="auto" w:color="auto" w:val="clear"/>
            <w:noWrap/>
            <w:vAlign w:val="bottom"/>
            <w:hideMark/>
          </w:tcPr>
          <w:p w:rsidRDefault="00950980" w:rsidP="00F13A1D" w:rsidR="00950980" w:rsidRPr="00950980">
            <w:pPr>
              <w:rPr>
                <w:color w:val="000000"/>
                <w:lang w:eastAsia="hr-HR" w:val="en-US"/>
              </w:rPr>
            </w:pPr>
            <w:r w:rsidRPr="00950980">
              <w:rPr>
                <w:color w:val="000000"/>
                <w:lang w:eastAsia="hr-HR" w:val="en-US"/>
              </w:rPr>
              <w:t xml:space="preserve">VOJKOVIĆKA 5b; JEŽDOVEC </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73574098135</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FIMA, vl. IVICA MIJIĆ</w:t>
            </w:r>
          </w:p>
        </w:tc>
        <w:tc>
          <w:tcPr>
            <w:tcW w:type="dxa" w:w="4111"/>
            <w:shd w:fill="auto" w:color="auto" w:val="clear"/>
            <w:noWrap/>
            <w:vAlign w:val="bottom"/>
            <w:hideMark/>
          </w:tcPr>
          <w:p w:rsidRDefault="00F13A1D" w:rsidP="00950980" w:rsidR="00F13A1D">
            <w:pPr>
              <w:rPr>
                <w:color w:val="000000"/>
                <w:lang w:eastAsia="hr-HR" w:val="en-US"/>
              </w:rPr>
            </w:pPr>
          </w:p>
          <w:p w:rsidRDefault="00950980" w:rsidP="00F13A1D" w:rsidR="00950980" w:rsidRPr="00950980">
            <w:pPr>
              <w:rPr>
                <w:color w:val="000000"/>
                <w:lang w:eastAsia="hr-HR" w:val="en-US"/>
              </w:rPr>
            </w:pPr>
            <w:r w:rsidRPr="00950980">
              <w:rPr>
                <w:color w:val="000000"/>
                <w:lang w:eastAsia="hr-HR" w:val="en-US"/>
              </w:rPr>
              <w:t>TRG LOVRE MATIĆA 13; SESVETE</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42679251782</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NOVO-SYSTEMS d.o.o.</w:t>
            </w:r>
          </w:p>
        </w:tc>
        <w:tc>
          <w:tcPr>
            <w:tcW w:type="dxa" w:w="4111"/>
            <w:shd w:fill="auto" w:color="auto" w:val="clear"/>
            <w:noWrap/>
            <w:vAlign w:val="bottom"/>
            <w:hideMark/>
          </w:tcPr>
          <w:p w:rsidRDefault="00F13A1D" w:rsidP="00950980" w:rsidR="00F13A1D">
            <w:pPr>
              <w:rPr>
                <w:color w:val="000000"/>
                <w:lang w:eastAsia="hr-HR" w:val="en-US"/>
              </w:rPr>
            </w:pPr>
          </w:p>
          <w:p w:rsidRDefault="00950980" w:rsidP="00F13A1D" w:rsidR="00950980" w:rsidRPr="00950980">
            <w:pPr>
              <w:rPr>
                <w:color w:val="000000"/>
                <w:lang w:eastAsia="hr-HR" w:val="en-US"/>
              </w:rPr>
            </w:pPr>
            <w:r w:rsidRPr="00950980">
              <w:rPr>
                <w:color w:val="000000"/>
                <w:lang w:eastAsia="hr-HR" w:val="en-US"/>
              </w:rPr>
              <w:t>JOSIPA LONČARA BB; ZAGREB</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97213196638</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HEP OPSKRBA d.o.o.</w:t>
            </w:r>
          </w:p>
        </w:tc>
        <w:tc>
          <w:tcPr>
            <w:tcW w:type="dxa" w:w="4111"/>
            <w:shd w:fill="auto" w:color="auto" w:val="clear"/>
            <w:noWrap/>
            <w:vAlign w:val="bottom"/>
            <w:hideMark/>
          </w:tcPr>
          <w:p w:rsidRDefault="00F13A1D" w:rsidP="00950980" w:rsidR="00F13A1D">
            <w:pPr>
              <w:rPr>
                <w:color w:val="000000"/>
                <w:lang w:eastAsia="hr-HR" w:val="en-US"/>
              </w:rPr>
            </w:pPr>
          </w:p>
          <w:p w:rsidRDefault="00950980" w:rsidP="00F13A1D" w:rsidR="00950980" w:rsidRPr="00950980">
            <w:pPr>
              <w:rPr>
                <w:color w:val="000000"/>
                <w:lang w:eastAsia="hr-HR" w:val="en-US"/>
              </w:rPr>
            </w:pPr>
            <w:r w:rsidRPr="00950980">
              <w:rPr>
                <w:color w:val="000000"/>
                <w:lang w:eastAsia="hr-HR" w:val="en-US"/>
              </w:rPr>
              <w:t>UL.GRADA VUKOVARA 37; ZAGREB</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63073332379</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lang w:eastAsia="hr-HR" w:val="en-US"/>
              </w:rPr>
            </w:pPr>
            <w:r w:rsidRPr="00950980">
              <w:rPr>
                <w:lang w:eastAsia="hr-HR" w:val="en-US"/>
              </w:rPr>
              <w:t>DIV TEKSTIL d.o.o.</w:t>
            </w:r>
          </w:p>
        </w:tc>
        <w:tc>
          <w:tcPr>
            <w:tcW w:type="dxa" w:w="4111"/>
            <w:shd w:fill="auto" w:color="auto" w:val="clear"/>
            <w:noWrap/>
            <w:vAlign w:val="bottom"/>
            <w:hideMark/>
          </w:tcPr>
          <w:p w:rsidRDefault="00950980" w:rsidP="00F13A1D" w:rsidR="00950980" w:rsidRPr="00950980">
            <w:pPr>
              <w:rPr>
                <w:lang w:eastAsia="hr-HR" w:val="en-US"/>
              </w:rPr>
            </w:pPr>
            <w:r w:rsidRPr="00950980">
              <w:rPr>
                <w:lang w:eastAsia="hr-HR" w:val="en-US"/>
              </w:rPr>
              <w:t>SUSEDGRADSKA 1; ZAGREB</w:t>
            </w:r>
          </w:p>
        </w:tc>
        <w:tc>
          <w:tcPr>
            <w:tcW w:type="dxa" w:w="1843"/>
            <w:shd w:fill="auto" w:color="auto" w:val="clear"/>
            <w:noWrap/>
            <w:vAlign w:val="bottom"/>
            <w:hideMark/>
          </w:tcPr>
          <w:p w:rsidRDefault="00950980" w:rsidP="00950980" w:rsidR="00950980" w:rsidRPr="00950980">
            <w:pPr>
              <w:jc w:val="right"/>
              <w:rPr>
                <w:lang w:eastAsia="hr-HR" w:val="en-US"/>
              </w:rPr>
            </w:pPr>
            <w:r w:rsidRPr="00950980">
              <w:rPr>
                <w:lang w:eastAsia="hr-HR" w:val="en-US"/>
              </w:rPr>
              <w:t>OIB 00079428406</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REVIZIJA CENTAR d.o.o.</w:t>
            </w:r>
          </w:p>
        </w:tc>
        <w:tc>
          <w:tcPr>
            <w:tcW w:type="dxa" w:w="4111"/>
            <w:shd w:fill="auto" w:color="auto" w:val="clear"/>
            <w:noWrap/>
            <w:vAlign w:val="bottom"/>
            <w:hideMark/>
          </w:tcPr>
          <w:p w:rsidRDefault="00950980" w:rsidP="00F13A1D" w:rsidR="00950980" w:rsidRPr="00950980">
            <w:pPr>
              <w:rPr>
                <w:color w:val="000000"/>
                <w:lang w:eastAsia="hr-HR" w:val="en-US"/>
              </w:rPr>
            </w:pPr>
            <w:r w:rsidRPr="00950980">
              <w:rPr>
                <w:color w:val="000000"/>
                <w:lang w:eastAsia="hr-HR" w:val="en-US"/>
              </w:rPr>
              <w:t>CENKOVEČKA 5; ZAGREB</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 xml:space="preserve">OIB </w:t>
            </w:r>
            <w:r w:rsidRPr="00950980">
              <w:rPr>
                <w:color w:val="000000"/>
                <w:lang w:eastAsia="hr-HR" w:val="en-US"/>
              </w:rPr>
              <w:lastRenderedPageBreak/>
              <w:t>45983742737</w:t>
            </w:r>
          </w:p>
        </w:tc>
      </w:tr>
      <w:tr w:rsidTr="00950980" w:rsidR="00950980" w:rsidRPr="00950980">
        <w:trPr>
          <w:trHeight w:val="315"/>
        </w:trPr>
        <w:tc>
          <w:tcPr>
            <w:tcW w:type="dxa" w:w="4253"/>
            <w:shd w:fill="auto" w:color="auto" w:val="clear"/>
            <w:noWrap/>
            <w:vAlign w:val="bottom"/>
            <w:hideMark/>
          </w:tcPr>
          <w:p w:rsidRDefault="00F13A1D" w:rsidP="00950980" w:rsidR="00F13A1D">
            <w:pPr>
              <w:rPr>
                <w:color w:val="000000"/>
                <w:lang w:eastAsia="hr-HR" w:val="en-US"/>
              </w:rPr>
            </w:pPr>
          </w:p>
          <w:p w:rsidRDefault="00950980" w:rsidP="00950980" w:rsidR="00950980" w:rsidRPr="00950980">
            <w:pPr>
              <w:rPr>
                <w:color w:val="000000"/>
                <w:lang w:eastAsia="hr-HR" w:val="en-US"/>
              </w:rPr>
            </w:pPr>
            <w:r w:rsidRPr="00950980">
              <w:rPr>
                <w:color w:val="000000"/>
                <w:lang w:eastAsia="hr-HR" w:val="en-US"/>
              </w:rPr>
              <w:t>HEP-ODS ELEKTROPRIMORJE RIJEKA</w:t>
            </w:r>
          </w:p>
        </w:tc>
        <w:tc>
          <w:tcPr>
            <w:tcW w:type="dxa" w:w="4111"/>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RIJEKA, VIKTORA CARA EMINA 2</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46830600751</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JAVNI BILJEŽNIK JASNA ZORIĆ</w:t>
            </w:r>
          </w:p>
        </w:tc>
        <w:tc>
          <w:tcPr>
            <w:tcW w:type="dxa" w:w="4111"/>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ZAGREB, DUGOSELSKA 12</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08842223138</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FINA - FINANCIJSKA AGENCIJA</w:t>
            </w:r>
          </w:p>
        </w:tc>
        <w:tc>
          <w:tcPr>
            <w:tcW w:type="dxa" w:w="4111"/>
            <w:shd w:fill="auto" w:color="auto" w:val="clear"/>
            <w:noWrap/>
            <w:vAlign w:val="bottom"/>
            <w:hideMark/>
          </w:tcPr>
          <w:p w:rsidRDefault="00950980" w:rsidP="00F13A1D" w:rsidR="00950980" w:rsidRPr="00950980">
            <w:pPr>
              <w:rPr>
                <w:color w:val="000000"/>
                <w:lang w:eastAsia="hr-HR" w:val="en-US"/>
              </w:rPr>
            </w:pPr>
            <w:r w:rsidRPr="00950980">
              <w:rPr>
                <w:color w:val="000000"/>
                <w:lang w:eastAsia="hr-HR" w:val="en-US"/>
              </w:rPr>
              <w:t>VRTNI PUT 3; ZAGREB</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85821130368</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ZAGREBAČKI HOLDING</w:t>
            </w:r>
          </w:p>
        </w:tc>
        <w:tc>
          <w:tcPr>
            <w:tcW w:type="dxa" w:w="4111"/>
            <w:shd w:fill="auto" w:color="auto" w:val="clear"/>
            <w:noWrap/>
            <w:vAlign w:val="bottom"/>
            <w:hideMark/>
          </w:tcPr>
          <w:p w:rsidRDefault="00F13A1D" w:rsidP="00950980" w:rsidR="00F13A1D">
            <w:pPr>
              <w:rPr>
                <w:color w:val="000000"/>
                <w:lang w:eastAsia="hr-HR" w:val="en-US"/>
              </w:rPr>
            </w:pPr>
          </w:p>
          <w:p w:rsidRDefault="00950980" w:rsidP="00950980" w:rsidR="00F13A1D">
            <w:pPr>
              <w:rPr>
                <w:color w:val="000000"/>
                <w:lang w:eastAsia="hr-HR" w:val="en-US"/>
              </w:rPr>
            </w:pPr>
            <w:r w:rsidRPr="00950980">
              <w:rPr>
                <w:color w:val="000000"/>
                <w:lang w:eastAsia="hr-HR" w:val="en-US"/>
              </w:rPr>
              <w:t xml:space="preserve">ZAGREB,UL.GRADA </w:t>
            </w:r>
          </w:p>
          <w:p w:rsidRDefault="00950980" w:rsidP="00950980" w:rsidR="00950980" w:rsidRPr="00950980">
            <w:pPr>
              <w:rPr>
                <w:color w:val="000000"/>
                <w:lang w:eastAsia="hr-HR" w:val="en-US"/>
              </w:rPr>
            </w:pPr>
            <w:r w:rsidRPr="00950980">
              <w:rPr>
                <w:color w:val="000000"/>
                <w:lang w:eastAsia="hr-HR" w:val="en-US"/>
              </w:rPr>
              <w:t>VUKOVARA 41</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85584865987</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 xml:space="preserve">BISNODE </w:t>
            </w:r>
            <w:r w:rsidR="00F13A1D">
              <w:rPr>
                <w:color w:val="000000"/>
                <w:lang w:eastAsia="hr-HR" w:val="en-US"/>
              </w:rPr>
              <w:t>d.o.o.</w:t>
            </w:r>
          </w:p>
        </w:tc>
        <w:tc>
          <w:tcPr>
            <w:tcW w:type="dxa" w:w="4111"/>
            <w:shd w:fill="auto" w:color="auto" w:val="clear"/>
            <w:noWrap/>
            <w:vAlign w:val="bottom"/>
            <w:hideMark/>
          </w:tcPr>
          <w:p w:rsidRDefault="00F13A1D" w:rsidP="00950980" w:rsidR="00F13A1D">
            <w:pPr>
              <w:rPr>
                <w:color w:val="000000"/>
                <w:lang w:eastAsia="hr-HR" w:val="en-US"/>
              </w:rPr>
            </w:pPr>
          </w:p>
          <w:p w:rsidRDefault="00950980" w:rsidP="00950980" w:rsidR="00F13A1D">
            <w:pPr>
              <w:rPr>
                <w:color w:val="000000"/>
                <w:lang w:eastAsia="hr-HR" w:val="en-US"/>
              </w:rPr>
            </w:pPr>
            <w:r w:rsidRPr="00950980">
              <w:rPr>
                <w:color w:val="000000"/>
                <w:lang w:eastAsia="hr-HR" w:val="en-US"/>
              </w:rPr>
              <w:t xml:space="preserve">ZAGREB, FALLEROVO </w:t>
            </w:r>
          </w:p>
          <w:p w:rsidRDefault="00950980" w:rsidP="00950980" w:rsidR="00950980" w:rsidRPr="00950980">
            <w:pPr>
              <w:rPr>
                <w:color w:val="000000"/>
                <w:lang w:eastAsia="hr-HR" w:val="en-US"/>
              </w:rPr>
            </w:pPr>
            <w:r w:rsidRPr="00950980">
              <w:rPr>
                <w:color w:val="000000"/>
                <w:lang w:eastAsia="hr-HR" w:val="en-US"/>
              </w:rPr>
              <w:t>ŠETALIŠTE 22</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48270876028</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 xml:space="preserve">HRVATSKE ŠUME </w:t>
            </w:r>
          </w:p>
        </w:tc>
        <w:tc>
          <w:tcPr>
            <w:tcW w:type="dxa" w:w="4111"/>
            <w:shd w:fill="auto" w:color="auto" w:val="clear"/>
            <w:noWrap/>
            <w:vAlign w:val="bottom"/>
            <w:hideMark/>
          </w:tcPr>
          <w:p w:rsidRDefault="00F13A1D" w:rsidP="00950980" w:rsidR="00F13A1D">
            <w:pPr>
              <w:rPr>
                <w:color w:val="000000"/>
                <w:lang w:eastAsia="hr-HR" w:val="en-US"/>
              </w:rPr>
            </w:pPr>
          </w:p>
          <w:p w:rsidRDefault="00950980" w:rsidP="00950980" w:rsidR="00950980" w:rsidRPr="00950980">
            <w:pPr>
              <w:rPr>
                <w:color w:val="000000"/>
                <w:lang w:eastAsia="hr-HR" w:val="en-US"/>
              </w:rPr>
            </w:pPr>
            <w:r w:rsidRPr="00950980">
              <w:rPr>
                <w:color w:val="000000"/>
                <w:lang w:eastAsia="hr-HR" w:val="en-US"/>
              </w:rPr>
              <w:t>ZAGR</w:t>
            </w:r>
            <w:r w:rsidR="005611F0">
              <w:rPr>
                <w:color w:val="000000"/>
                <w:lang w:eastAsia="hr-HR" w:val="en-US"/>
              </w:rPr>
              <w:t>EB,LJ</w:t>
            </w:r>
            <w:r w:rsidRPr="00950980">
              <w:rPr>
                <w:color w:val="000000"/>
                <w:lang w:eastAsia="hr-HR" w:val="en-US"/>
              </w:rPr>
              <w:t>.F.VUKOTINOVIĆA 2</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69693144506</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HRVATSKE VODE</w:t>
            </w:r>
          </w:p>
        </w:tc>
        <w:tc>
          <w:tcPr>
            <w:tcW w:type="dxa" w:w="4111"/>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ZAGREB, VUKOVARSKA 220</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28921383001</w:t>
            </w:r>
          </w:p>
        </w:tc>
      </w:tr>
      <w:tr w:rsidTr="00950980" w:rsidR="00950980" w:rsidRPr="00950980">
        <w:trPr>
          <w:trHeight w:val="315"/>
        </w:trPr>
        <w:tc>
          <w:tcPr>
            <w:tcW w:type="dxa" w:w="4253"/>
            <w:shd w:fill="auto" w:color="auto" w:val="clear"/>
            <w:noWrap/>
            <w:vAlign w:val="bottom"/>
            <w:hideMark/>
          </w:tcPr>
          <w:p w:rsidRDefault="00950980" w:rsidP="00950980" w:rsidR="00950980" w:rsidRPr="00950980">
            <w:pPr>
              <w:rPr>
                <w:lang w:eastAsia="hr-HR" w:val="en-US"/>
              </w:rPr>
            </w:pPr>
            <w:r w:rsidRPr="00950980">
              <w:rPr>
                <w:lang w:eastAsia="hr-HR" w:val="en-US"/>
              </w:rPr>
              <w:t>ALFA MODUS d.o.o.</w:t>
            </w:r>
          </w:p>
        </w:tc>
        <w:tc>
          <w:tcPr>
            <w:tcW w:type="dxa" w:w="4111"/>
            <w:shd w:fill="auto" w:color="auto" w:val="clear"/>
            <w:noWrap/>
            <w:vAlign w:val="bottom"/>
            <w:hideMark/>
          </w:tcPr>
          <w:p w:rsidRDefault="00950980" w:rsidP="00F13A1D" w:rsidR="00950980" w:rsidRPr="00950980">
            <w:pPr>
              <w:rPr>
                <w:lang w:eastAsia="hr-HR" w:val="en-US"/>
              </w:rPr>
            </w:pPr>
            <w:r w:rsidRPr="00950980">
              <w:rPr>
                <w:lang w:eastAsia="hr-HR" w:val="en-US"/>
              </w:rPr>
              <w:t xml:space="preserve">SAVSKA CESTA 182; </w:t>
            </w:r>
            <w:r w:rsidR="00F13A1D" w:rsidRPr="00F13A1D">
              <w:rPr>
                <w:lang w:eastAsia="hr-HR" w:val="en-US"/>
              </w:rPr>
              <w:t>ZAGREB</w:t>
            </w:r>
          </w:p>
        </w:tc>
        <w:tc>
          <w:tcPr>
            <w:tcW w:type="dxa" w:w="1843"/>
            <w:shd w:fill="auto" w:color="auto" w:val="clear"/>
            <w:noWrap/>
            <w:vAlign w:val="bottom"/>
            <w:hideMark/>
          </w:tcPr>
          <w:p w:rsidRDefault="00950980" w:rsidP="00950980" w:rsidR="00950980" w:rsidRPr="00950980">
            <w:pPr>
              <w:jc w:val="right"/>
              <w:rPr>
                <w:lang w:eastAsia="hr-HR" w:val="en-US"/>
              </w:rPr>
            </w:pPr>
            <w:r w:rsidRPr="00950980">
              <w:rPr>
                <w:lang w:eastAsia="hr-HR" w:val="en-US"/>
              </w:rPr>
              <w:t>OIB 31246268817</w:t>
            </w:r>
          </w:p>
        </w:tc>
      </w:tr>
    </w:tbl>
    <w:p w:rsidRDefault="00950980" w:rsidP="00950980" w:rsidR="00950980" w:rsidRPr="00950980">
      <w:pPr>
        <w:jc w:val="both"/>
        <w:rPr>
          <w:lang w:eastAsia="hr-HR"/>
        </w:rPr>
      </w:pPr>
    </w:p>
    <w:p w:rsidRDefault="00950980" w:rsidP="00950980" w:rsidR="00950980" w:rsidRPr="00950980">
      <w:pPr>
        <w:jc w:val="center"/>
        <w:rPr>
          <w:rFonts w:eastAsia="Calibri"/>
        </w:rPr>
      </w:pPr>
      <w:r w:rsidRPr="00950980">
        <w:rPr>
          <w:rFonts w:eastAsia="Calibri"/>
        </w:rPr>
        <w:t>I.</w:t>
      </w:r>
    </w:p>
    <w:p w:rsidRDefault="00950980" w:rsidP="00950980" w:rsidR="00950980" w:rsidRPr="00950980">
      <w:pPr>
        <w:jc w:val="center"/>
        <w:rPr>
          <w:rFonts w:eastAsia="Calibri"/>
        </w:rPr>
      </w:pPr>
    </w:p>
    <w:p w:rsidRDefault="00950980" w:rsidP="00950980" w:rsidR="00950980" w:rsidRPr="00950980">
      <w:pPr>
        <w:jc w:val="both"/>
        <w:rPr>
          <w:rFonts w:eastAsia="Calibri"/>
        </w:rPr>
      </w:pPr>
      <w:r w:rsidRPr="00950980">
        <w:rPr>
          <w:rFonts w:eastAsia="Calibri"/>
        </w:rPr>
        <w:t>Utvrđuje sa da je u postupku predstečajne nagodbe koji se nad dužnikom AUTO-SERVIS ZELINA d.d., OIB: 92655553055, Katarine Krizmanić 1, Sveti Ivan Zelina 10380, vodio pred Financijskom agencijom pod klasom UP - I/110/07/13-01/4666 Ur. br: 04-06-13-4666-22 dana 21. kolovoza 2013. godine doneseno Rješenje o otvaranju postupka predstečajne nagodbe.</w:t>
      </w:r>
    </w:p>
    <w:p w:rsidRDefault="00950980" w:rsidP="00950980" w:rsidR="00950980" w:rsidRPr="00950980">
      <w:pPr>
        <w:jc w:val="both"/>
        <w:rPr>
          <w:rFonts w:eastAsia="Calibri"/>
        </w:rPr>
      </w:pPr>
    </w:p>
    <w:p w:rsidRDefault="00950980" w:rsidP="00950980" w:rsidR="00950980" w:rsidRPr="00950980">
      <w:pPr>
        <w:jc w:val="both"/>
        <w:rPr>
          <w:rFonts w:eastAsia="Calibri"/>
        </w:rPr>
      </w:pPr>
      <w:r w:rsidRPr="00950980">
        <w:rPr>
          <w:rFonts w:eastAsia="Calibri"/>
        </w:rPr>
        <w:t>Utvrđuje se da je u postupku predstečajne nagodbe koji se nad dužnikom AUTO-SERVIS ZELINA d.d., OIB: 92655553055, Katarine Krizmanić 1, Sveti Ivan Zelina 10380, vodio pred Financijskom agencijom pod klasom UP - I/110/07/13-01/4666 Ur. br: 04-06-13-4666-64 na ročištu održanom dana 30. rujna  2013. godine doneseno rješenje kojim su utvrđene tražbine vjerovnika.</w:t>
      </w:r>
    </w:p>
    <w:p w:rsidRDefault="00950980" w:rsidP="00950980" w:rsidR="00950980" w:rsidRPr="00950980">
      <w:pPr>
        <w:jc w:val="both"/>
        <w:rPr>
          <w:rFonts w:eastAsia="Calibri"/>
        </w:rPr>
      </w:pPr>
    </w:p>
    <w:p w:rsidRDefault="00950980" w:rsidP="00950980" w:rsidR="00950980" w:rsidRPr="00950980">
      <w:pPr>
        <w:jc w:val="both"/>
        <w:rPr>
          <w:rFonts w:eastAsia="Calibri"/>
        </w:rPr>
      </w:pPr>
      <w:r w:rsidRPr="00950980">
        <w:rPr>
          <w:rFonts w:eastAsia="Calibri"/>
        </w:rPr>
        <w:t>Utvrđuje se da su u postupku predstečajne nagodbe koji se nad dužnikom AUTO-SERVIS ZELINA d.d., OIB: 92655553055, Katarine Krizmanić 1, Sveti Ivan Zelina 10380, vodio pred Financijskom agencijom pod klasom UP - I/110/07/13-01/4471  Ur. br: 04-06-13-4666-83 na ročištu za glasovanje održanom dana 11. studenog 2013. godine glasovali vjerovnici čije tražbine prelaze 2/3 vrijednosti svih utvrđenih tražbina.</w:t>
      </w:r>
    </w:p>
    <w:p w:rsidRDefault="00950980" w:rsidP="00950980" w:rsidR="00950980" w:rsidRPr="00950980">
      <w:pPr>
        <w:jc w:val="center"/>
        <w:rPr>
          <w:rFonts w:eastAsia="Calibri"/>
        </w:rPr>
      </w:pPr>
      <w:r w:rsidRPr="00950980">
        <w:rPr>
          <w:rFonts w:eastAsia="Calibri"/>
        </w:rPr>
        <w:t>II.</w:t>
      </w:r>
    </w:p>
    <w:p w:rsidRDefault="00950980" w:rsidP="00950980" w:rsidR="00950980" w:rsidRPr="00950980">
      <w:pPr>
        <w:jc w:val="center"/>
        <w:rPr>
          <w:rFonts w:eastAsia="Calibri"/>
        </w:rPr>
      </w:pPr>
    </w:p>
    <w:p w:rsidRDefault="00950980" w:rsidP="00950980" w:rsidR="00950980" w:rsidRPr="00950980">
      <w:pPr>
        <w:jc w:val="both"/>
        <w:rPr>
          <w:rFonts w:eastAsia="Calibri"/>
        </w:rPr>
      </w:pPr>
      <w:r w:rsidRPr="00950980">
        <w:rPr>
          <w:rFonts w:eastAsia="Calibri"/>
        </w:rPr>
        <w:t>Utvrđuje sa da je u postupku predstečajne nagodbe koji se nad dužnikom AUTO-SERVIS ZELINA d.d., OIB: 92655553055, Katarine Krizmanić 1, Sveti Ivan Zelina 10380, vodio pred Financijskom agencijom pod klasom UP - I/110/07/13-01/4666 Ur. br: 04-06-13-4666-64 na ročištu održanom dana 30. rujna  2013. godine doneseno rješenje kojim su utvrđene tražbine vjerovnika u ukupnom iznosu od 1.519.041,35 kn</w:t>
      </w:r>
      <w:r w:rsidR="007B6B82">
        <w:rPr>
          <w:rFonts w:eastAsia="Calibri"/>
        </w:rPr>
        <w:t xml:space="preserve"> </w:t>
      </w:r>
      <w:r w:rsidRPr="00950980">
        <w:rPr>
          <w:rFonts w:eastAsia="Calibri"/>
        </w:rPr>
        <w:t>i to:</w:t>
      </w:r>
    </w:p>
    <w:p w:rsidRDefault="00950980" w:rsidP="00950980" w:rsidR="00950980" w:rsidRPr="00950980">
      <w:pPr>
        <w:jc w:val="both"/>
        <w:rPr>
          <w:rFonts w:eastAsia="Calibri"/>
        </w:rPr>
      </w:pP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lastRenderedPageBreak/>
        <w:t>18683136487 Ministarstvo financija Porezna Uprava u iznosu od                                809.256,54  kn</w:t>
      </w:r>
      <w:r w:rsidR="00684080">
        <w:rPr>
          <w:rFonts w:eastAsia="Calibri"/>
          <w:lang w:eastAsia="hr-HR"/>
        </w:rPr>
        <w:t xml:space="preserve"> (517.815,60 kn bez prioritetnih tražbina)</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 xml:space="preserve">26004523816 TRGOMETAL d.o.o. u iznosu od                                                           19.160,86 kn </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44670908452 TISKARA ZELINA d.d. u iznosu od                                                             18,75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55460105464 ZELINSKE KOMUNALIJE D.O.O. u iznosu od                                    50.803,38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81793146560 HT-HRV.TELEKOMUNIKACIJE d.d. u iznosu od                                 5.202,45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65829680838 PENAVA ZELINA d.o.o. u iznosu od                                                      3.723,29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46830600751 HEP-OPERATER DISTRIB.SUSTAVA d.o.o. u iznosu od                     3.661,62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80109350109 ADRIA NORMA D.O.O. u iznosu od                                                     10.317,40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92963223473 ZAGREBAČKA BANKA DD u iznosu od                                                  621,80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49654336134 GRAD SV.IVAN ZELINA u iznosu od                                                  14.475,60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26187994862 CROATIA OSIGURANJE DD u iznosu od                                            11.988,61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02312920864 KUDELIĆ d.o.o. u iznosu od                                                                     8.999,71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24790257128 IZBOR TRGOVINA d.o.o. u iznosu od                                                  15.937,81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88391006548 FILIKON d.o.o. u iznosu od                                                                    19.398,63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37888266653 NACIONAL d.o.o. u iznosu od                                                                 2.842,50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94472454976 JADRANSKO OSIGURANJE u iznosu od                                               2.635,44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lastRenderedPageBreak/>
        <w:t>71233253599 GETIM d.o.o. u iznosu od                                                                            861,00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36844439304 AUTOCOMMERCE d.o.o. u iznosu od                                                    2.292,89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49298930281 JAVNI BILJEŽNIK BRANKA RAČKI u iznosu od                                4.778,75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97925671339 ODVJETNIK IVKA DROPULIĆ u iznosu od                                          4.047,50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67546770608 ENERGOATEST ZAŠTITA D.O.O. u iznosu od                                        354,91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41932582898 CA-S-PER,vl. DRAGIJA SNJEŽANA u iznosu od                                  3.583,01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45663502543 H.I.B. d.o.o. u iznosu od                                                                            2.501,41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99674633291 P.A. d.o.o. u iznosu od                                                                                  844,69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 xml:space="preserve">54624862491 MIKRA MATIK </w:t>
      </w:r>
      <w:r w:rsidR="00433539" w:rsidRPr="00433539">
        <w:rPr>
          <w:rFonts w:eastAsia="Calibri"/>
          <w:lang w:eastAsia="hr-HR"/>
        </w:rPr>
        <w:t>AUTO</w:t>
      </w:r>
      <w:r w:rsidR="00433539">
        <w:rPr>
          <w:rFonts w:eastAsia="Calibri"/>
          <w:lang w:eastAsia="hr-HR"/>
        </w:rPr>
        <w:t>DI</w:t>
      </w:r>
      <w:r w:rsidRPr="00433539">
        <w:rPr>
          <w:rFonts w:eastAsia="Calibri"/>
          <w:lang w:eastAsia="hr-HR"/>
        </w:rPr>
        <w:t xml:space="preserve">JELOVI </w:t>
      </w:r>
      <w:r w:rsidRPr="00950980">
        <w:rPr>
          <w:rFonts w:eastAsia="Calibri"/>
          <w:lang w:eastAsia="hr-HR"/>
        </w:rPr>
        <w:t>d.o.o. u iznosu od                            31.067,38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40128057701 MANDURIĆ d.o.o. u iznosu od                                                              57.923,29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66471923099 BERNER d.o.o. u iznosu od                                                                      5.323,43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63988426425 INA MAZIVA d.o.o. u iznosu od                                                            29.287,66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68419124305 HRVATSKA RADIOTELEVIZIJA u iznosu od                                      1.879,20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89021876450 CONCOLOR d.o.o. u iznosu od                                                              51.919,86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59301428810 MIKRA LAK d.o.o.                                                                                 87.903,49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68416312897 MI-VETA d.o.o. u iznosu od                                                                   86.778,20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lastRenderedPageBreak/>
        <w:t>40294857843 EKO LEX d.o.o. u iznosu od                                                                     8.610,00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77766700586 OBUĆA VIKO d.o.o. u iznosu od                                                             1.625,40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64125437677 PONIKVE d.o.o.u iznosu od                                                                        275,55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86676484135 ISKRA BOJE I LAKOVI u iznosu od                                                       9.891,01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47440047913 SV. I. ZELINA-GRADSKO UREĐ.VODA                                          101.715,48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73574098135 ELEKTRONIKA PERHOČ                                                                       1.901,55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42679251782 FIMA, vl. IVICA MIJIĆ                                                                               584,50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97213196638 NOVO-SYSTEMS d.o.o.                                                                           1.679,33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63073332379 HEP OPSKRBA d.o.o.                                                                               7.438,15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00079428406 DIV TEKSTIL d.o.o.                                                                                    556,35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45983742737 REVIZIJA CENTAR d.o.o.                                                                     22.777,90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46830600751 HEP-ODS -ELEKTROPRIMORJE RIJEKA                                               690,35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08842223138 JAVNI BILJEŽNIK JASNA ZORIĆ                                                         5.479,86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85821130368 FINA-FINANCIJSKA AGENCIJA                                                              487,83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85584865987 ZAGREBAČKI HOLDING                                                                          168,77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48270876028 BISNODE D.O.O.                                                                                      2.218,92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lastRenderedPageBreak/>
        <w:t>69693144506 HRVATSKE ŠUME                                                                                  2.038,86 kn</w:t>
      </w:r>
    </w:p>
    <w:p w:rsidRDefault="00950980" w:rsidP="00950980" w:rsidR="00950980" w:rsidRPr="00950980">
      <w:pPr>
        <w:numPr>
          <w:ilvl w:val="0"/>
          <w:numId w:val="37"/>
        </w:numPr>
        <w:autoSpaceDE w:val="false"/>
        <w:autoSpaceDN w:val="false"/>
        <w:adjustRightInd w:val="false"/>
        <w:spacing w:lineRule="auto" w:line="276" w:after="200"/>
        <w:rPr>
          <w:rFonts w:eastAsia="Calibri"/>
          <w:lang w:eastAsia="hr-HR"/>
        </w:rPr>
      </w:pPr>
      <w:r w:rsidRPr="00950980">
        <w:rPr>
          <w:rFonts w:eastAsia="Calibri"/>
          <w:lang w:eastAsia="hr-HR"/>
        </w:rPr>
        <w:t>28921383001 HRVATSKE VODE                                                                                     510,48 kn</w:t>
      </w:r>
    </w:p>
    <w:p w:rsidRDefault="00950980" w:rsidP="00950980" w:rsidR="00950980" w:rsidRPr="00950980">
      <w:pPr>
        <w:spacing w:afterAutospacing="true" w:after="100" w:beforeAutospacing="true" w:before="100"/>
        <w:rPr>
          <w:lang w:eastAsia="hr-HR"/>
        </w:rPr>
      </w:pPr>
      <w:r w:rsidRPr="00950980">
        <w:rPr>
          <w:b/>
          <w:bCs/>
          <w:lang w:eastAsia="hr-HR"/>
        </w:rPr>
        <w:t>U K U P N O 1.519.041,35</w:t>
      </w:r>
      <w:r w:rsidR="00811A32">
        <w:rPr>
          <w:b/>
          <w:bCs/>
          <w:lang w:eastAsia="hr-HR"/>
        </w:rPr>
        <w:t xml:space="preserve"> kn</w:t>
      </w:r>
      <w:r w:rsidRPr="00950980">
        <w:rPr>
          <w:b/>
          <w:bCs/>
          <w:lang w:eastAsia="hr-HR"/>
        </w:rPr>
        <w:t xml:space="preserve"> </w:t>
      </w:r>
      <w:r w:rsidR="00811A32">
        <w:rPr>
          <w:b/>
          <w:bCs/>
          <w:lang w:eastAsia="hr-HR"/>
        </w:rPr>
        <w:t>(</w:t>
      </w:r>
      <w:r w:rsidR="00811A32" w:rsidRPr="00811A32">
        <w:rPr>
          <w:b/>
          <w:bCs/>
          <w:lang w:eastAsia="hr-HR"/>
        </w:rPr>
        <w:t>1.227.600,41</w:t>
      </w:r>
      <w:r w:rsidR="00811A32">
        <w:rPr>
          <w:b/>
          <w:bCs/>
          <w:lang w:eastAsia="hr-HR"/>
        </w:rPr>
        <w:t xml:space="preserve"> kn</w:t>
      </w:r>
      <w:r w:rsidR="007B6B82">
        <w:rPr>
          <w:b/>
          <w:bCs/>
          <w:lang w:eastAsia="hr-HR"/>
        </w:rPr>
        <w:t xml:space="preserve"> bez prioritetnih tražbina</w:t>
      </w:r>
      <w:r w:rsidR="00811A32">
        <w:rPr>
          <w:b/>
          <w:bCs/>
          <w:lang w:eastAsia="hr-HR"/>
        </w:rPr>
        <w:t>)</w:t>
      </w:r>
    </w:p>
    <w:p w:rsidRDefault="00950980" w:rsidP="00950980" w:rsidR="00950980" w:rsidRPr="00811A32">
      <w:pPr>
        <w:spacing w:afterAutospacing="true" w:after="100" w:beforeAutospacing="true" w:before="100"/>
        <w:rPr>
          <w:bCs/>
          <w:lang w:eastAsia="hr-HR"/>
        </w:rPr>
      </w:pPr>
      <w:r w:rsidRPr="00811A32">
        <w:rPr>
          <w:bCs/>
          <w:lang w:eastAsia="hr-HR"/>
        </w:rPr>
        <w:t xml:space="preserve">UKUPNO GLASOVA DA </w:t>
      </w:r>
      <w:r w:rsidR="00A522C4">
        <w:rPr>
          <w:b/>
          <w:bCs/>
          <w:lang w:eastAsia="hr-HR"/>
        </w:rPr>
        <w:t xml:space="preserve">934.154,07 </w:t>
      </w:r>
      <w:r w:rsidR="00811A32">
        <w:rPr>
          <w:b/>
          <w:bCs/>
          <w:lang w:eastAsia="hr-HR"/>
        </w:rPr>
        <w:t xml:space="preserve"> kn</w:t>
      </w:r>
    </w:p>
    <w:p w:rsidRDefault="00950980" w:rsidP="00950980" w:rsidR="00950980" w:rsidRPr="00950980">
      <w:pPr>
        <w:spacing w:afterAutospacing="true" w:after="100" w:beforeAutospacing="true" w:before="100"/>
        <w:ind w:left="360"/>
        <w:jc w:val="center"/>
        <w:rPr>
          <w:lang w:eastAsia="hr-HR"/>
        </w:rPr>
      </w:pPr>
      <w:r w:rsidRPr="00950980">
        <w:rPr>
          <w:lang w:eastAsia="hr-HR"/>
        </w:rPr>
        <w:t>III.</w:t>
      </w:r>
    </w:p>
    <w:p w:rsidRDefault="00950980" w:rsidP="00950980" w:rsidR="00950980" w:rsidRPr="00950980">
      <w:pPr>
        <w:spacing w:afterAutospacing="true" w:after="100" w:beforeAutospacing="true" w:before="100"/>
        <w:jc w:val="both"/>
        <w:rPr>
          <w:lang w:eastAsia="hr-HR"/>
        </w:rPr>
      </w:pPr>
      <w:r w:rsidRPr="00950980">
        <w:rPr>
          <w:lang w:eastAsia="hr-HR"/>
        </w:rPr>
        <w:t>Utvrđuje sa da je u postupku predstečajne nagodbe koji se nad dužnikom AUTO-SERVIS ZELINA d.d., OIB: 92655553055, Katarine Krizmanić 1, Sveti Ivan Zelina 10380, vodio pred Financijskom agencijom pod klasom UP - I/110/07/13-01/4666 na ročištu za glasovanje održanom dana 11. studenog 2013. godine za Plan financijskog restrukturiranja glasovali vjerovnici čije tražbine prelaze 2/3 vrijednosti svih utvrđenih tražbina i to slijedeći vjerovnici:</w:t>
      </w:r>
    </w:p>
    <w:p w:rsidRDefault="00950980" w:rsidP="00950980" w:rsidR="00950980" w:rsidRPr="00950980">
      <w:pPr>
        <w:jc w:val="both"/>
        <w:rPr>
          <w:lang w:eastAsia="hr-HR"/>
        </w:rPr>
      </w:pPr>
      <w:r w:rsidRPr="00950980">
        <w:rPr>
          <w:lang w:eastAsia="hr-HR"/>
        </w:rPr>
        <w:t>REPUBLIKA HRVATSKA – MINISTARSTVO FINANCIJA, Porezna uprava, Zagreb, Boškovićeva 5, OIB: 18683136487</w:t>
      </w:r>
    </w:p>
    <w:tbl>
      <w:tblPr>
        <w:tblW w:type="dxa" w:w="10207"/>
        <w:tblInd w:type="dxa" w:w="-34"/>
        <w:tblLook w:val="04A0" w:noVBand="1" w:noHBand="0" w:lastColumn="0" w:firstColumn="1" w:lastRow="0" w:firstRow="1"/>
      </w:tblPr>
      <w:tblGrid>
        <w:gridCol w:w="3686"/>
        <w:gridCol w:w="4678"/>
        <w:gridCol w:w="1843"/>
      </w:tblGrid>
      <w:tr w:rsidTr="00950980" w:rsidR="00950980" w:rsidRPr="00950980">
        <w:trPr>
          <w:trHeight w:val="315"/>
        </w:trPr>
        <w:tc>
          <w:tcPr>
            <w:tcW w:type="dxa" w:w="3686"/>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TRGOMETAL d.o.o.</w:t>
            </w:r>
          </w:p>
        </w:tc>
        <w:tc>
          <w:tcPr>
            <w:tcW w:type="dxa" w:w="4678"/>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KOVINSKA 4; 10000 ZAGREB</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26004523816</w:t>
            </w:r>
          </w:p>
        </w:tc>
      </w:tr>
      <w:tr w:rsidTr="00950980" w:rsidR="00950980" w:rsidRPr="00950980">
        <w:trPr>
          <w:trHeight w:val="315"/>
        </w:trPr>
        <w:tc>
          <w:tcPr>
            <w:tcW w:type="dxa" w:w="3686"/>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ZELINSKE KOMUNALIJE D.O.O.</w:t>
            </w:r>
          </w:p>
        </w:tc>
        <w:tc>
          <w:tcPr>
            <w:tcW w:type="dxa" w:w="4678"/>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K. KRIZMANIĆ 1;  10380 SV.I. ZELINA</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55460105464</w:t>
            </w:r>
          </w:p>
        </w:tc>
      </w:tr>
      <w:tr w:rsidTr="00950980" w:rsidR="00950980" w:rsidRPr="00950980">
        <w:trPr>
          <w:trHeight w:val="315"/>
        </w:trPr>
        <w:tc>
          <w:tcPr>
            <w:tcW w:type="dxa" w:w="3686"/>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ADRIA NORMA D.O.O.</w:t>
            </w:r>
          </w:p>
        </w:tc>
        <w:tc>
          <w:tcPr>
            <w:tcW w:type="dxa" w:w="4678"/>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ZAGREBAČKA AVENIJA  92 ,10000 ZAGREB</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80109350109</w:t>
            </w:r>
          </w:p>
        </w:tc>
      </w:tr>
      <w:tr w:rsidTr="00950980" w:rsidR="00950980" w:rsidRPr="00950980">
        <w:trPr>
          <w:trHeight w:val="315"/>
        </w:trPr>
        <w:tc>
          <w:tcPr>
            <w:tcW w:type="dxa" w:w="3686"/>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GRAD SV.IVAN ZELINA</w:t>
            </w:r>
          </w:p>
        </w:tc>
        <w:tc>
          <w:tcPr>
            <w:tcW w:type="dxa" w:w="4678"/>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TRG A. STARČEVIĆA, 10380 SV.I.ZELINA</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47440047913</w:t>
            </w:r>
          </w:p>
        </w:tc>
      </w:tr>
      <w:tr w:rsidTr="00950980" w:rsidR="00950980" w:rsidRPr="00950980">
        <w:trPr>
          <w:trHeight w:val="315"/>
        </w:trPr>
        <w:tc>
          <w:tcPr>
            <w:tcW w:type="dxa" w:w="3686"/>
            <w:shd w:fill="auto" w:color="auto" w:val="clear"/>
            <w:noWrap/>
            <w:vAlign w:val="bottom"/>
            <w:hideMark/>
          </w:tcPr>
          <w:p w:rsidRDefault="00950980" w:rsidP="00A522C4" w:rsidR="00950980" w:rsidRPr="00950980">
            <w:pPr>
              <w:rPr>
                <w:color w:val="000000"/>
                <w:lang w:eastAsia="hr-HR" w:val="en-US"/>
              </w:rPr>
            </w:pPr>
            <w:r w:rsidRPr="00950980">
              <w:rPr>
                <w:color w:val="000000"/>
                <w:lang w:eastAsia="hr-HR" w:val="en-US"/>
              </w:rPr>
              <w:t>F</w:t>
            </w:r>
            <w:r w:rsidR="00333A5A">
              <w:rPr>
                <w:color w:val="000000"/>
                <w:lang w:eastAsia="hr-HR" w:val="en-US"/>
              </w:rPr>
              <w:t>I</w:t>
            </w:r>
            <w:r w:rsidRPr="00950980">
              <w:rPr>
                <w:color w:val="000000"/>
                <w:lang w:eastAsia="hr-HR" w:val="en-US"/>
              </w:rPr>
              <w:t xml:space="preserve">LIKON </w:t>
            </w:r>
            <w:r w:rsidR="00A522C4">
              <w:rPr>
                <w:color w:val="000000"/>
                <w:lang w:eastAsia="hr-HR" w:val="en-US"/>
              </w:rPr>
              <w:t>d.o.o.</w:t>
            </w:r>
          </w:p>
        </w:tc>
        <w:tc>
          <w:tcPr>
            <w:tcW w:type="dxa" w:w="4678"/>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PETRA HEKTOROVIĆA 2;10000 ZAGREB</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88391006548</w:t>
            </w:r>
          </w:p>
        </w:tc>
      </w:tr>
      <w:tr w:rsidTr="00950980" w:rsidR="00950980" w:rsidRPr="00950980">
        <w:trPr>
          <w:trHeight w:val="315"/>
        </w:trPr>
        <w:tc>
          <w:tcPr>
            <w:tcW w:type="dxa" w:w="3686"/>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MIKRA MATIK AUTODJELOVI d.o.o.</w:t>
            </w:r>
          </w:p>
        </w:tc>
        <w:tc>
          <w:tcPr>
            <w:tcW w:type="dxa" w:w="4678"/>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ZAGREBAČKA 162B; 10360 SESVETE</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54624862491</w:t>
            </w:r>
          </w:p>
        </w:tc>
      </w:tr>
      <w:tr w:rsidTr="00950980" w:rsidR="00950980" w:rsidRPr="00950980">
        <w:trPr>
          <w:trHeight w:val="315"/>
        </w:trPr>
        <w:tc>
          <w:tcPr>
            <w:tcW w:type="dxa" w:w="3686"/>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MANDURIĆ d.o.o.</w:t>
            </w:r>
          </w:p>
        </w:tc>
        <w:tc>
          <w:tcPr>
            <w:tcW w:type="dxa" w:w="4678"/>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TRATINSKA 74;10000 ZAGREB</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40128057701</w:t>
            </w:r>
          </w:p>
        </w:tc>
      </w:tr>
      <w:tr w:rsidTr="00950980" w:rsidR="00950980" w:rsidRPr="00950980">
        <w:trPr>
          <w:trHeight w:val="315"/>
        </w:trPr>
        <w:tc>
          <w:tcPr>
            <w:tcW w:type="dxa" w:w="3686"/>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MIKRA LAK d.o.o.</w:t>
            </w:r>
          </w:p>
        </w:tc>
        <w:tc>
          <w:tcPr>
            <w:tcW w:type="dxa" w:w="4678"/>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MAKSIMIRSKA 129;10000 ZAGREB</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59301428810</w:t>
            </w:r>
          </w:p>
        </w:tc>
      </w:tr>
      <w:tr w:rsidTr="00950980" w:rsidR="00950980" w:rsidRPr="00950980">
        <w:trPr>
          <w:trHeight w:val="315"/>
        </w:trPr>
        <w:tc>
          <w:tcPr>
            <w:tcW w:type="dxa" w:w="3686"/>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BISNODE D.O.O.</w:t>
            </w:r>
          </w:p>
        </w:tc>
        <w:tc>
          <w:tcPr>
            <w:tcW w:type="dxa" w:w="4678"/>
            <w:shd w:fill="auto" w:color="auto" w:val="clear"/>
            <w:noWrap/>
            <w:vAlign w:val="bottom"/>
            <w:hideMark/>
          </w:tcPr>
          <w:p w:rsidRDefault="00950980" w:rsidP="00950980" w:rsidR="00950980" w:rsidRPr="00950980">
            <w:pPr>
              <w:rPr>
                <w:color w:val="000000"/>
                <w:lang w:eastAsia="hr-HR" w:val="en-US"/>
              </w:rPr>
            </w:pPr>
            <w:r w:rsidRPr="00950980">
              <w:rPr>
                <w:color w:val="000000"/>
                <w:lang w:eastAsia="hr-HR" w:val="en-US"/>
              </w:rPr>
              <w:t>10000 ZAGREB, FALLEROVO ŠETALIŠTE 22</w:t>
            </w:r>
          </w:p>
        </w:tc>
        <w:tc>
          <w:tcPr>
            <w:tcW w:type="dxa" w:w="1843"/>
            <w:shd w:fill="auto" w:color="auto" w:val="clear"/>
            <w:noWrap/>
            <w:vAlign w:val="bottom"/>
            <w:hideMark/>
          </w:tcPr>
          <w:p w:rsidRDefault="00950980" w:rsidP="00950980" w:rsidR="00950980" w:rsidRPr="00950980">
            <w:pPr>
              <w:jc w:val="right"/>
              <w:rPr>
                <w:color w:val="000000"/>
                <w:lang w:eastAsia="hr-HR" w:val="en-US"/>
              </w:rPr>
            </w:pPr>
            <w:r w:rsidRPr="00950980">
              <w:rPr>
                <w:color w:val="000000"/>
                <w:lang w:eastAsia="hr-HR" w:val="en-US"/>
              </w:rPr>
              <w:t>OIB 48270876028</w:t>
            </w:r>
          </w:p>
        </w:tc>
      </w:tr>
      <w:tr w:rsidTr="00950980" w:rsidR="00950980" w:rsidRPr="00950980">
        <w:trPr>
          <w:trHeight w:val="315"/>
        </w:trPr>
        <w:tc>
          <w:tcPr>
            <w:tcW w:type="dxa" w:w="3686"/>
            <w:shd w:fill="auto" w:color="auto" w:val="clear"/>
            <w:noWrap/>
            <w:vAlign w:val="bottom"/>
            <w:hideMark/>
          </w:tcPr>
          <w:p w:rsidRDefault="00950980" w:rsidP="00950980" w:rsidR="00950980" w:rsidRPr="00950980">
            <w:pPr>
              <w:rPr>
                <w:color w:val="000000"/>
                <w:lang w:eastAsia="hr-HR" w:val="en-US"/>
              </w:rPr>
            </w:pPr>
          </w:p>
        </w:tc>
        <w:tc>
          <w:tcPr>
            <w:tcW w:type="dxa" w:w="4678"/>
            <w:shd w:fill="auto" w:color="auto" w:val="clear"/>
            <w:noWrap/>
            <w:vAlign w:val="bottom"/>
            <w:hideMark/>
          </w:tcPr>
          <w:p w:rsidRDefault="00950980" w:rsidP="00950980" w:rsidR="00950980" w:rsidRPr="00950980">
            <w:pPr>
              <w:rPr>
                <w:color w:val="000000"/>
                <w:lang w:eastAsia="hr-HR" w:val="en-US"/>
              </w:rPr>
            </w:pPr>
          </w:p>
        </w:tc>
        <w:tc>
          <w:tcPr>
            <w:tcW w:type="dxa" w:w="1843"/>
            <w:shd w:fill="auto" w:color="auto" w:val="clear"/>
            <w:noWrap/>
            <w:vAlign w:val="bottom"/>
            <w:hideMark/>
          </w:tcPr>
          <w:p w:rsidRDefault="00950980" w:rsidP="00950980" w:rsidR="00950980" w:rsidRPr="00950980">
            <w:pPr>
              <w:jc w:val="right"/>
              <w:rPr>
                <w:color w:val="000000"/>
                <w:lang w:eastAsia="hr-HR" w:val="en-US"/>
              </w:rPr>
            </w:pPr>
          </w:p>
        </w:tc>
      </w:tr>
    </w:tbl>
    <w:p w:rsidRDefault="00950980" w:rsidP="00950980" w:rsidR="00950980" w:rsidRPr="00950980">
      <w:pPr>
        <w:spacing w:afterAutospacing="true" w:after="100" w:beforeAutospacing="true" w:before="100"/>
        <w:ind w:left="360"/>
        <w:jc w:val="center"/>
        <w:rPr>
          <w:lang w:eastAsia="hr-HR"/>
        </w:rPr>
      </w:pPr>
      <w:r w:rsidRPr="00950980">
        <w:rPr>
          <w:lang w:eastAsia="hr-HR"/>
        </w:rPr>
        <w:t>IV.</w:t>
      </w:r>
    </w:p>
    <w:p w:rsidRDefault="00950980" w:rsidP="00950980" w:rsidR="00950980" w:rsidRPr="00950980">
      <w:pPr>
        <w:spacing w:afterAutospacing="true" w:after="100" w:beforeAutospacing="true" w:before="100"/>
        <w:jc w:val="both"/>
        <w:rPr>
          <w:lang w:eastAsia="hr-HR"/>
        </w:rPr>
      </w:pPr>
      <w:r w:rsidRPr="00950980">
        <w:rPr>
          <w:lang w:eastAsia="hr-HR"/>
        </w:rPr>
        <w:t>Utvrđuje se da je u Planu financijskog restrukturiranja koji je prihvaćen u postupku predstečajne nagodbe koji se nad dužnikom AUTO-SERVIS ZELINA d.d., OIB: 92655553055, Katarine Krizmanić 1, Sveti Ivan Zelina 10380, vodio pred Financijskom agencijom pod klasom UP - I/110/07/13-01/4666, Ur. br: 04-06-13-4666-83 na ročištu za glasovanje održanom dana 11. studenog 2013. godine predviđeno slijedeće:</w:t>
      </w:r>
    </w:p>
    <w:p w:rsidRDefault="00950980" w:rsidP="00950980" w:rsidR="00950980" w:rsidRPr="00950980">
      <w:pPr>
        <w:spacing w:afterAutospacing="true" w:after="100" w:beforeAutospacing="true" w:before="100"/>
        <w:jc w:val="both"/>
        <w:rPr>
          <w:lang w:eastAsia="hr-HR"/>
        </w:rPr>
      </w:pPr>
      <w:r w:rsidRPr="00950980">
        <w:rPr>
          <w:b/>
          <w:u w:val="single"/>
          <w:lang w:eastAsia="hr-HR"/>
        </w:rPr>
        <w:lastRenderedPageBreak/>
        <w:t xml:space="preserve">Za sve vjerovnike: </w:t>
      </w:r>
      <w:r w:rsidRPr="00950980">
        <w:rPr>
          <w:lang w:eastAsia="hr-HR"/>
        </w:rPr>
        <w:t>Otpis tražbina kod svih vjerovnika za redovne kamate, zatezne kamate, sudske troškove i druge troškove, nastale za tražbine utvrđene u postupku predstečajne nagodbe</w:t>
      </w:r>
    </w:p>
    <w:p w:rsidRDefault="00950980" w:rsidP="00950980" w:rsidR="00950980" w:rsidRPr="00950980">
      <w:pPr>
        <w:spacing w:afterAutospacing="true" w:after="100" w:beforeAutospacing="true" w:before="100"/>
        <w:jc w:val="both"/>
        <w:rPr>
          <w:lang w:eastAsia="hr-HR"/>
        </w:rPr>
      </w:pPr>
      <w:r w:rsidRPr="00950980">
        <w:rPr>
          <w:b/>
          <w:u w:val="single"/>
          <w:lang w:eastAsia="hr-HR"/>
        </w:rPr>
        <w:t>Za prvu grupu vjerovnika:</w:t>
      </w:r>
      <w:r w:rsidRPr="00950980">
        <w:rPr>
          <w:lang w:eastAsia="hr-HR"/>
        </w:rPr>
        <w:t xml:space="preserve"> kod tijela javne uprave otpis zateznih kamata i otpis 40% glavnice i obročna otplata 60% glavnice u 48 (četrdesetosam) jednakih mjesečnih obroka (anuiteta) uz 4,5% kamata s počekom od 12 (dvanaest) mjeseci;</w:t>
      </w:r>
    </w:p>
    <w:p w:rsidRDefault="00950980" w:rsidP="00950980" w:rsidR="00950980" w:rsidRPr="00950980">
      <w:pPr>
        <w:spacing w:afterAutospacing="true" w:after="100" w:beforeAutospacing="true" w:before="100"/>
        <w:jc w:val="both"/>
        <w:rPr>
          <w:lang w:eastAsia="hr-HR"/>
        </w:rPr>
      </w:pPr>
      <w:r w:rsidRPr="00950980">
        <w:rPr>
          <w:lang w:eastAsia="hr-HR"/>
        </w:rPr>
        <w:t xml:space="preserve"> i trgovačkih društava u većinskom državnom vlasništvu otpis zateznih kamata i otpis 40% glavnice i obročna otplata 60% glavnice u 48 (četrdesetosam) jednakih mjesečnih obroka (anuiteta) uz 4,5% kamata s počekom od 24 (dvadesetčetiri) mjeseca;</w:t>
      </w:r>
    </w:p>
    <w:p w:rsidRDefault="00950980" w:rsidP="00950980" w:rsidR="00950980" w:rsidRPr="00950980">
      <w:pPr>
        <w:spacing w:afterAutospacing="true" w:after="100" w:beforeAutospacing="true" w:before="100"/>
        <w:jc w:val="both"/>
        <w:rPr>
          <w:lang w:eastAsia="hr-HR"/>
        </w:rPr>
      </w:pPr>
      <w:r w:rsidRPr="00950980">
        <w:rPr>
          <w:b/>
          <w:u w:val="single"/>
          <w:lang w:eastAsia="hr-HR"/>
        </w:rPr>
        <w:t>Za drugu grupu vjerovnika</w:t>
      </w:r>
      <w:r w:rsidRPr="00950980">
        <w:rPr>
          <w:lang w:eastAsia="hr-HR"/>
        </w:rPr>
        <w:t>: kod financijskih institucija otpis 20% glavnice i obročna otplata 80% glavnice beskamatno u 10 (deset) jednakih mjesečnih obroka.</w:t>
      </w:r>
    </w:p>
    <w:p w:rsidRDefault="00950980" w:rsidP="00950980" w:rsidR="00950980" w:rsidRPr="00950980">
      <w:pPr>
        <w:spacing w:afterAutospacing="true" w:after="100" w:beforeAutospacing="true" w:before="100"/>
        <w:jc w:val="both"/>
        <w:rPr>
          <w:lang w:eastAsia="hr-HR"/>
        </w:rPr>
      </w:pPr>
      <w:r w:rsidRPr="00950980">
        <w:rPr>
          <w:b/>
          <w:u w:val="single"/>
          <w:lang w:eastAsia="hr-HR"/>
        </w:rPr>
        <w:t>Za treću grupu vjerovnika</w:t>
      </w:r>
      <w:r w:rsidRPr="00950980">
        <w:rPr>
          <w:lang w:eastAsia="hr-HR"/>
        </w:rPr>
        <w:t>: kod ostalih vjerovnika dobavljača otpis kamata i otpis 40% glavnice i obročna otplata 60% glavnice beskamatno u 60 (šezdeset) jednakih mjesečnih obroka</w:t>
      </w:r>
    </w:p>
    <w:p w:rsidRDefault="00950980" w:rsidP="00950980" w:rsidR="00950980" w:rsidRPr="00950980">
      <w:pPr>
        <w:spacing w:afterAutospacing="true" w:after="100" w:beforeAutospacing="true" w:before="100"/>
        <w:ind w:left="360"/>
        <w:jc w:val="center"/>
        <w:rPr>
          <w:lang w:eastAsia="hr-HR"/>
        </w:rPr>
      </w:pPr>
      <w:r w:rsidRPr="00950980">
        <w:rPr>
          <w:lang w:eastAsia="hr-HR"/>
        </w:rPr>
        <w:t>V.</w:t>
      </w:r>
    </w:p>
    <w:p w:rsidRDefault="00950980" w:rsidP="00950980" w:rsidR="00950980" w:rsidRPr="00950980">
      <w:pPr>
        <w:spacing w:afterAutospacing="true" w:after="100" w:beforeAutospacing="true" w:before="100"/>
        <w:jc w:val="both"/>
        <w:rPr>
          <w:lang w:eastAsia="hr-HR"/>
        </w:rPr>
      </w:pPr>
      <w:r w:rsidRPr="00950980">
        <w:rPr>
          <w:lang w:eastAsia="hr-HR"/>
        </w:rPr>
        <w:t>Stranke ovom Nagodbom utvrđuju da su suglasne da se utvrđene tražbine vjerovnika iz točke II. ove Nagodbe, sukladno prihvaćenom Planu financijskog restrukturiranja namire na slijedeći način:</w:t>
      </w:r>
    </w:p>
    <w:p w:rsidRDefault="00950980" w:rsidP="00950980" w:rsidR="00950980" w:rsidRPr="00950980">
      <w:pPr>
        <w:spacing w:afterAutospacing="true" w:after="100" w:beforeAutospacing="true" w:before="100"/>
        <w:ind w:right="-2"/>
        <w:jc w:val="both"/>
        <w:rPr>
          <w:rFonts w:eastAsia="Calibri"/>
        </w:rPr>
      </w:pPr>
      <w:r w:rsidRPr="00950980">
        <w:rPr>
          <w:rFonts w:eastAsia="Calibri"/>
          <w:b/>
          <w:u w:val="single"/>
        </w:rPr>
        <w:t xml:space="preserve">Prva grupa vjerovnika: </w:t>
      </w:r>
      <w:r w:rsidRPr="00950980">
        <w:rPr>
          <w:rFonts w:eastAsia="Calibri"/>
        </w:rPr>
        <w:t>tijela javne uprave i trgovačkih društava u većinskom državnom vlasništvu:</w:t>
      </w:r>
    </w:p>
    <w:p w:rsidRDefault="00950980" w:rsidP="00950980" w:rsidR="00950980" w:rsidRPr="00950980">
      <w:pPr>
        <w:spacing w:afterAutospacing="true" w:after="100" w:beforeAutospacing="true" w:before="100"/>
        <w:jc w:val="both"/>
        <w:rPr>
          <w:lang w:eastAsia="hr-HR"/>
        </w:rPr>
      </w:pPr>
      <w:r w:rsidRPr="00950980">
        <w:rPr>
          <w:lang w:eastAsia="hr-HR"/>
        </w:rPr>
        <w:t xml:space="preserve">-dužnik AUTO-SERVIS ZELINA d.d., OIB: 92655553055, Katarine Krizmanić 1, Sveti Ivan Zelina 10380, će vjerovniku </w:t>
      </w:r>
      <w:r w:rsidRPr="00950980">
        <w:rPr>
          <w:b/>
          <w:lang w:eastAsia="hr-HR"/>
        </w:rPr>
        <w:t>REPUBLIKA HRVATSKA – MINISTARSTVO FINANCIJA</w:t>
      </w:r>
      <w:r w:rsidRPr="00950980">
        <w:rPr>
          <w:lang w:eastAsia="hr-HR"/>
        </w:rPr>
        <w:t xml:space="preserve">, Porezna uprava, Zagreb, Boškovićeva 5, OIB: 18683136487, namiriti utvrđenu tražbinu iz točke II. ove Nagodbe u iznosu od </w:t>
      </w:r>
      <w:r w:rsidR="00A522C4">
        <w:rPr>
          <w:lang w:eastAsia="hr-HR"/>
        </w:rPr>
        <w:t>517.815</w:t>
      </w:r>
      <w:r w:rsidRPr="00950980">
        <w:rPr>
          <w:lang w:eastAsia="hr-HR"/>
        </w:rPr>
        <w:t xml:space="preserve">,60 kn, smanjenu za otpis kamata u iznosu od </w:t>
      </w:r>
      <w:r w:rsidR="00A522C4">
        <w:rPr>
          <w:lang w:eastAsia="hr-HR"/>
        </w:rPr>
        <w:t>7</w:t>
      </w:r>
      <w:r w:rsidRPr="00950980">
        <w:rPr>
          <w:lang w:eastAsia="hr-HR"/>
        </w:rPr>
        <w:t>.</w:t>
      </w:r>
      <w:r w:rsidR="00A522C4">
        <w:rPr>
          <w:lang w:eastAsia="hr-HR"/>
        </w:rPr>
        <w:t>180,18</w:t>
      </w:r>
      <w:r w:rsidRPr="00950980">
        <w:rPr>
          <w:lang w:eastAsia="hr-HR"/>
        </w:rPr>
        <w:t xml:space="preserve"> kn  i smanjenu za 40% glavnice u iznosu od </w:t>
      </w:r>
      <w:r w:rsidR="00A522C4">
        <w:rPr>
          <w:lang w:eastAsia="hr-HR"/>
        </w:rPr>
        <w:t>204.254,17</w:t>
      </w:r>
      <w:r w:rsidRPr="00950980">
        <w:rPr>
          <w:lang w:eastAsia="hr-HR"/>
        </w:rPr>
        <w:t xml:space="preserve"> kn, pa smanjena tražbina vjerovnika REPUBLIKA HRVATSKA – MINISTARSTVO FINANCIJA, Porezna uprava, Zagreb, Boškovićeva 5, OIB: 18683136487 iznosi </w:t>
      </w:r>
      <w:r w:rsidR="00A522C4">
        <w:rPr>
          <w:lang w:eastAsia="hr-HR"/>
        </w:rPr>
        <w:t>306.381,25</w:t>
      </w:r>
      <w:r w:rsidRPr="00950980">
        <w:rPr>
          <w:lang w:eastAsia="hr-HR"/>
        </w:rPr>
        <w:t xml:space="preserve"> kn te će navedenu smanjenu  tražbinu dužnik AUTO-SERVIS ZELINA d.d., OIB: 92655553055, Katarine Krizmanić 1, Sveti Ivan Zelina 10380 isplatiti u 48 (četrdesetosam) jednakih mjesečnih obroka (anuiteta) u iznosu od po </w:t>
      </w:r>
      <w:r w:rsidR="00B4097F">
        <w:rPr>
          <w:lang w:eastAsia="hr-HR"/>
        </w:rPr>
        <w:t>6.382,94</w:t>
      </w:r>
      <w:r w:rsidRPr="00950980">
        <w:rPr>
          <w:lang w:eastAsia="hr-HR"/>
        </w:rPr>
        <w:t xml:space="preserve"> kn uz kamatu 4,5% s počekom od 12 (dvanaest) mjeseci, a sve počevši 30 dana od dana prihvaćanja predstečajne nagodbe pred Trgovačkim sudom.     </w:t>
      </w:r>
    </w:p>
    <w:p w:rsidRDefault="00950980" w:rsidP="00950980" w:rsidR="00950980" w:rsidRPr="00950980">
      <w:pPr>
        <w:spacing w:afterAutospacing="true" w:after="100" w:beforeAutospacing="true" w:before="100"/>
        <w:jc w:val="both"/>
        <w:rPr>
          <w:lang w:eastAsia="hr-HR"/>
        </w:rPr>
      </w:pPr>
      <w:r w:rsidRPr="00950980">
        <w:rPr>
          <w:lang w:eastAsia="hr-HR"/>
        </w:rPr>
        <w:t xml:space="preserve">-dužnik AUTO-SERVIS ZELINA d.d., OIB: 92655553055, Katarine Krizmanić 1, Sveti Ivan Zelina 10380, će vjerovniku </w:t>
      </w:r>
      <w:r w:rsidRPr="00950980">
        <w:rPr>
          <w:b/>
          <w:lang w:eastAsia="hr-HR"/>
        </w:rPr>
        <w:t>ZELINSKE KOMUNALIJE D.O.O.</w:t>
      </w:r>
      <w:r w:rsidRPr="00950980">
        <w:rPr>
          <w:lang w:eastAsia="hr-HR"/>
        </w:rPr>
        <w:t xml:space="preserve">, 10380 SVETI IVAN ZELINA, K.Krizmanić 1, OIB: 55460105464, namiriti utvrđenu tražbinu iz točke II. ove Nagodbe u iznosu od 50.803,38 kn smanjenu za 40% glavnice u iznosu od 20.321,35 kn, pa smanjena tražbina vjerovnika ZELINSKE KOMUNALIJE D.O.O., 10380 SVETI IVAN ZELINA, K.Krizmanić 1, OIB: 55460105464 iznosi 30.482,03 kn te će navedenu smanjenu  tražbinu dužnik AUTO-SERVIS ZELINA d.d., OIB: 92655553055, Katarine Krizmanić 1, Sveti Ivan Zelina 10380 isplatiti u 48 (četrdesetosam) jednakih mjesečnih obroka (anuiteta) u iznosu od po 635,04 kn uz kamatu 4,5% s počekom od 12 (dvanaest) mjeseci, a sve počevši 30 dana od dana prihvaćanja predstečajne nagodbe pred Trgovačkim sudom.     </w:t>
      </w:r>
    </w:p>
    <w:p w:rsidRDefault="00950980" w:rsidP="00950980" w:rsidR="00950980" w:rsidRPr="00950980">
      <w:pPr>
        <w:spacing w:afterAutospacing="true" w:after="100" w:beforeAutospacing="true" w:before="100"/>
        <w:jc w:val="both"/>
        <w:rPr>
          <w:lang w:eastAsia="hr-HR"/>
        </w:rPr>
      </w:pPr>
      <w:r w:rsidRPr="00950980">
        <w:rPr>
          <w:lang w:eastAsia="hr-HR"/>
        </w:rPr>
        <w:lastRenderedPageBreak/>
        <w:t xml:space="preserve">-dužnik AUTO-SERVIS ZELINA d.d., OIB: 92655553055, Katarine Krizmanić 1, Sveti Ivan Zelina 10380, će vjerovniku </w:t>
      </w:r>
      <w:r w:rsidRPr="00950980">
        <w:rPr>
          <w:b/>
          <w:lang w:eastAsia="hr-HR"/>
        </w:rPr>
        <w:t>HEP-ODS D.O.O.</w:t>
      </w:r>
      <w:r w:rsidRPr="00950980">
        <w:rPr>
          <w:lang w:eastAsia="hr-HR"/>
        </w:rPr>
        <w:t xml:space="preserve">, 10000 Zagreb, Gundulićeva 32, OIB: 46830600751, namiriti utvrđenu tražbinu iz točke II. ove Nagodbe u iznosu od 3.661,62 kn, smanjenu za 40% glavnice u iznosu od 1.464,65 kn, pa smanjena tražbina vjerovnika HEP-ODS D.O.O., 10000 Zagreb, Gundulićeva 32, OIB: 46830600751,  iznosi 2.196,97 kn te će navedenu smanjenu  tražbinu dužnik AUTO-SERVIS ZELINA d.d., OIB: 92655553055, Katarine Krizmanić 1, Sveti Ivan Zelina 10380 isplatiti u 48 (četrdesetosam) jednakih mjesečnih obroka (anuiteta) u iznosu od po 45,77 kn uz kamatu 4,5% s počekom od 12 (dvanaest) mjeseci, a sve počevši 30 dana od dana prihvaćanja predstečajne nagodbe pred Trgovačkim sudom.     </w:t>
      </w:r>
    </w:p>
    <w:p w:rsidRDefault="00950980" w:rsidP="00950980" w:rsidR="00950980" w:rsidRPr="00950980">
      <w:pPr>
        <w:spacing w:afterAutospacing="true" w:after="100" w:beforeAutospacing="true" w:before="100"/>
        <w:jc w:val="both"/>
        <w:rPr>
          <w:lang w:eastAsia="hr-HR"/>
        </w:rPr>
      </w:pPr>
      <w:r w:rsidRPr="00950980">
        <w:rPr>
          <w:lang w:eastAsia="hr-HR"/>
        </w:rPr>
        <w:t xml:space="preserve">-dužnik AUTO-SERVIS ZELINA d.d., OIB: 92655553055, Katarine Krizmanić 1, Sveti Ivan Zelina 10380, će vjerovniku </w:t>
      </w:r>
      <w:r w:rsidRPr="00950980">
        <w:rPr>
          <w:b/>
          <w:lang w:eastAsia="hr-HR"/>
        </w:rPr>
        <w:t xml:space="preserve">GRAD </w:t>
      </w:r>
      <w:r w:rsidRPr="00950980">
        <w:rPr>
          <w:b/>
          <w:color w:val="000000"/>
          <w:lang w:eastAsia="hr-HR"/>
        </w:rPr>
        <w:t>SV. I. ZELINA-GRADSKO UREĐ.VODA</w:t>
      </w:r>
      <w:r w:rsidRPr="00950980">
        <w:rPr>
          <w:color w:val="000000"/>
          <w:lang w:eastAsia="hr-HR"/>
        </w:rPr>
        <w:t>, TRG A. STARČEVIĆA 12, 10380 SV.I.ZELINA, OIB 47440047913,</w:t>
      </w:r>
      <w:r w:rsidRPr="00950980">
        <w:rPr>
          <w:lang w:eastAsia="hr-HR"/>
        </w:rPr>
        <w:t xml:space="preserve"> namiriti utvrđenu tražbinu iz točke II. ove Nagodbe u iznosu od 101.715,48 kn, smanjenu za 40% glavnice u iznosu od 40.686,19 kn, pa smanjena tražbina vjerovnika </w:t>
      </w:r>
      <w:r w:rsidRPr="00950980">
        <w:rPr>
          <w:color w:val="000000"/>
          <w:lang w:eastAsia="hr-HR"/>
        </w:rPr>
        <w:t>SV. I. ZELINA-GRADSKO UREĐ.VODA, TRG A. STARČEVIĆA 12, 10380 GRAD SV.I.ZELINA, OIB 47440047913</w:t>
      </w:r>
      <w:r w:rsidRPr="00950980">
        <w:rPr>
          <w:lang w:eastAsia="hr-HR"/>
        </w:rPr>
        <w:t xml:space="preserve"> iznosi 61.029,29 kn te će navedenu smanjenu  tražbinu dužnik AUTO-SERVIS ZELINA d.d., OIB: 92655553055, Katarine Krizmanić 1, Sveti Ivan Zelina 10380 isplatiti u 48 (četrdesetosam) jednakih mjesečnih obroka (anuiteta) u iznosu od po 1.271,44 kn od 48 (četrdesetosam) mjeseci, a sve počevši 24 mjeseca od dana prihvaćanja predstečajne nagodbe pred Trgovačkim sudom.     </w:t>
      </w:r>
    </w:p>
    <w:p w:rsidRDefault="00950980" w:rsidP="00950980" w:rsidR="00950980" w:rsidRPr="00950980">
      <w:pPr>
        <w:spacing w:afterAutospacing="true" w:after="100" w:beforeAutospacing="true" w:before="100"/>
        <w:jc w:val="both"/>
        <w:rPr>
          <w:lang w:eastAsia="hr-HR"/>
        </w:rPr>
      </w:pPr>
      <w:r w:rsidRPr="00950980">
        <w:rPr>
          <w:lang w:eastAsia="hr-HR"/>
        </w:rPr>
        <w:t xml:space="preserve">-dužnik AUTO-SERVIS ZELINA d.d., OIB: 92655553055, Katarine Krizmanić 1, Sveti Ivan Zelina 10380, će vjerovniku </w:t>
      </w:r>
      <w:r w:rsidRPr="00950980">
        <w:rPr>
          <w:b/>
          <w:color w:val="000000"/>
          <w:lang w:eastAsia="hr-HR"/>
        </w:rPr>
        <w:t>HRVATSKE ŠUME</w:t>
      </w:r>
      <w:r w:rsidRPr="00950980">
        <w:rPr>
          <w:color w:val="000000"/>
          <w:lang w:eastAsia="hr-HR"/>
        </w:rPr>
        <w:t>,10000 ZAGREB, OIB 69693144506</w:t>
      </w:r>
      <w:r w:rsidRPr="00950980">
        <w:rPr>
          <w:lang w:eastAsia="hr-HR"/>
        </w:rPr>
        <w:t xml:space="preserve">  namiriti utvrđenu tražbinu iz točke II. ove Nagodbe u iznosu od 2.038,86 kn, smanjenu za otpis kamata u iznosu od 248,57 kn I smanjenu za 40% glavnice u iznosu od 716,11 kn, pa smanjena tražbina vjerovnika </w:t>
      </w:r>
      <w:r w:rsidRPr="00950980">
        <w:rPr>
          <w:color w:val="000000"/>
          <w:lang w:eastAsia="hr-HR"/>
        </w:rPr>
        <w:t>HRVATSKE ŠUME,10000 ZAGREB, OIB 69693144506</w:t>
      </w:r>
      <w:r w:rsidRPr="00950980">
        <w:rPr>
          <w:lang w:eastAsia="hr-HR"/>
        </w:rPr>
        <w:t xml:space="preserve"> iznosi 1.074,18 kn te će navedenu smanjenu  tražbinu dužnik AUTO-SERVIS ZELINA d.d., OIB: 92655553055, Katarine Krizmanić 1, Sveti Ivan Zelina 10380 isplatiti u 48 (četrdesetosam) jednakih mjesečnih obroka (anuiteta) u iznosu od po 22,37 kn od 48 (četrdesetosam) mjeseci, a sve počevši 24 mjeseca od dana prihvaćanja predstečajne nagodbe pred Trgovačkim sudom.     </w:t>
      </w:r>
    </w:p>
    <w:p w:rsidRDefault="00950980" w:rsidP="00950980" w:rsidR="00950980" w:rsidRPr="00950980">
      <w:pPr>
        <w:spacing w:afterAutospacing="true" w:after="100" w:beforeAutospacing="true" w:before="100"/>
        <w:jc w:val="both"/>
        <w:rPr>
          <w:lang w:eastAsia="hr-HR"/>
        </w:rPr>
      </w:pPr>
      <w:r w:rsidRPr="00950980">
        <w:rPr>
          <w:lang w:eastAsia="hr-HR"/>
        </w:rPr>
        <w:t xml:space="preserve">-dužnik AUTO-SERVIS ZELINA d.d., OIB: 92655553055, Katarine Krizmanić 1, Sveti Ivan Zelina 10380, će vjerovniku </w:t>
      </w:r>
      <w:r w:rsidRPr="00950980">
        <w:rPr>
          <w:b/>
          <w:color w:val="000000"/>
          <w:lang w:eastAsia="hr-HR"/>
        </w:rPr>
        <w:t>HRVATSKE VODE</w:t>
      </w:r>
      <w:r w:rsidRPr="00950980">
        <w:rPr>
          <w:color w:val="000000"/>
          <w:lang w:eastAsia="hr-HR"/>
        </w:rPr>
        <w:t>, 10000 ZAGREB, OIB 28921383001</w:t>
      </w:r>
      <w:r w:rsidRPr="00950980">
        <w:rPr>
          <w:lang w:eastAsia="hr-HR"/>
        </w:rPr>
        <w:t xml:space="preserve">  namiriti utvrđenu tražbinu iz točke II. ove Nagodbe u iznosu od 510,48 kn, smanjenu za otpis kamata u iznosu od 10,98 kn I smanjenu za 40% glavnice u iznosu od 199,80 kn, pa smanjena tražbina vjerovnika </w:t>
      </w:r>
      <w:r w:rsidRPr="00950980">
        <w:rPr>
          <w:color w:val="000000"/>
          <w:lang w:eastAsia="hr-HR"/>
        </w:rPr>
        <w:t>HRVATSKE VODE, 10000 ZAGREB, OIB 28921383001</w:t>
      </w:r>
      <w:r w:rsidRPr="00950980">
        <w:rPr>
          <w:lang w:eastAsia="hr-HR"/>
        </w:rPr>
        <w:t xml:space="preserve">  iznosi 299,70 kn te će navedenu smanjenu  tražbinu dužnik AUTO-SERVIS ZELINA d.d., OIB: 92655553055, Katarine Krizmanić 1, Sveti Ivan Zelina 10380 isplatiti u 48 (četrdesetosam) jednakih mjesečnih obroka (anuiteta) u iznosu od po 6,24 kn od 48 (četrdesetosam) mjeseci, a sve počevši 24 mjeseca od dana prihvaćanja predstečajne nagodbe pred Trgovačkim sudom.     </w:t>
      </w:r>
    </w:p>
    <w:p w:rsidRDefault="00950980" w:rsidP="00950980" w:rsidR="00950980" w:rsidRPr="00950980">
      <w:pPr>
        <w:spacing w:afterAutospacing="true" w:after="100" w:beforeAutospacing="true" w:before="100"/>
        <w:jc w:val="both"/>
        <w:rPr>
          <w:lang w:eastAsia="hr-HR"/>
        </w:rPr>
      </w:pPr>
      <w:r w:rsidRPr="00950980">
        <w:rPr>
          <w:lang w:eastAsia="hr-HR"/>
        </w:rPr>
        <w:t xml:space="preserve">-dužnik AUTO-SERVIS ZELINA d.d., OIB: 92655553055, Katarine Krizmanić 1, Sveti Ivan Zelina 10380, će vjerovniku </w:t>
      </w:r>
      <w:r w:rsidRPr="00950980">
        <w:rPr>
          <w:b/>
          <w:lang w:eastAsia="hr-HR"/>
        </w:rPr>
        <w:t xml:space="preserve">GRAD </w:t>
      </w:r>
      <w:r w:rsidRPr="00950980">
        <w:rPr>
          <w:b/>
          <w:color w:val="000000"/>
          <w:lang w:eastAsia="hr-HR"/>
        </w:rPr>
        <w:t>SV. I. ZELINA</w:t>
      </w:r>
      <w:r w:rsidRPr="00950980">
        <w:rPr>
          <w:color w:val="000000"/>
          <w:lang w:eastAsia="hr-HR"/>
        </w:rPr>
        <w:t>, TRG A. STARČEVIĆA 12, 10380 SV.I.ZELINA, OIB 47440047913,</w:t>
      </w:r>
      <w:r w:rsidRPr="00950980">
        <w:rPr>
          <w:lang w:eastAsia="hr-HR"/>
        </w:rPr>
        <w:t xml:space="preserve"> namiriti utvrđenu tražbinu iz točke II. ove Nagodbe u iznosu od 14.475,60 kn, smanjenu za 40% glavnice u iznosu od 5.790,24 kn, pa smanjena tražbina vjerovnika GRAD </w:t>
      </w:r>
      <w:r w:rsidRPr="00950980">
        <w:rPr>
          <w:color w:val="000000"/>
          <w:lang w:eastAsia="hr-HR"/>
        </w:rPr>
        <w:t>SV. I. ZELINA, TRG A. STARČEVIĆA 12, 10380 SV.I.ZELINA, OIB 47440047913</w:t>
      </w:r>
      <w:r w:rsidRPr="00950980">
        <w:rPr>
          <w:lang w:eastAsia="hr-HR"/>
        </w:rPr>
        <w:t xml:space="preserve"> iznosi 8.685,36 kn te će navedenu smanjenu  tražbinu dužnik AUTO-SERVIS ZELINA d.d., OIB: 92655553055, Katarine Krizmanić 1, Sveti Ivan Zelina 10380 isplatiti u 48 </w:t>
      </w:r>
      <w:r w:rsidRPr="00950980">
        <w:rPr>
          <w:lang w:eastAsia="hr-HR"/>
        </w:rPr>
        <w:lastRenderedPageBreak/>
        <w:t xml:space="preserve">(četrdesetosam) jednakih mjesečnih obroka (anuiteta) u iznosu od po 180,94 kn od 48 (četrdesetosam) mjeseci, a sve počevši 24 mjeseca od dana prihvaćanja predstečajne nagodbe pred Trgovačkim sudom.     </w:t>
      </w:r>
    </w:p>
    <w:p w:rsidRDefault="00950980" w:rsidP="00950980" w:rsidR="00950980" w:rsidRPr="00950980">
      <w:pPr>
        <w:spacing w:afterAutospacing="true" w:after="100" w:beforeAutospacing="true" w:before="100"/>
        <w:jc w:val="both"/>
        <w:rPr>
          <w:lang w:eastAsia="hr-HR"/>
        </w:rPr>
      </w:pPr>
      <w:r w:rsidRPr="00950980">
        <w:rPr>
          <w:lang w:eastAsia="hr-HR"/>
        </w:rPr>
        <w:t xml:space="preserve">-dužnik AUTO-SERVIS ZELINA d.d., OIB: 92655553055, Katarine Krizmanić 1, Sveti Ivan Zelina 10380, će vjerovniku </w:t>
      </w:r>
      <w:r w:rsidRPr="00950980">
        <w:rPr>
          <w:b/>
          <w:color w:val="000000"/>
          <w:lang w:eastAsia="hr-HR"/>
        </w:rPr>
        <w:t>HRVATSKA RADIOTELEVIZIJA</w:t>
      </w:r>
      <w:r w:rsidRPr="00950980">
        <w:rPr>
          <w:color w:val="000000"/>
          <w:lang w:eastAsia="hr-HR"/>
        </w:rPr>
        <w:t>, PRISAVLJE 3;10000 ZAGREB, OIB 68419124305</w:t>
      </w:r>
      <w:r w:rsidRPr="00950980">
        <w:rPr>
          <w:lang w:eastAsia="hr-HR"/>
        </w:rPr>
        <w:t xml:space="preserve">  namiriti utvrđenu tražbinu iz točke II. ove Nagodbe u iznosu od 1.879,20 kn, smanjenu za otpis kamata u iznosu od 67,95 kn I smanjenu za 40% glavnice u iznosu od 751,68 kn, pa smanjena tražbina vjerovnika </w:t>
      </w:r>
      <w:r w:rsidRPr="00950980">
        <w:rPr>
          <w:color w:val="000000"/>
          <w:lang w:eastAsia="hr-HR"/>
        </w:rPr>
        <w:t>HRVATSKA RADIOTELEVIZIJA, PRISAVLJE 3;10000 ZAGREB, OIB 68419124305</w:t>
      </w:r>
      <w:r w:rsidRPr="00950980">
        <w:rPr>
          <w:lang w:eastAsia="hr-HR"/>
        </w:rPr>
        <w:t xml:space="preserve">  iznosi 1.127,52 kn te će navedenu smanjenu  tražbinu dužnik AUTO-SERVIS ZELINA d.d., OIB: 92655553055, Katarine Krizmanić 1, Sveti Ivan Zelina 10380 isplatiti u 48 (četrdesetosam) jednakih mjesečnih obroka (anuiteta) u iznosu od po 23,49 kn od 48 (četrdesetosam) mjeseci, a sve počevši 24 mjeseca od dana prihvaćanja predstečajne nagodbe pred Trgovačkim sudom.</w:t>
      </w:r>
    </w:p>
    <w:p w:rsidRDefault="00950980" w:rsidP="00950980" w:rsidR="00950980" w:rsidRPr="00950980">
      <w:pPr>
        <w:spacing w:afterAutospacing="true" w:after="100" w:beforeAutospacing="true" w:before="100"/>
        <w:jc w:val="both"/>
        <w:rPr>
          <w:lang w:eastAsia="hr-HR"/>
        </w:rPr>
      </w:pPr>
      <w:r w:rsidRPr="00950980">
        <w:rPr>
          <w:lang w:eastAsia="hr-HR"/>
        </w:rPr>
        <w:t xml:space="preserve">-dužnik AUTO-SERVIS ZELINA d.d., OIB: 92655553055, Katarine Krizmanić 1, Sveti Ivan Zelina 10380, će vjerovniku </w:t>
      </w:r>
      <w:r w:rsidRPr="00950980">
        <w:rPr>
          <w:b/>
          <w:color w:val="000000"/>
          <w:lang w:eastAsia="hr-HR"/>
        </w:rPr>
        <w:t>HEP OPSKRBA d.o.o</w:t>
      </w:r>
      <w:r w:rsidRPr="00950980">
        <w:rPr>
          <w:color w:val="000000"/>
          <w:lang w:eastAsia="hr-HR"/>
        </w:rPr>
        <w:t>., UL.GRADA VUKOVARA 37;10000 ZAGREB, OIB 63073332379,</w:t>
      </w:r>
      <w:r w:rsidRPr="00950980">
        <w:rPr>
          <w:lang w:eastAsia="hr-HR"/>
        </w:rPr>
        <w:t xml:space="preserve"> namiriti utvrđenu tražbinu iz točke II. ove Nagodbe u iznosu od 7.438,15 kn, smanjenu za 40% glavnice u iznosu od 2.975,26 kn, pa smanjena tražbina vjerovnika </w:t>
      </w:r>
      <w:r w:rsidRPr="00950980">
        <w:rPr>
          <w:color w:val="000000"/>
          <w:lang w:eastAsia="hr-HR"/>
        </w:rPr>
        <w:t xml:space="preserve">HEP OPSKRBA d.o.o., UL.GRADA VUKOVARA 37;10000 ZAGREB, OIB 63073332379 </w:t>
      </w:r>
      <w:r w:rsidRPr="00950980">
        <w:rPr>
          <w:lang w:eastAsia="hr-HR"/>
        </w:rPr>
        <w:t xml:space="preserve">iznosi 4.462,89 kn te će navedenu smanjenu  tražbinu dužnik AUTO-SERVIS ZELINA d.d., OIB: 92655553055, Katarine Krizmanić 1, Sveti Ivan Zelina 10380 isplatiti u 48 (četrdesetosam) jednakih mjesečnih obroka (anuiteta) u iznosu od po 92,97 kn od 48 (četrdesetosam) mjeseci, a sve počevši 24 mjeseca od dana prihvaćanja predstečajne nagodbe pred Trgovačkim sudom.     </w:t>
      </w:r>
    </w:p>
    <w:p w:rsidRDefault="00950980" w:rsidP="00950980" w:rsidR="00950980" w:rsidRPr="00950980">
      <w:pPr>
        <w:spacing w:afterAutospacing="true" w:after="100" w:beforeAutospacing="true" w:before="100"/>
        <w:jc w:val="both"/>
        <w:rPr>
          <w:lang w:eastAsia="hr-HR"/>
        </w:rPr>
      </w:pPr>
      <w:r w:rsidRPr="00950980">
        <w:rPr>
          <w:lang w:eastAsia="hr-HR"/>
        </w:rPr>
        <w:t xml:space="preserve">-dužnik AUTO-SERVIS ZELINA d.d., OIB: 92655553055, Katarine Krizmanić 1, Sveti Ivan Zelina 10380, će vjerovniku </w:t>
      </w:r>
      <w:r w:rsidRPr="00950980">
        <w:rPr>
          <w:b/>
          <w:color w:val="000000"/>
          <w:lang w:eastAsia="hr-HR"/>
        </w:rPr>
        <w:t>HEP-ODS ELEKTROPRIMORJE RIJEKA</w:t>
      </w:r>
      <w:r w:rsidRPr="00950980">
        <w:rPr>
          <w:color w:val="000000"/>
          <w:lang w:eastAsia="hr-HR"/>
        </w:rPr>
        <w:t>, Viktora cara Emina 2; 51000 RIJEKA, OIB 46830600751</w:t>
      </w:r>
      <w:r w:rsidRPr="00950980">
        <w:rPr>
          <w:lang w:eastAsia="hr-HR"/>
        </w:rPr>
        <w:t xml:space="preserve">  namiriti utvrđenu tražbinu iz točke II. ove Nagodbe u iznosu od 690,35 kn, smanjenu za otpis kamata u iznosu od 4,42 kn I smanjenu za 40% glavnice u iznosu od 274,37 kn, pa smanjena tražbina vjerovnika </w:t>
      </w:r>
      <w:r w:rsidRPr="00950980">
        <w:rPr>
          <w:color w:val="000000"/>
          <w:lang w:eastAsia="hr-HR"/>
        </w:rPr>
        <w:t>HEP-ODS ELEKTROPRIMORJE RIJEKA, Viktora cara Emina 2 , 51000 RIJEKA, OIB 46830600751</w:t>
      </w:r>
      <w:r w:rsidRPr="00950980">
        <w:rPr>
          <w:lang w:eastAsia="hr-HR"/>
        </w:rPr>
        <w:t xml:space="preserve">  iznosi 411,56 kn te će navedenu smanjenu  tražbinu dužnik AUTO-SERVIS ZELINA d.d., OIB: 92655553055, Katarine Krizmanić 1, Sveti Ivan Zelina 10380 isplatiti u 48 (četrdesetosam) jednakih mjesečnih obroka (anuiteta) u iznosu od po 8,57 kn od 48 (četrdesetosam) mjeseci, a sve počevši 24 mjeseca od dana prihvaćanja predstečajne nagodbe pred Trgovačkim sudom.</w:t>
      </w:r>
    </w:p>
    <w:p w:rsidRDefault="00950980" w:rsidP="00950980" w:rsidR="00950980" w:rsidRPr="00950980">
      <w:pPr>
        <w:spacing w:afterAutospacing="true" w:after="100" w:beforeAutospacing="true" w:before="100"/>
        <w:jc w:val="both"/>
        <w:rPr>
          <w:lang w:eastAsia="hr-HR"/>
        </w:rPr>
      </w:pPr>
      <w:r w:rsidRPr="00950980">
        <w:rPr>
          <w:lang w:eastAsia="hr-HR"/>
        </w:rPr>
        <w:t xml:space="preserve">-dužnik AUTO-SERVIS ZELINA d.d., OIB: 92655553055, Katarine Krizmanić 1, Sveti Ivan Zelina 10380, će vjerovniku </w:t>
      </w:r>
      <w:r w:rsidRPr="00950980">
        <w:rPr>
          <w:b/>
          <w:color w:val="000000"/>
          <w:lang w:eastAsia="hr-HR"/>
        </w:rPr>
        <w:t>FINA - FINANCIJSKA AGENCIJA</w:t>
      </w:r>
      <w:r w:rsidRPr="00950980">
        <w:rPr>
          <w:color w:val="000000"/>
          <w:lang w:eastAsia="hr-HR"/>
        </w:rPr>
        <w:t xml:space="preserve"> ,VRTNI PUT 3; 10000 ZAGREB; OIB 85821130368</w:t>
      </w:r>
      <w:r w:rsidRPr="00950980">
        <w:rPr>
          <w:lang w:eastAsia="hr-HR"/>
        </w:rPr>
        <w:t xml:space="preserve">  namiriti utvrđenu tražbinu iz točke II. ove Nagodbe u iznosu od 487,83 kn, smanjenu za otpis kamata u iznosu od 51,83 kn I smanjenu za 40% glavnice u iznosu od 174,40 kn, pa smanjena tražbina vjerovnika </w:t>
      </w:r>
      <w:r w:rsidRPr="00950980">
        <w:rPr>
          <w:color w:val="000000"/>
          <w:lang w:eastAsia="hr-HR"/>
        </w:rPr>
        <w:t>FINA - FINANCIJSKA AGENCIJA ,VRTNI PUT 3; 10000 ZAGREB; OIB 85821130368</w:t>
      </w:r>
      <w:r w:rsidRPr="00950980">
        <w:rPr>
          <w:lang w:eastAsia="hr-HR"/>
        </w:rPr>
        <w:t xml:space="preserve">  iznosi 261,60 kn te će navedenu smanjenu  tražbinu dužnik AUTO-SERVIS ZELINA d.d., OIB: 92655553055, Katarine Krizmanić 1, Sveti Ivan Zelina 10380 isplatiti u 48 (četrdesetosam) jednakih mjesečnih obroka (anuiteta) u iznosu od po 5,45 kn od 48 (četrdesetosam) mjeseci, a sve počevši 24 mjeseca od dana prihvaćanja predstečajne nagodbe pred Trgovačkim sudom.</w:t>
      </w:r>
    </w:p>
    <w:p w:rsidRDefault="00950980" w:rsidP="00950980" w:rsidR="00950980" w:rsidRPr="00950980">
      <w:pPr>
        <w:spacing w:afterAutospacing="true" w:after="100" w:beforeAutospacing="true" w:before="100"/>
        <w:jc w:val="both"/>
        <w:rPr>
          <w:lang w:eastAsia="hr-HR"/>
        </w:rPr>
      </w:pPr>
      <w:r w:rsidRPr="00950980">
        <w:rPr>
          <w:lang w:eastAsia="hr-HR"/>
        </w:rPr>
        <w:lastRenderedPageBreak/>
        <w:t xml:space="preserve">-dužnik AUTO-SERVIS ZELINA d.d., OIB: 92655553055, Katarine Krizmanić 1, Sveti Ivan Zelina 10380, će vjerovniku </w:t>
      </w:r>
      <w:r w:rsidRPr="00950980">
        <w:rPr>
          <w:b/>
          <w:color w:val="000000"/>
          <w:lang w:eastAsia="hr-HR"/>
        </w:rPr>
        <w:t>ZAGREBAČKI HOLDING</w:t>
      </w:r>
      <w:r w:rsidRPr="00950980">
        <w:rPr>
          <w:color w:val="000000"/>
          <w:lang w:eastAsia="hr-HR"/>
        </w:rPr>
        <w:t>, Ul.grada Vukovara 41; 10000 ZAGREB, OIB 85584865987</w:t>
      </w:r>
      <w:r w:rsidRPr="00950980">
        <w:rPr>
          <w:lang w:eastAsia="hr-HR"/>
        </w:rPr>
        <w:t xml:space="preserve">  namiriti utvrđenu tražbinu iz točke II. ove Nagodbe u iznosu od 168,77 kn, smanjenu za otpis kamata u iznosu od 18,77 kn I smanjenu za 40% glavnice u iznosu od 60,00 kn, pa smanjena tražbina vjerovnika </w:t>
      </w:r>
      <w:r w:rsidRPr="00950980">
        <w:rPr>
          <w:color w:val="000000"/>
          <w:lang w:eastAsia="hr-HR"/>
        </w:rPr>
        <w:t>ZAGREBAČKI HOLDING, Ul.grada Vukovara 41; 10000 ZAGREB, OIB 85584865987</w:t>
      </w:r>
      <w:r w:rsidRPr="00950980">
        <w:rPr>
          <w:lang w:eastAsia="hr-HR"/>
        </w:rPr>
        <w:t xml:space="preserve">  </w:t>
      </w:r>
      <w:r w:rsidRPr="00950980">
        <w:rPr>
          <w:color w:val="000000"/>
          <w:lang w:eastAsia="hr-HR"/>
        </w:rPr>
        <w:t>, OIB 46830600751</w:t>
      </w:r>
      <w:r w:rsidRPr="00950980">
        <w:rPr>
          <w:lang w:eastAsia="hr-HR"/>
        </w:rPr>
        <w:t xml:space="preserve">  iznosi 90,00 kn te će navedenu smanjenu  tražbinu dužnik AUTO-SERVIS ZELINA d.d., OIB: 92655553055, Katarine Krizmanić 1, Sveti Ivan Zelina 10380 isplatiti u 48 (četrdesetosam) jednakih mjesečnih obroka (anuiteta) u iznosu od po 1,87 kn od 48 (četrdesetosam) mjeseci, a sve počevši 24 mjeseca od dana prihvaćanja predstečajne nagodbe pred Trgovačkim sudom.</w:t>
      </w:r>
    </w:p>
    <w:p w:rsidRDefault="00950980" w:rsidP="00950980" w:rsidR="00950980" w:rsidRPr="00950980">
      <w:pPr>
        <w:spacing w:afterAutospacing="true" w:after="100" w:beforeAutospacing="true" w:before="100"/>
        <w:jc w:val="both"/>
        <w:rPr>
          <w:lang w:eastAsia="hr-HR"/>
        </w:rPr>
      </w:pPr>
      <w:r w:rsidRPr="00950980">
        <w:rPr>
          <w:b/>
          <w:u w:val="single"/>
          <w:lang w:eastAsia="hr-HR"/>
        </w:rPr>
        <w:t xml:space="preserve">Druga grupa vjerovnika: </w:t>
      </w:r>
      <w:r w:rsidRPr="00950980">
        <w:rPr>
          <w:lang w:eastAsia="hr-HR"/>
        </w:rPr>
        <w:t>financijske institucije:</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CROATIA OSIGURANJE d.d.</w:t>
      </w:r>
      <w:r w:rsidRPr="00950980">
        <w:rPr>
          <w:lang w:eastAsia="hr-HR"/>
        </w:rPr>
        <w:t xml:space="preserve"> Zagreb, Miramarska cesta 22, OIB: 26187994862, namiriti utvrđenu tražbinu iz točke II. ove Nagodbe u iznosu od 11.988,61 kn, smanjenu za otpis kamata i ostalih troškova u iznosu od 1.264,20 kn  i smanjenu za otpis 20% glavnice u iznosu od 2.144,88 kn, pa tako smanjena tražbina vjerovnika CROATIA OSIGURANJE d.d. Zagreb, Miramarska cesta 22, OIB: 26187994862 iznosi 8.579,53 kn te će navedenu smanjenu tražbinu dužnik AUTO-SERVIS ZELINA d.d., OIB: 92655553055, Katarine Krizmanić 1, Sveti Ivan Zelina 10380, isplatiti u 10 (deset) jednakih mjesečnih obroka (anuiteta) od po 857,95 kn.</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ZAGREBAČKA BANKA d.d</w:t>
      </w:r>
      <w:r w:rsidRPr="00950980">
        <w:rPr>
          <w:lang w:eastAsia="hr-HR"/>
        </w:rPr>
        <w:t>. Zagreb, Paromlinska , OIB: 92963223472, namiriti utvrđenu tražbinu iz točke II. ove Nagodbe u iznosu od 621,80 kn, smanjenu za otpis 20% glavnice u iznosu od 124,36 kn, pa tako smanjena tražbina vjerovnika ZAGREBAČKA BANKA d.d. Zagreb, Paromlinska , OIB: 92963223472, iznosi 497,44 kn te će navedenu smanjenu tražbinu dužnik AUTO-SERVIS ZELINA d.d., OIB: 92655553055, Katarine Krizmanić 1, Sveti Ivan Zelina 10380, isplatiti u 10 (deset) jednakih mjesečnih obroka (anuiteta) od po 49,74 kn.</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JADRANSKO OSIGURANJE d.d</w:t>
      </w:r>
      <w:r w:rsidRPr="00950980">
        <w:rPr>
          <w:lang w:eastAsia="hr-HR"/>
        </w:rPr>
        <w:t>. Zagreb,VLŠKA 121 , OIB: 94472454976, namiriti utvrđenu tražbinu iz točke II. ove Nagodbe u iznosu od 2.635,44 kn, smanjenu za otpis 20% glavnice u iznosu od 527,08 kn, pa tako smanjena tražbina vjerovnika JADRANSKO OSIGURANJE d.d. Zagreb,VLŠKA 121 , OIB: 94472454976, iznosi 2.108,36 kn te će navedenu smanjenu tražbinu dužnik AUTO-SERVIS ZELINA d.d., OIB: 92655553055, Katarine Krizmanić 1, Sveti Ivan Zelina 10380, isplatiti u 10 (deset) jednakih mjesečnih obroka (anuiteta) od po 210,83 kn.</w:t>
      </w:r>
    </w:p>
    <w:p w:rsidRDefault="00950980" w:rsidP="00950980" w:rsidR="00950980" w:rsidRPr="00950980">
      <w:pPr>
        <w:spacing w:afterAutospacing="true" w:after="100" w:beforeAutospacing="true" w:before="100"/>
        <w:jc w:val="both"/>
        <w:rPr>
          <w:b/>
          <w:u w:val="single"/>
          <w:lang w:eastAsia="hr-HR"/>
        </w:rPr>
      </w:pPr>
      <w:r w:rsidRPr="00950980">
        <w:rPr>
          <w:b/>
          <w:u w:val="single"/>
          <w:lang w:eastAsia="hr-HR"/>
        </w:rPr>
        <w:t>Treća grupa vjerovnika:</w:t>
      </w:r>
      <w:r w:rsidRPr="00950980">
        <w:rPr>
          <w:lang w:eastAsia="hr-HR"/>
        </w:rPr>
        <w:t xml:space="preserve"> dobavljači i ostali vjerovnici:</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TRGOMETAL d.o.o</w:t>
      </w:r>
      <w:r w:rsidRPr="00950980">
        <w:rPr>
          <w:lang w:eastAsia="hr-HR"/>
        </w:rPr>
        <w:t>. Kovinska 4, 10000 ZAGREB</w:t>
      </w:r>
      <w:r w:rsidRPr="00950980">
        <w:rPr>
          <w:lang w:eastAsia="hr-HR"/>
        </w:rPr>
        <w:tab/>
        <w:t xml:space="preserve">OIB: 26004523816, namiriti utvrđenu tražbinu iz točke II. ove Nagodbe u iznosu od 19.160,86 kn, smanjenu za otpis 40% glavnice u iznosu od 7.664,34 kn, pa tako smanjena tražbina vjerovnika AUTO-SERVIS ZELINA d.d., OIB: 92655553055, Katarine Krizmanić 1, Sveti Ivan Zelina </w:t>
      </w:r>
      <w:r w:rsidRPr="00950980">
        <w:rPr>
          <w:lang w:eastAsia="hr-HR"/>
        </w:rPr>
        <w:lastRenderedPageBreak/>
        <w:t>10380, iznosi 11.496,52 kn te će navedenu smanjenu tražbinu dužnik AUTO-SERVIS ZELINA d.d., OIB: 92655553055, Katarine Krizmanić 1, Sveti Ivan Zelina 10380, isplatiti u 60 (šezdeset) jednakih mjesečnih obroka (anuiteta) od po 191,60 kn.</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TISKARA ZELINA DD,</w:t>
      </w:r>
      <w:r w:rsidRPr="00950980">
        <w:rPr>
          <w:lang w:eastAsia="hr-HR"/>
        </w:rPr>
        <w:t xml:space="preserve"> K.Krizmanić 1, 10380 Sveti Ivan Zelina,OIB: 44670908452, namiriti utvrđenu tražbinu iz točke II. ove Nagodbe u iznosu od 18,75 kn, smanjenu za otpis 40% glavnice u iznosu od 7,50kn, pa tako smanjena tražbina vjerovnika AUTO-SERVIS ZELINA d.d., OIB: 92655553055, Katarine Krizmanić 1, Sveti Ivan Zelina 10380, iznosi 11,25 kn te će navedenu smanjenu tražbinu dužnik AUTO-SERVIS ZELINA d.d., OIB: 92655553055, Katarine Krizmanić 1, Sveti Ivan Zelina 10380, isplatiti u 60 (šezdeset) jednakih mjesečnih obroka (anuiteta) od po 0,18 kn.</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HT HRVATSKE TELEKOMUNIKACIJE DD,</w:t>
      </w:r>
      <w:r w:rsidRPr="00950980">
        <w:rPr>
          <w:lang w:eastAsia="hr-HR"/>
        </w:rPr>
        <w:t xml:space="preserve"> Palmotićeva 82, 10000 Zagreb,OIB: 81793146560, namiriti utvrđenu tražbinu iz točke II. ove Nagodbe u iznosu od 5.202,40 kn, smanjenu za otpis 40% glavnice u iznosu od 2.080,96kn, pa tako smanjena tražbina vjerovnika AUTO-SERVIS ZELINA d.d., OIB: 92655553055, Katarine Krizmanić 1, Sveti Ivan Zelina 10380, iznosi 3.121,44 kn te će navedenu smanjenu tražbinu dužnik AUTO-SERVIS ZELINA d.d., OIB: 92655553055, Katarine Krizmanić 1, Sveti Ivan Zelina 10380, isplatiti u 60 (šezdeset) jednakih mjesečnih obroka (anuiteta) od po 52,02 kn.</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PENAVA ZELINA D.O.O</w:t>
      </w:r>
      <w:r w:rsidRPr="00950980">
        <w:rPr>
          <w:lang w:eastAsia="hr-HR"/>
        </w:rPr>
        <w:t>.</w:t>
      </w:r>
      <w:r w:rsidRPr="00950980">
        <w:rPr>
          <w:b/>
          <w:lang w:eastAsia="hr-HR"/>
        </w:rPr>
        <w:t>,</w:t>
      </w:r>
      <w:r w:rsidRPr="00950980">
        <w:rPr>
          <w:lang w:eastAsia="hr-HR"/>
        </w:rPr>
        <w:t xml:space="preserve"> Biškupec zelinski 4a, 10380 Sveti Ivan Zelina,OIB: 65829680838, namiriti utvrđenu tražbinu iz točke II. ove Nagodbe u iznosu od 3.723,29 kn, smanjenu za otpis 40% glavnice u iznosu od 1.489,32 kn, pa tako smanjena tražbina vjerovnika AUTO-SERVIS ZELINA d.d., OIB: 92655553055, Katarine Krizmanić 1, Sveti Ivan Zelina 10380, iznosi 2.233,98 kn te će navedenu smanjenu tražbinu dužnik AUTO-SERVIS ZELINA d.d., OIB: 92655553055, Katarine Krizmanić 1, Sveti Ivan Zelina 10380, isplatiti u 60 (šezdeset) jednakih mjesečnih obroka (anuiteta) od po 27,30 kn.</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ADRIA NORMA D.O.O.,</w:t>
      </w:r>
      <w:r w:rsidRPr="00950980">
        <w:rPr>
          <w:lang w:eastAsia="hr-HR"/>
        </w:rPr>
        <w:t xml:space="preserve"> 10000 Zagreb, Zagrebačka avenija 92, OIB: 80109350109, namiriti utvrđenu tražbinu iz točke II. ove Nagodbe u iznosu od 10.317,40 kn, smanjenu za otpis  kamata i ostalih troškova u iznosu od 908,65 kn i smanjenu za otpis 40% glavnice u iznosu od  3.763,50 kn, pa tako smanjena tražbina vjerovnika AUTO-SERVIS ZELINA d.d., OIB: 92655553055, Katarine Krizmanić 1, Sveti Ivan Zelina 10380, iznosi 5.645,25 kn te će navedenu smanjenu tražbinu dužnik AUTO-SERVIS ZELINA d.d., OIB: 92655553055, Katarine Krizmanić 1, Sveti Ivan Zelina 10380, isplatiti u 60 (šezdeset) jednakih mjesečnih obroka (anuiteta) od po 94,08 kn.</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KUDELIĆ D.O.O.,</w:t>
      </w:r>
      <w:r w:rsidRPr="00950980">
        <w:rPr>
          <w:lang w:eastAsia="hr-HR"/>
        </w:rPr>
        <w:t xml:space="preserve"> 10381 BEDENICA, BEDENICA BB, OIB: 02312920864, namiriti utvrđenu tražbinu iz točke II. ove Nagodbe u iznosu od 8.999,71 kn, smanjenu za otpis 40% glavnice u iznosu od 3.559,88kn, pa tako smanjena tražbina vjerovnika AUTO-SERVIS ZELINA d.d., OIB: 92655553055, Katarine Krizmanić 1, Sveti Ivan Zelina 10380, iznosi 5.399,83 kn te će navedenu smanjenu tražbinu dužnik AUTO-SERVIS ZELINA </w:t>
      </w:r>
      <w:r w:rsidRPr="00950980">
        <w:rPr>
          <w:lang w:eastAsia="hr-HR"/>
        </w:rPr>
        <w:lastRenderedPageBreak/>
        <w:t>d.d., OIB: 92655553055, Katarine Krizmanić 1, Sveti Ivan Zelina 10380, isplatiti u 60 (šezdeset) jednakih mjesečnih obroka (anuiteta) od po 89,99 kn.</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IZBOR TRGOVINA D.O.O.,</w:t>
      </w:r>
      <w:r w:rsidRPr="00950980">
        <w:rPr>
          <w:lang w:eastAsia="hr-HR"/>
        </w:rPr>
        <w:t xml:space="preserve"> DONJOZELINSKA 185, 10382 DONJA ZELINA,OIB: 24790257128, namiriti utvrđenu tražbinu iz točke II. ove Nagodbe u iznosu od 15.937,81 kn, smanjenu za otpis 40% glavnice u iznosu od 6.375,12kn, pa tako smanjena tražbina vjerovnika AUTO-SERVIS ZELINA d.d., OIB: 92655553055, Katarine Krizmanić 1, Sveti Ivan Zelina 10380, iznosi 9.562,69 kn te će navedenu smanjenu tražbinu dužnik AUTO-SERVIS ZELINA d.d., OIB: 92655553055, Katarine Krizmanić 1, Sveti Ivan Zelina 10380, isplatiti u 60 (šezdeset) jednakih mjesečnih obroka (anuiteta) od po  159,37 kn.</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FILIKON D.O.O.,</w:t>
      </w:r>
      <w:r w:rsidRPr="00950980">
        <w:rPr>
          <w:lang w:eastAsia="hr-HR"/>
        </w:rPr>
        <w:t xml:space="preserve"> 10000 Zagreb, PETRA HEKTOROVIĆA 2, OIB: 88391006548, namiriti utvrđenu tražbinu iz točke II. ove Nagodbe u iznosu od 19.398,63 kn, smanjenu za otpis  kamata i ostalih troškova u iznosu od 1.898,63 kn i smanjenu za otpis 40% glavnice u iznosu od  7.000,00 kn, pa tako smanjena tražbina vjerovnika AUTO-SERVIS ZELINA d.d., OIB: 92655553055, Katarine Krizmanić 1, Sveti Ivan Zelina 10380, iznosi 10.500,00  kn te će navedenu smanjenu tražbinu dužnik AUTO-SERVIS ZELINA d.d., OIB: 92655553055, Katarine Krizmanić 1, Sveti Ivan Zelina 10380, isplatiti u 60 (šezdeset) jednakih mjesečnih obroka (anuiteta) od po 175,00 kn.</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NACIONAL D.O.O.,</w:t>
      </w:r>
      <w:r w:rsidRPr="00950980">
        <w:rPr>
          <w:lang w:eastAsia="hr-HR"/>
        </w:rPr>
        <w:t xml:space="preserve"> 43000 BJELOVAR, GAJEVA 10, OIB: 37888266653, namiriti utvrđenu tražbinu iz točke II. ove Nagodbe u iznosu od 2.842,50 kn, smanjenu za otpis 40% glavnice u iznosu od 1.137,00kn, pa tako smanjena tražbina vjerovnika AUTO-SERVIS ZELINA d.d., OIB: 92655553055, Katarine Krizmanić 1, Sveti Ivan Zelina 10380, iznosi 1.705,50 kn te će navedenu smanjenu tražbinu dužnik AUTO-SERVIS ZELINA d.d., OIB: 92655553055, Katarine Krizmanić 1, Sveti Ivan Zelina 10380, isplatiti u 60 (šezdeset) jednakih mjesečnih obroka (anuiteta) od po 28,42 kn.</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GETIM D.O.O.,</w:t>
      </w:r>
      <w:r w:rsidRPr="00950980">
        <w:rPr>
          <w:lang w:eastAsia="hr-HR"/>
        </w:rPr>
        <w:t xml:space="preserve"> 10380 Sveti Ivan Zelina, GAJEVA 10, OIB: 71233253599, namiriti utvrđenu tražbinu iz točke II. ove Nagodbe u iznosu od 861,00 kn, smanjenu za otpis 40% glavnice u iznosu od 344,40kn, pa tako smanjena tražbina vjerovnika AUTO-SERVIS ZELINA d.d., OIB: 92655553055, Katarine Krizmanić 1, Sveti Ivan Zelina 10380, iznosi 516,60 kn te će navedenu smanjenu tražbinu dužnik AUTO-SERVIS ZELINA d.d., OIB: 92655553055, Katarine Krizmanić 1, Sveti Ivan Zelina 10380, isplatiti u 60 (šezdeset) jednakih mjesečnih obroka (anuiteta) od po 8,60 kn.</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AUTOCOMMERCE D.O.O.,</w:t>
      </w:r>
      <w:r w:rsidRPr="00950980">
        <w:rPr>
          <w:lang w:eastAsia="hr-HR"/>
        </w:rPr>
        <w:t xml:space="preserve"> 10000 ZAGREB, JABLANSKA 80, OIB: 36844439304, namiriti utvrđenu tražbinu iz točke II. ove Nagodbe u iznosu od 2.292,89 kn, smanjenu za otpis 40% glavnice u iznosu od  917,15 kn, pa tako smanjena tražbina vjerovnika AUTO-SERVIS ZELINA d.d., OIB: 92655553055, Katarine Krizmanić 1, Sveti Ivan Zelina 10380, iznosi 1.375,74 kn te će navedenu smanjenu tražbinu dužnik AUTO-SERVIS ZELINA d.d., OIB: 92655553055, Katarine Krizmanić 1, Sveti Ivan Zelina 10380, isplatiti u 60 (šezdeset) jednakih mjesečnih obroka (anuiteta) od po 22,92 kn.</w:t>
      </w:r>
    </w:p>
    <w:p w:rsidRDefault="00950980" w:rsidP="00950980" w:rsidR="00950980" w:rsidRPr="00950980">
      <w:pPr>
        <w:spacing w:afterAutospacing="true" w:after="100" w:beforeAutospacing="true" w:before="100"/>
        <w:jc w:val="both"/>
        <w:rPr>
          <w:lang w:eastAsia="hr-HR"/>
        </w:rPr>
      </w:pPr>
      <w:r w:rsidRPr="00950980">
        <w:rPr>
          <w:lang w:eastAsia="hr-HR"/>
        </w:rPr>
        <w:lastRenderedPageBreak/>
        <w:t xml:space="preserve">- dužnik AUTO-SERVIS ZELINA d.d., OIB: 92655553055, Katarine Krizmanić 1, Sveti Ivan Zelina 10380, će vjerovniku </w:t>
      </w:r>
      <w:r w:rsidRPr="00950980">
        <w:rPr>
          <w:b/>
          <w:lang w:eastAsia="hr-HR"/>
        </w:rPr>
        <w:t>JAVNI BILJEŽNIK BRANKA RAČKI,</w:t>
      </w:r>
      <w:r w:rsidRPr="00950980">
        <w:rPr>
          <w:lang w:eastAsia="hr-HR"/>
        </w:rPr>
        <w:t xml:space="preserve"> TRG A.STARČEVIĆA 1, 10380 Sveti Ivan Zelina,OIB: 49298930281, namiriti utvrđenu tražbinu iz točke II. ove Nagodbe u iznosu od 4.778,75 kn, smanjenu za otpis 40% glavnice u iznosu od 1.911,50kn, pa tako smanjena tražbina vjerovnika AUTO-SERVIS ZELINA d.d., OIB: 92655553055, Katarine Krizmanić 1, Sveti Ivan Zelina 10380, iznosi 2.867,25 kn te će navedenu smanjenu tražbinu dužnik AUTO-SERVIS ZELINA d.d., OIB: 92655553055, Katarine Krizmanić 1, Sveti Ivan Zelina 10380, isplatiti u 60 (šezdeset) jednakih mjesečnih obroka (anuiteta) od po 47,78 kn.</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ODVJETNIK IVKA DROPUČIĆ,</w:t>
      </w:r>
      <w:r w:rsidRPr="00950980">
        <w:rPr>
          <w:lang w:eastAsia="hr-HR"/>
        </w:rPr>
        <w:t xml:space="preserve"> GUNDULIĆEVA 1A, 10380 Sveti Ivan Zelina,OIB: 97925671339, namiriti utvrđenu tražbinu iz točke II. ove Nagodbe u iznosu od 4.047,50 kn, smanjenu za otpis 40% glavnice u iznosu od 1.619,00kn, pa tako smanjena tražbina vjerovnika AUTO-SERVIS ZELINA d.d., OIB: 92655553055, Katarine Krizmanić 1, Sveti Ivan Zelina 10380, iznosi 2.428,50 kn te će navedenu smanjenu tražbinu dužnik AUTO-SERVIS ZELINA d.d., OIB: 92655553055, Katarine Krizmanić 1, Sveti Ivan Zelina 10380, isplatiti u 60 (šezdeset) jednakih mjesečnih obroka (anuiteta) od po 40,47 kn.</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ENERGOZAŠTITA ATEST D.O.O.,</w:t>
      </w:r>
      <w:r w:rsidRPr="00950980">
        <w:rPr>
          <w:lang w:eastAsia="hr-HR"/>
        </w:rPr>
        <w:t xml:space="preserve"> POTOČNJAKOVA 4, 10000 ZAGREB,OIB: 67546770608, namiriti utvrđenu tražbinu iz točke II. ove Nagodbe u iznosu od 354,91 kn, smanjenu za otpis 40% glavnice u iznosu od 141,96kn, pa tako smanjena tražbina vjerovnika AUTO-SERVIS ZELINA d.d., OIB: 92655553055, Katarine Krizmanić 1, Sveti Ivan Zelina 10380, iznosi 212,95 kn te će navedenu smanjenu tražbinu dužnik AUTO-SERVIS ZELINA d.d., OIB: 92655553055, Katarine Krizmanić 1, Sveti Ivan Zelina 10380, isplatiti u 60 (šezdeset) jednakih mjesečnih obroka (anuiteta) od po 3,54 kn.</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CA-S-PER VL.SNJEŽANA DRAGIJA ,</w:t>
      </w:r>
      <w:r w:rsidRPr="00950980">
        <w:rPr>
          <w:lang w:eastAsia="hr-HR"/>
        </w:rPr>
        <w:t xml:space="preserve"> KALINJE 4A, 10380 Sveti Ivan Zelina,OIB: 41932582898, namiriti utvrđenu tražbinu iz točke II. ove Nagodbe u iznosu od 3.583,01 kn, smanjenu za otpis 40% glavnice u iznosu od 1.433,20 kn, pa tako smanjena tražbina vjerovnika AUTO-SERVIS ZELINA d.d., OIB: 92655553055, Katarine Krizmanić 1, Sveti Ivan Zelina 10380, iznosi 2.149,81 kn te će navedenu smanjenu tražbinu dužnik AUTO-SERVIS ZELINA d.d., OIB: 92655553055, Katarine Krizmanić 1, Sveti Ivan Zelina 10380, isplatiti u 60 (šezdeset) jednakih mjesečnih obroka (anuiteta) od po 35,83 kn.</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H.I.B. D.O.O.,</w:t>
      </w:r>
      <w:r w:rsidRPr="00950980">
        <w:rPr>
          <w:lang w:eastAsia="hr-HR"/>
        </w:rPr>
        <w:t xml:space="preserve"> HRNJANEC,HASANI 40, 10382 Donja  Zelina,OIB: 44670908452, namiriti utvrđenu tražbinu iz točke II. ove Nagodbe u iznosu od 2.501,41 kn, smanjenu za otpis 40% glavnice u iznosu od 1.000,56 kn, pa tako smanjena tražbina vjerovnika AUTO-SERVIS ZELINA d.d., OIB: 92655553055, Katarine Krizmanić 1, Sveti Ivan Zelina 10380, iznosi 1500,85 kn te će navedenu smanjenu tražbinu dužnik AUTO-SERVIS ZELINA d.d., OIB: 92655553055, Katarine Krizmanić 1, Sveti Ivan Zelina 10380, isplatiti u 60 (šezdeset) jednakih mjesečnih obroka (anuiteta) od po 25,01 kn.</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P.A. D.O.O.,</w:t>
      </w:r>
      <w:r w:rsidRPr="00950980">
        <w:rPr>
          <w:lang w:eastAsia="hr-HR"/>
        </w:rPr>
        <w:t xml:space="preserve"> UL.GRADA VUKOVARA 254, 10000 ZAGREB, OIB: 99674633291, namiriti utvrđenu tražbinu iz točke II. ove Nagodbe u iznosu od 844,69 kn, </w:t>
      </w:r>
      <w:r w:rsidRPr="00950980">
        <w:rPr>
          <w:lang w:eastAsia="hr-HR"/>
        </w:rPr>
        <w:lastRenderedPageBreak/>
        <w:t>smanjenu za otpis 40% glavnice u iznosu od 337,87kn, pa tako smanjena tražbina vjerovnika AUTO-SERVIS ZELINA d.d., OIB: 92655553055, Katarine Krizmanić 1, Sveti Ivan Zelina 10380, iznosi 506,82 kn te će navedenu smanjenu tražbinu dužnik AUTO-SERVIS ZELINA d.d., OIB: 92655553055, Katarine Krizmanić 1, Sveti Ivan Zelina 10380, isplatiti u 60 (šezdeset) jednakih mjesečnih obroka (anuiteta) od po 8,44 kn.</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MIKRA MATIK AUTODIJELOVI D.O.O.</w:t>
      </w:r>
      <w:r w:rsidRPr="00950980">
        <w:rPr>
          <w:lang w:eastAsia="hr-HR"/>
        </w:rPr>
        <w:t xml:space="preserve"> 10360 SESETE, ZAGREBAČKA 162B, OIB: 56424862491, namiriti utvrđenu tražbinu iz točke II. ove Nagodbe u iznosu od 31.067,38 kn, smanjenu za otpis  kamata u iznosu od 5.843,85 kn i smanjenu za otpis 40% glavnice u iznosu od  10.089,41 kn, pa tako smanjena tražbina vjerovnika AUTO-SERVIS ZELINA d.d., OIB: 92655553055, Katarine Krizmanić 1, Sveti Ivan Zelina 10380, iznosi 15.134,12  kn te će navedenu smanjenu tražbinu dužnik AUTO-SERVIS ZELINA d.d., OIB: 92655553055, Katarine Krizmanić 1, Sveti Ivan Zelina 10380, isplatiti u 60 (šezdeset) jednakih mjesečnih obroka (anuiteta) od po 252,23 kn.</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MANDURIĆ D.O.O.,</w:t>
      </w:r>
      <w:r w:rsidRPr="00950980">
        <w:rPr>
          <w:lang w:eastAsia="hr-HR"/>
        </w:rPr>
        <w:t xml:space="preserve"> TRATINSKA 7, 10000 ZAGREB, OIB: 40128057701, namiriti utvrđenu tražbinu iz točke II. ove Nagodbe u iznosu od 57.923,29 kn, smanjenu za otpis 40% glavnice u iznosu od 23.169,31 kn, pa tako smanjena tražbina vjerovnika AUTO-SERVIS ZELINA d.d., OIB: 92655553055, Katarine Krizmanić 1, Sveti Ivan Zelina 10380, iznosi 34.753,98 kn te će navedenu smanjenu tražbinu dužnik AUTO-SERVIS ZELINA d.d., OIB: 92655553055, Katarine Krizmanić 1, Sveti Ivan Zelina 10380, isplatiti u 60 (šezdeset) jednakih mjesečnih obroka (anuiteta) od po 579,23 kn.</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BERNER D.O.O.,</w:t>
      </w:r>
      <w:r w:rsidRPr="00950980">
        <w:rPr>
          <w:lang w:eastAsia="hr-HR"/>
        </w:rPr>
        <w:t xml:space="preserve"> CMP SAVICA ŠANCI, MAJSTORSKA BB, 10000 ZAGREB, OIB: 66471923099, namiriti utvrđenu tražbinu iz točke II. ove Nagodbe u iznosu od 5.323,43 kn, smanjenu za otpis 40% glavnice u iznosu od 2.129,37 kn, pa tako smanjena tražbina vjerovnika AUTO-SERVIS ZELINA d.d., OIB: 92655553055, Katarine Krizmanić 1, Sveti Ivan Zelina 10380, iznosi 3.194,06 kn te će navedenu smanjenu tražbinu dužnik AUTO-SERVIS ZELINA d.d., OIB: 92655553055, Katarine Krizmanić 1, Sveti Ivan Zelina 10380, isplatiti u 60 (šezdeset) jednakih mjesečnih obroka (anuiteta) od po 53,23 kn.</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INA MAZIVA D.O.O.</w:t>
      </w:r>
      <w:r w:rsidRPr="00950980">
        <w:rPr>
          <w:lang w:eastAsia="hr-HR"/>
        </w:rPr>
        <w:t xml:space="preserve"> 10000 ZAGREB, RADNIČKA CESTA 175 , OIB: 63988426425, namiriti utvrđenu tražbinu iz točke II. ove Nagodbe u iznosu od 29.287,66 kn, smanjenu za otpis  kamata u iznosu od 5.012,94 kn i smanjenu za otpis 40% glavnice u iznosu od 9.709,88 kn, pa tako smanjena tražbina vjerovnika AUTO-SERVIS ZELINA d.d., OIB: 92655553055, Katarine Krizmanić 1, Sveti Ivan Zelina 10380, iznosi 14.564,84 kn te će navedenu smanjenu tražbinu dužnik AUTO-SERVIS ZELINA d.d., OIB: 92655553055, Katarine Krizmanić 1, Sveti Ivan Zelina 10380, isplatiti u 60 (šezdeset) jednakih mjesečnih obroka (anuiteta) od po 242,74 kn.</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CONCOLOR D.O.O.</w:t>
      </w:r>
      <w:r w:rsidRPr="00950980">
        <w:rPr>
          <w:lang w:eastAsia="hr-HR"/>
        </w:rPr>
        <w:t xml:space="preserve"> 10360 SESVETE, LJUDEVITA POSAVSKOG 8, OIB: 89021876450, namiriti utvrđenu tražbinu iz točke II. ove Nagodbe u iznosu od 51.919,86 kn, smanjenu za otpis 40% glavnice u iznosu od  20.767,94 kn, pa tako smanjena </w:t>
      </w:r>
      <w:r w:rsidRPr="00950980">
        <w:rPr>
          <w:lang w:eastAsia="hr-HR"/>
        </w:rPr>
        <w:lastRenderedPageBreak/>
        <w:t>tražbina vjerovnika AUTO-SERVIS ZELINA d.d., OIB: 92655553055, Katarine Krizmanić 1, Sveti Ivan Zelina 10380, iznosi 31.151,92 kn te će navedenu smanjenu tražbinu dužnik AUTO-SERVIS ZELINA d.d., OIB: 92655553055, Katarine Krizmanić 1, Sveti Ivan Zelina 10380, isplatiti u 60 (šezdeset) jednakih mjesečnih obroka (anuiteta) od po 519,19 kn.</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MIKRA LAK D.O.O.</w:t>
      </w:r>
      <w:r w:rsidRPr="00950980">
        <w:rPr>
          <w:lang w:eastAsia="hr-HR"/>
        </w:rPr>
        <w:t xml:space="preserve"> 10000 ZAGREB,MAKSIMIRSKA 129 , OIB: 59301428810, namiriti utvrđenu tražbinu iz točke II. ove Nagodbe u iznosu od 87.903,49 kn, smanjenu za otpis  kamata u iznosu od 15.250,00 kn i smanjenu za otpis 40% glavnice u iznosu od 29.061,39 kn, pa tako smanjena tražbina vjerovnika AUTO-SERVIS ZELINA d.d., OIB: 92655553055, Katarine Krizmanić 1, Sveti Ivan Zelina 10380, iznosi 43.592,10 kn te će navedenu smanjenu tražbinu dužnik AUTO-SERVIS ZELINA d.d., OIB: 92655553055, Katarine Krizmanić 1, Sveti Ivan Zelina 10380, isplatiti u 60 (šezdeset) jednakih mjesečnih obroka (anuiteta) od po 726,53 kn.</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MI-VETA D.O.O.</w:t>
      </w:r>
      <w:r w:rsidRPr="00950980">
        <w:rPr>
          <w:lang w:eastAsia="hr-HR"/>
        </w:rPr>
        <w:t xml:space="preserve"> VRBOVEC, PAVLEKA MIŠKINE 30, OIB: 68416312897, namiriti utvrđenu tražbinu iz točke II. ove Nagodbe u iznosu od 86.778,20 kn, smanjenu za otpis 40% glavnice u iznosu od  34.711,28 kn, pa tako smanjena tražbina vjerovnika AUTO-SERVIS ZELINA d.d., OIB: 92655553055, Katarine Krizmanić 1, Sveti Ivan Zelina 10380, iznosi 52.066,92 kn te će navedenu smanjenu tražbinu dužnik AUTO-SERVIS ZELINA d.d., OIB: 92655553055, Katarine Krizmanić 1, Sveti Ivan Zelina 10380, isplatiti u 60 (šezdeset) jednakih mjesečnih obroka (anuiteta) od po 867,78 kn.</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EKO LEX D.O.O.,</w:t>
      </w:r>
      <w:r w:rsidRPr="00950980">
        <w:rPr>
          <w:lang w:eastAsia="hr-HR"/>
        </w:rPr>
        <w:t xml:space="preserve"> 10000 ZAGREB, SV MATEJA 123, OIB: 68416312897, namiriti utvrđenu tražbinu iz točke II. ove Nagodbe u iznosu od 8.610,00 kn, smanjenu za otpis 40% glavnice u iznosu od  3.444,00 kn, pa tako smanjena tražbina vjerovnika AUTO-SERVIS ZELINA d.d., OIB: 92655553055, Katarine Krizmanić 1, Sveti Ivan Zelina 10380, iznosi 5.166,00 kn te će navedenu smanjenu tražbinu dužnik AUTO-SERVIS ZELINA d.d., OIB: 92655553055, Katarine Krizmanić 1, Sveti Ivan Zelina 10380, isplatiti u 60 (šezdeset) jednakih mjesečnih obroka (anuiteta) od po 86,10 kn.</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OBUĆA VIKO D.O.O.</w:t>
      </w:r>
      <w:r w:rsidRPr="00950980">
        <w:rPr>
          <w:lang w:eastAsia="hr-HR"/>
        </w:rPr>
        <w:t xml:space="preserve"> 42000 VARAŽDIN, PAVLEKA MIŠKINE 57, OIB: 77766700586, namiriti utvrđenu tražbinu iz točke II. ove Nagodbe u iznosu od 1.625,40 kn, smanjenu za otpis 40% glavnice u iznosu od  650,16 kn, pa tako smanjena tražbina vjerovnika AUTO-SERVIS ZELINA d.d., OIB: 92655553055, Katarine Krizmanić 1, Sveti Ivan Zelina 10380, iznosi 975,24 kn te će navedenu smanjenu tražbinu dužnik AUTO-SERVIS ZELINA d.d., OIB: 92655553055, Katarine Krizmanić 1, Sveti Ivan Zelina 10380, isplatiti u 60 (šezdeset) jednakih mjesečnih obroka (anuiteta) od po 16,25 kn.</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ISKRA BOJE I LAKOVI D.O.O.</w:t>
      </w:r>
      <w:r w:rsidRPr="00950980">
        <w:rPr>
          <w:lang w:eastAsia="hr-HR"/>
        </w:rPr>
        <w:t xml:space="preserve"> 10380 SV.I. ZEILINA, FUĆKANI 6, OIB: 86676484135, namiriti utvrđenu tražbinu iz točke II. ove Nagodbe u iznosu od 9.891,01 kn, smanjenu za otpis 40% glavnice u iznosu od  3.956,40 kn, pa tako smanjena tražbina vjerovnika AUTO-SERVIS ZELINA d.d., OIB: 92655553055, Katarine Krizmanić 1, Sveti Ivan Zelina 10380, iznosi 5.934,61 kn te će navedenu smanjenu tražbinu dužnik AUTO-SERVIS </w:t>
      </w:r>
      <w:r w:rsidRPr="00950980">
        <w:rPr>
          <w:lang w:eastAsia="hr-HR"/>
        </w:rPr>
        <w:lastRenderedPageBreak/>
        <w:t>ZELINA d.d., OIB: 92655553055, Katarine Krizmanić 1, Sveti Ivan Zelina 10380, isplatiti u 60 (šezdeset) jednakih mjesečnih obroka (anuiteta) od po 98,91 kn.</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ELEKTRONIKA PERHOČ D.O.O.</w:t>
      </w:r>
      <w:r w:rsidRPr="00950980">
        <w:rPr>
          <w:lang w:eastAsia="hr-HR"/>
        </w:rPr>
        <w:t xml:space="preserve"> 10250 ZAGREB, VOJKOVIĆEVA 5B, OIB: 73574098135, namiriti utvrđenu tražbinu iz točke II. ove Nagodbe u iznosu od 1.901,55 kn, smanjenu za otpis 40% glavnice u iznosu od  760,62 kn, pa tako smanjena tražbina vjerovnika AUTO-SERVIS ZELINA d.d., OIB: 92655553055, Katarine Krizmanić 1, Sveti Ivan Zelina 10380, iznosi 1.140,93 kn te će navedenu smanjenu tražbinu dužnik AUTO-SERVIS ZELINA d.d., OIB: 92655553055, Katarine Krizmanić 1, Sveti Ivan Zelina 10380, isplatiti u 60 (šezdeset) jednakih mjesečnih obroka (anuiteta) od po 19,01 kn.</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FIMA, VL.IVICA MIJIĆ,</w:t>
      </w:r>
      <w:r w:rsidRPr="00950980">
        <w:rPr>
          <w:lang w:eastAsia="hr-HR"/>
        </w:rPr>
        <w:t xml:space="preserve"> 10360 SESVETE, TRG LOVRE MATAČIĆA 13, OIB: 42679251782, namiriti utvrđenu tražbinu iz točke II. ove Nagodbe u iznosu od 584,50 kn, smanjenu za otpis 40% glavnice u iznosu od  233,80 kn, pa tako smanjena tražbina vjerovnika AUTO-SERVIS ZELINA d.d., OIB: 92655553055, Katarine Krizmanić 1, Sveti Ivan Zelina 10380, iznosi 350,70 kn te će navedenu smanjenu tražbinu dužnik AUTO-SERVIS ZELINA d.d., OIB: 92655553055, Katarine Krizmanić 1, Sveti Ivan Zelina 10380, isplatiti u 60 (šezdeset) jednakih mjesečnih obroka (anuiteta) od po 5,84 kn.</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NOVO-SYSTEMS D.O.O.</w:t>
      </w:r>
      <w:r w:rsidRPr="00950980">
        <w:rPr>
          <w:lang w:eastAsia="hr-HR"/>
        </w:rPr>
        <w:t xml:space="preserve"> 10000 ZAGREB, JOSIPA LONČARA BB , OIB: 97213196638, namiriti utvrđenu tražbinu iz točke II. ove Nagodbe u iznosu od 1.679,33 kn, smanjenu za otpis  kamata u iznosu od 76,78 kn i smanjenu za otpis 40% glavnice u iznosu od 636,17 kn, pa tako smanjena tražbina vjerovnika AUTO-SERVIS ZELINA d.d., OIB: 92655553055, Katarine Krizmanić 1, Sveti Ivan Zelina 10380, iznosi 954,27 kn te će navedenu smanjenu tražbinu dužnik AUTO-SERVIS ZELINA d.d., OIB: 92655553055, Katarine Krizmanić 1, Sveti Ivan Zelina 10380, isplatiti u 60 (šezdeset) jednakih mjesečnih obroka (anuiteta) od po 1,57 kn.</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DIV TEKSTIL D.O.O.</w:t>
      </w:r>
      <w:r w:rsidRPr="00950980">
        <w:rPr>
          <w:lang w:eastAsia="hr-HR"/>
        </w:rPr>
        <w:t xml:space="preserve"> 10000 ZAGREB, SUSEDGRADSKA 1, OIB: 00079428406, namiriti utvrđenu tražbinu iz točke II. ove Nagodbe u iznosu od 556,35 kn, smanjenu za otpis 40% glavnice u iznosu od  222,54 kn, pa tako smanjena tražbina vjerovnika AUTO-SERVIS ZELINA d.d., OIB: 92655553055, Katarine Krizmanić 1, Sveti Ivan Zelina 10380, iznosi 333,81 kn te će navedenu smanjenu tražbinu dužnik AUTO-SERVIS ZELINA d.d., OIB: 92655553055, Katarine Krizmanić 1, Sveti Ivan Zelina 10380, isplatiti u 60 (šezdeset) jednakih mjesečnih obroka (anuiteta) od po 5,56 kn.</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REVIZIJA CENTAR D.O.O.</w:t>
      </w:r>
      <w:r w:rsidRPr="00950980">
        <w:rPr>
          <w:lang w:eastAsia="hr-HR"/>
        </w:rPr>
        <w:t xml:space="preserve"> 10250 ZAGREB, CENKOVEČKA 5, OIB: 45983742737, namiriti utvrđenu tražbinu iz točke II. ove Nagodbe u iznosu od 22.777,90 kn, smanjenu za otpis 40% glavnice u iznosu od  9.111,16 kn, pa tako smanjena tražbina vjerovnika AUTO-SERVIS ZELINA d.d., OIB: 92655553055, Katarine Krizmanić 1, Sveti Ivan Zelina 10380, iznosi 13.666,74 kn te će navedenu smanjenu tražbinu dužnik AUTO-SERVIS ZELINA d.d., OIB: 92655553055, Katarine Krizmanić 1, Sveti Ivan Zelina 10380, isplatiti u 60 (šezdeset) jednakih mjesečnih obroka (anuiteta) od po 227,77 kn.</w:t>
      </w:r>
    </w:p>
    <w:p w:rsidRDefault="00950980" w:rsidP="00950980" w:rsidR="00950980" w:rsidRPr="00950980">
      <w:pPr>
        <w:spacing w:afterAutospacing="true" w:after="100" w:beforeAutospacing="true" w:before="100"/>
        <w:jc w:val="both"/>
        <w:rPr>
          <w:lang w:eastAsia="hr-HR"/>
        </w:rPr>
      </w:pPr>
      <w:r w:rsidRPr="00950980">
        <w:rPr>
          <w:lang w:eastAsia="hr-HR"/>
        </w:rPr>
        <w:lastRenderedPageBreak/>
        <w:t xml:space="preserve">- dužnik AUTO-SERVIS ZELINA d.d., OIB: 92655553055, Katarine Krizmanić 1, Sveti Ivan Zelina 10380, će vjerovniku </w:t>
      </w:r>
      <w:r w:rsidRPr="00950980">
        <w:rPr>
          <w:b/>
          <w:lang w:eastAsia="hr-HR"/>
        </w:rPr>
        <w:t>JAVNI BILJEŽNIK JASNA ZORIĆ,</w:t>
      </w:r>
      <w:r w:rsidRPr="00950980">
        <w:rPr>
          <w:lang w:eastAsia="hr-HR"/>
        </w:rPr>
        <w:t xml:space="preserve"> 10000 ZAGREB, DUGOSELSKA 12 , OIB: 08842223138, namiriti utvrđenu tražbinu iz točke II. ove Nagodbe u iznosu od 5.479,86 kn, smanjenu za otpis  kamata u iznosu od 704,27 kn i smanjenu za otpis 40% glavnice u iznosu od 1.910,23 kn, pa tako smanjena tražbina vjerovnika AUTO-SERVIS ZELINA d.d., OIB: 92655553055, Katarine Krizmanić 1, Sveti Ivan Zelina 10380, iznosi 2.865,36 kn te će navedenu smanjenu tražbinu dužnik AUTO-SERVIS ZELINA d.d., OIB: 92655553055, Katarine Krizmanić 1, Sveti Ivan Zelina 10380, isplatiti u 60 (šezdeset) jednakih mjesečnih obroka (anuiteta) od po 47,75 kn.</w:t>
      </w:r>
    </w:p>
    <w:p w:rsidRDefault="00950980" w:rsidP="00950980" w:rsidR="00950980" w:rsidRPr="00950980">
      <w:pPr>
        <w:spacing w:afterAutospacing="true" w:after="100" w:beforeAutospacing="true" w:before="100"/>
        <w:jc w:val="both"/>
        <w:rPr>
          <w:lang w:eastAsia="hr-HR"/>
        </w:rPr>
      </w:pPr>
      <w:r w:rsidRPr="00950980">
        <w:rPr>
          <w:lang w:eastAsia="hr-HR"/>
        </w:rPr>
        <w:t xml:space="preserve">- dužnik AUTO-SERVIS ZELINA d.d., OIB: 92655553055, Katarine Krizmanić 1, Sveti Ivan Zelina 10380, će vjerovniku </w:t>
      </w:r>
      <w:r w:rsidRPr="00950980">
        <w:rPr>
          <w:b/>
          <w:lang w:eastAsia="hr-HR"/>
        </w:rPr>
        <w:t>BISNODE D.O.O.</w:t>
      </w:r>
      <w:r w:rsidRPr="00950980">
        <w:rPr>
          <w:lang w:eastAsia="hr-HR"/>
        </w:rPr>
        <w:t xml:space="preserve"> 10000 ZAGREB,FALLEROVO ŠETALIŠTE 22 , OIB: 48270876028, namiriti utvrđenu tražbinu iz točke II. ove Nagodbe u iznosu od 2.218,92 kn, smanjenu za otpis 40% glavnice u iznosu od  887,56 kn, pa tako smanjena tražbina vjerovnika AUTO-SERVIS ZELINA d.d., OIB: 92655553055, Katarine Krizmanić 1, Sveti Ivan Zelina 10380, iznosi  1.331,36 kn te će navedenu smanjenu tražbinu dužnik AUTO-SERVIS ZELINA d.d., OIB: 92655553055, Katarine Krizmanić 1, Sveti Ivan Zelina 10380, isplatiti u 60 (šezdeset) jednakih mjesečnih obroka (anuiteta) od po 22,18 kn.</w:t>
      </w:r>
    </w:p>
    <w:p w:rsidRDefault="00950980" w:rsidP="00950980" w:rsidR="00950980" w:rsidRPr="00950980">
      <w:pPr>
        <w:spacing w:afterAutospacing="true" w:after="100" w:beforeAutospacing="true" w:before="100"/>
        <w:jc w:val="center"/>
        <w:rPr>
          <w:lang w:eastAsia="hr-HR"/>
        </w:rPr>
      </w:pPr>
      <w:r w:rsidRPr="00950980">
        <w:rPr>
          <w:b/>
          <w:bCs/>
          <w:lang w:eastAsia="hr-HR"/>
        </w:rPr>
        <w:t>VI.</w:t>
      </w:r>
    </w:p>
    <w:p w:rsidRDefault="00950980" w:rsidP="00950980" w:rsidR="00950980" w:rsidRPr="00950980">
      <w:pPr>
        <w:spacing w:afterAutospacing="true" w:after="100" w:beforeAutospacing="true" w:before="100"/>
        <w:jc w:val="both"/>
        <w:rPr>
          <w:lang w:eastAsia="hr-HR"/>
        </w:rPr>
      </w:pPr>
      <w:r w:rsidRPr="00950980">
        <w:rPr>
          <w:lang w:eastAsia="hr-HR"/>
        </w:rPr>
        <w:t>Stranke suglasno utvrđuju da ova Nagodba ima snagu ovršne isprave za sve vjerovnike čije su tražbine utvrđene u postupku predstečajne nagodbe koji se vodio nad dužnikom AUTO-SERVIS ZELINA d.d., OIB: 92655553055, Katarine Krizmanić 1, Sveti Ivan Zelina 10380, vodio pred Financijskom agencijom pod klasom UP - I/110/07/13-01/4666.</w:t>
      </w:r>
    </w:p>
    <w:p w:rsidRDefault="00950980" w:rsidP="00950980" w:rsidR="00950980" w:rsidRPr="00950980">
      <w:pPr>
        <w:spacing w:afterAutospacing="true" w:after="100" w:beforeAutospacing="true" w:before="100"/>
        <w:jc w:val="both"/>
        <w:rPr>
          <w:lang w:eastAsia="hr-HR"/>
        </w:rPr>
      </w:pPr>
      <w:r w:rsidRPr="00950980">
        <w:rPr>
          <w:lang w:eastAsia="hr-HR"/>
        </w:rPr>
        <w:t>Stranke suglasno utvrđuju da ova Nagodba ima snagu i pravne učinke ovršne isprave temeljem koje svaki vjerovnik iz ove Nagodbe može ostvariti tražbinu u smislu točke V. ove Nagodbe prema dužniku AUTO-SERVIS ZELINA d.d., OIB: 92655553055, Katarine Krizmanić 1, Sveti Ivan Zelina 10380, te da svi vjerovnici zajedno ili svaki pojedinačno mogu ostvariti tražbine u smislu točke V. ove Nagodbe prema dužniku AUTO-SERVIS ZELINA d.d., OIB: 92655553055, Katarine Krizmanić 1, Sveti Ivan Zelina 10380.</w:t>
      </w:r>
    </w:p>
    <w:p w:rsidRDefault="00950980" w:rsidP="00950980" w:rsidR="00950980" w:rsidRPr="00950980">
      <w:pPr>
        <w:spacing w:afterAutospacing="true" w:after="100" w:beforeAutospacing="true" w:before="100"/>
        <w:jc w:val="both"/>
        <w:rPr>
          <w:lang w:eastAsia="hr-HR"/>
        </w:rPr>
      </w:pPr>
      <w:r w:rsidRPr="00950980">
        <w:rPr>
          <w:lang w:eastAsia="hr-HR"/>
        </w:rPr>
        <w:t>Stranke suglasno utvrđuju da se dužnik AUTO-SERVIS ZELINA d.d., OIB: 92655553055, Katarine Krizmanić 1, Sveti Ivan Zelina 10380, oslobađa od obveza namirenja tražbina vjerovnika iz Nagodbe  ako namiri tražbine u skladu s točkom V. ove Nagodbe.  </w:t>
      </w:r>
    </w:p>
    <w:p w:rsidRDefault="00950980" w:rsidP="00950980" w:rsidR="00950980" w:rsidRPr="00950980">
      <w:pPr>
        <w:spacing w:afterAutospacing="true" w:after="100" w:beforeAutospacing="true" w:before="100"/>
        <w:jc w:val="both"/>
        <w:rPr>
          <w:lang w:eastAsia="hr-HR"/>
        </w:rPr>
      </w:pPr>
      <w:r w:rsidRPr="00950980">
        <w:rPr>
          <w:lang w:eastAsia="hr-HR"/>
        </w:rPr>
        <w:t>Stranke suglasno utvrđuju da se dužnik AUTO-SERVIS ZELINA d.d., OIB: 92655553055, Katarine Krizmanić 1, Sveti Ivan Zelina 10380, na temelju ove Nagodbe oslobađa od obveze da vjerovnicima isplati iznos koji je veći od postotka prihvaćenog u ovoj Nagodbi odnosno koji je veći od iznosa tražbina u smislu točke V. ove Nagodbe, a rokovi plaćanja se odgađaju u skladu s ovom Nagodbom. </w:t>
      </w:r>
    </w:p>
    <w:p w:rsidRDefault="00950980" w:rsidP="00950980" w:rsidR="00950980" w:rsidRPr="00950980">
      <w:pPr>
        <w:spacing w:afterAutospacing="true" w:after="100" w:beforeAutospacing="true" w:before="100"/>
        <w:jc w:val="both"/>
        <w:rPr>
          <w:lang w:eastAsia="hr-HR"/>
        </w:rPr>
      </w:pPr>
      <w:r w:rsidRPr="00950980">
        <w:rPr>
          <w:lang w:eastAsia="hr-HR"/>
        </w:rPr>
        <w:t xml:space="preserve">Stranke utvrđuju da nakon pravomoćnosti rješenja o potvrdi ove Nagodbe nije dopušteno pokretanje ovršnog, upravnog ili parničnog postupka protiv dužnika AUTO-SERVIS ZELINA d.d., OIB: 92655553055, Katarine Krizmanić 1, Sveti Ivan Zelina 10380, radi utvrđenja i ostvarenja tražbine koja je nastala prije otvaranja postupka predstečajne nagodbe koji se nad dužnikom AUTO-SERVIS ZELINA d.d., OIB: 92655553055, Katarine Krizmanić 1, Sveti Ivan </w:t>
      </w:r>
      <w:r w:rsidRPr="00950980">
        <w:rPr>
          <w:lang w:eastAsia="hr-HR"/>
        </w:rPr>
        <w:lastRenderedPageBreak/>
        <w:t>Zelina 10380, vodio pred Financijskom agencijom pod klasom UP - I/110/07/13-01/4471, a u tom postupku nije prijavljena od strane vjerovnika niti je tu tražbinu dužnik uvrstio u popis obveza prema vjerovnicima iz članka 60. stavka 3. ovoga Zakona.</w:t>
      </w:r>
    </w:p>
    <w:p w:rsidRDefault="00950980" w:rsidP="00950980" w:rsidR="00950980" w:rsidRPr="00950980">
      <w:pPr>
        <w:spacing w:afterAutospacing="true" w:after="100" w:beforeAutospacing="true" w:before="100"/>
        <w:jc w:val="both"/>
        <w:rPr>
          <w:lang w:eastAsia="hr-HR"/>
        </w:rPr>
      </w:pPr>
      <w:r w:rsidRPr="00950980">
        <w:rPr>
          <w:lang w:eastAsia="hr-HR"/>
        </w:rPr>
        <w:t>U odnosu na tražbine vjerovnika utvrđene u postupku predstečajne nagodbe koji se nad dužnikom AUTO-SERVIS ZELINA d.d., OIB: 92655553055, Katarine Krizmanić 1, Sveti Ivan Zelina 10380, vodio pred Financijskom agencijom pod klasom UP - I/110/07/13-01/4666 i obuhvaćene ovom Nagodbom, ovršni i upravni postupci pokrenuti prije otvaranja postupka predstečajne nagodbe obustavit će se, a u parničnim postupcima sud će u odnosu na te tražbine odbaciti tužbu, na prijedlog dužnika podnesen nakon pravomoćnosti rješenja o potvrdi predstečajne nagodbe.</w:t>
      </w:r>
    </w:p>
    <w:p w:rsidRDefault="00950980" w:rsidP="00950980" w:rsidR="00950980" w:rsidRPr="00950980">
      <w:pPr>
        <w:spacing w:afterAutospacing="true" w:after="100" w:beforeAutospacing="true" w:before="100"/>
        <w:jc w:val="both"/>
        <w:rPr>
          <w:lang w:eastAsia="hr-HR"/>
        </w:rPr>
      </w:pPr>
      <w:r w:rsidRPr="00950980">
        <w:rPr>
          <w:lang w:eastAsia="hr-HR"/>
        </w:rPr>
        <w:t>Ovršne isprave koje se odnose na tražbine iz ove Nagodbe gube pravnu snagu u odnosu na dužnika AUTO-SERVIS ZELINA d.d., OIB: 92655553055, Katarine Krizmanić 1, Sveti Ivan Zelina 10380. </w:t>
      </w:r>
    </w:p>
    <w:p w:rsidRDefault="00950980" w:rsidP="00950980" w:rsidR="00950980" w:rsidRPr="00950980">
      <w:pPr>
        <w:spacing w:afterAutospacing="true" w:after="100" w:beforeAutospacing="true" w:before="100"/>
        <w:jc w:val="both"/>
        <w:rPr>
          <w:lang w:eastAsia="hr-HR"/>
        </w:rPr>
      </w:pPr>
      <w:r w:rsidRPr="00950980">
        <w:rPr>
          <w:lang w:eastAsia="hr-HR"/>
        </w:rPr>
        <w:t>Ovršne isprave razlučnih vjerovnika ne gube pravnu snagu glede namirenja na predmetu na kojem postoji razlučno pravo. </w:t>
      </w:r>
    </w:p>
    <w:p w:rsidRDefault="00950980" w:rsidP="00950980" w:rsidR="00950980" w:rsidRPr="00950980">
      <w:pPr>
        <w:spacing w:afterAutospacing="true" w:after="100" w:beforeAutospacing="true" w:before="100"/>
        <w:jc w:val="both"/>
        <w:rPr>
          <w:lang w:eastAsia="hr-HR"/>
        </w:rPr>
      </w:pPr>
      <w:r w:rsidRPr="00950980">
        <w:rPr>
          <w:lang w:eastAsia="hr-HR"/>
        </w:rPr>
        <w:t>Izjave o odricanju od prava na odvojeno namirenje razlučnih vjerovnika dane u postupku predstečajne nagodbe koji se nad dužnikom AUTO-SERVIS ZELINA d.d., OIB: 92655553055, Katarine Krizmanić 1, Sveti Ivan Zelina 10380, vodio pred Financijskom agencijom pod klasom UP - I/110/07/13-01/4666, se smatraju samo izjavama o odricanju od pokretanja i vođenja postupka prisilne naplate za vrijeme trajanja navedenog postupka predstečajne nagodbe i za vrijeme urednog izvršavanja ove Nagodbe. Navedene izjave o odricanju ne znače odricanje od upisanog založnog prava ili druge vrste razlučnog prava niti se one smatraju brisovnim očitovanjima. U slučaju neurednog izvršavanja obveza preuzetih ovom Nagodbom, razlučni vjerovnici koji su se u postupku predstečajne nagodbe koji se nad dužnikom AUTO-SERVIS ZELINA d.d., OIB: 92655553055, Katarine Krizmanić 1, Sveti Ivan Zelina 10380, vodio  pred Financijskom agencijom pod Klasom UP - I/110/07/13-01/4666 odrekli prava na odvojeno namirenje, imaju pravo namiriti svoje tražbine iz predmeta razlučnog prava neovisno o danoj izjavi o odricanju od prava na odvojeno namirenje.</w:t>
      </w:r>
    </w:p>
    <w:p w:rsidRDefault="00950980" w:rsidP="00950980" w:rsidR="00950980" w:rsidRPr="00950980">
      <w:pPr>
        <w:spacing w:afterAutospacing="true" w:after="100" w:beforeAutospacing="true" w:before="100"/>
        <w:jc w:val="both"/>
        <w:rPr>
          <w:lang w:eastAsia="hr-HR"/>
        </w:rPr>
      </w:pPr>
      <w:r w:rsidRPr="00950980">
        <w:rPr>
          <w:lang w:eastAsia="hr-HR"/>
        </w:rPr>
        <w:t>Ako se ova Nagodba potpuno ne izvrši, vjerovnici koji su namireni u smislu točke V. ove Nagodbe nisu dužni vratiti ono što su primili, a tražbine tih vjerovnika smatrat će se potpuno namirenim ako su namireni iznosi utvrđeni u točki V. ove Nagodbe.</w:t>
      </w:r>
    </w:p>
    <w:p w:rsidRDefault="00950980" w:rsidP="00950980" w:rsidR="00950980" w:rsidRPr="00950980">
      <w:pPr>
        <w:spacing w:afterAutospacing="true" w:after="100" w:beforeAutospacing="true" w:before="100"/>
        <w:jc w:val="both"/>
        <w:rPr>
          <w:lang w:eastAsia="hr-HR"/>
        </w:rPr>
      </w:pPr>
      <w:r w:rsidRPr="00950980">
        <w:rPr>
          <w:lang w:eastAsia="hr-HR"/>
        </w:rPr>
        <w:t>Vjerovnici koji su djelomično namireni u smislu točke V. ove Nagodbe mogu prijaviti u stečajnom postupku koji bi se vodio nad dužnikom AUTO-SERVIS ZELINA d.d., OIB: 92655553055, Katarine Krizmanić 1, Sveti Ivan Zelina 10380, ukupnu smanjenu tražbinu iz točke V. ove Nagodbe umanjenu za iznos koji se smatra da je po ovoj Nagodbi namiren. </w:t>
      </w:r>
    </w:p>
    <w:p w:rsidRDefault="00950980" w:rsidP="00950980" w:rsidR="00950980" w:rsidRPr="00950980">
      <w:pPr>
        <w:spacing w:afterAutospacing="true" w:after="100" w:beforeAutospacing="true" w:before="100"/>
        <w:jc w:val="both"/>
        <w:rPr>
          <w:lang w:eastAsia="hr-HR"/>
        </w:rPr>
      </w:pPr>
      <w:r w:rsidRPr="00950980">
        <w:rPr>
          <w:lang w:eastAsia="hr-HR"/>
        </w:rPr>
        <w:t>Vjerovnici koji ni djelomično nisu namireni u smislu točke V. ove Nagodbe mogu prijaviti u stečajnom postupku koji bi se vodio nad dužnikom AUTO-SERVIS ZELINA d.d., OIB: 92655553055, Katarine Krizmanić 1, Sveti Ivan Zelina 10380, tražbine samo u smanjenim iznosima iz točke IV. ove Nagodbe.</w:t>
      </w:r>
    </w:p>
    <w:p w:rsidRDefault="00950980" w:rsidP="00950980" w:rsidR="00950980" w:rsidRPr="00950980">
      <w:pPr>
        <w:spacing w:afterAutospacing="true" w:after="100" w:beforeAutospacing="true" w:before="100"/>
        <w:jc w:val="center"/>
        <w:rPr>
          <w:lang w:eastAsia="hr-HR"/>
        </w:rPr>
      </w:pPr>
      <w:r w:rsidRPr="00950980">
        <w:rPr>
          <w:b/>
          <w:bCs/>
          <w:lang w:eastAsia="hr-HR"/>
        </w:rPr>
        <w:t>VII.</w:t>
      </w:r>
    </w:p>
    <w:p w:rsidRDefault="00950980" w:rsidP="00950980" w:rsidR="00950980" w:rsidRPr="00950980">
      <w:pPr>
        <w:spacing w:lineRule="atLeast" w:line="240" w:afterAutospacing="true" w:after="100" w:beforeAutospacing="true" w:before="100"/>
        <w:jc w:val="both"/>
        <w:rPr>
          <w:lang w:eastAsia="hr-HR"/>
        </w:rPr>
      </w:pPr>
      <w:r w:rsidRPr="00950980">
        <w:rPr>
          <w:lang w:eastAsia="hr-HR"/>
        </w:rPr>
        <w:lastRenderedPageBreak/>
        <w:t>U znak prihvata prava i obveza koje za njih iz ove Nagodbe proistječu, stranke ove Nagodbe vlastoručno potpisuju zapisnik o ovoj Nagodbi.</w:t>
      </w:r>
    </w:p>
    <w:p w:rsidRDefault="00BF2430" w:rsidP="007C4350" w:rsidR="00BF2430">
      <w:pPr>
        <w:jc w:val="both"/>
      </w:pPr>
    </w:p>
    <w:p w:rsidRDefault="00BF2430" w:rsidP="007C4350" w:rsidR="00BF2430">
      <w:pPr>
        <w:jc w:val="both"/>
      </w:pPr>
    </w:p>
    <w:p w:rsidRDefault="001B1B9F" w:rsidP="001B1B9F" w:rsidR="001B1B9F">
      <w:pPr>
        <w:jc w:val="right"/>
        <w:rPr>
          <w:rFonts w:cs="Tahoma"/>
        </w:rPr>
      </w:pPr>
      <w:r>
        <w:rPr>
          <w:rFonts w:cs="Tahoma"/>
        </w:rPr>
        <w:t xml:space="preserve">SUDAC: </w:t>
      </w:r>
    </w:p>
    <w:p w:rsidRDefault="001B1B9F" w:rsidP="001B1B9F" w:rsidR="001B1B9F">
      <w:pPr>
        <w:jc w:val="right"/>
        <w:rPr>
          <w:rFonts w:cs="Tahoma"/>
        </w:rPr>
      </w:pPr>
      <w:r>
        <w:rPr>
          <w:rFonts w:cs="Tahoma"/>
        </w:rPr>
        <w:t>Vesna Sremac Šoštar</w:t>
      </w:r>
    </w:p>
    <w:p w:rsidRDefault="001B1B9F" w:rsidP="001B1B9F" w:rsidR="001B1B9F">
      <w:pPr>
        <w:widowControl w:val="false"/>
        <w:autoSpaceDE w:val="false"/>
        <w:autoSpaceDN w:val="false"/>
        <w:adjustRightInd w:val="false"/>
        <w:spacing w:after="80"/>
        <w:jc w:val="both"/>
        <w:rPr>
          <w:rFonts w:cs="Tahoma"/>
        </w:rPr>
      </w:pPr>
    </w:p>
    <w:p w:rsidRDefault="001B1B9F" w:rsidP="001B1B9F" w:rsidR="001B1B9F">
      <w:pPr>
        <w:jc w:val="both"/>
      </w:pPr>
    </w:p>
    <w:p w:rsidRDefault="001B1B9F" w:rsidP="001B1B9F" w:rsidR="001B1B9F">
      <w:pPr>
        <w:jc w:val="both"/>
      </w:pPr>
      <w:r>
        <w:t>UPUTA O PRAVNOM LIJEKU:</w:t>
      </w:r>
    </w:p>
    <w:p w:rsidRDefault="001B1B9F" w:rsidP="001B1B9F" w:rsidR="001B1B9F">
      <w:pPr>
        <w:jc w:val="both"/>
      </w:pPr>
      <w:r>
        <w:t xml:space="preserve">Protiv ovog rješenja može se izjaviti žalba Visokom trgovačkom sudu Republike Hrvatske, u roku od 8 dana. Žalba se podnosi putem ovog suda u tri primjerka. </w:t>
      </w:r>
    </w:p>
    <w:p w:rsidRDefault="001B1B9F" w:rsidP="001B1B9F" w:rsidR="001B1B9F">
      <w:pPr>
        <w:widowControl w:val="false"/>
        <w:autoSpaceDE w:val="false"/>
        <w:autoSpaceDN w:val="false"/>
        <w:adjustRightInd w:val="false"/>
        <w:spacing w:after="80"/>
        <w:jc w:val="both"/>
        <w:rPr>
          <w:rFonts w:cs="Tahoma"/>
        </w:rPr>
      </w:pPr>
    </w:p>
    <w:p w:rsidRDefault="00EA18BC" w:rsidP="00F154D2" w:rsidR="00EA18BC">
      <w:pPr>
        <w:jc w:val="both"/>
      </w:pPr>
    </w:p>
    <w:p w:rsidRDefault="001B1B9F" w:rsidP="001B1B9F" w:rsidR="001B1B9F">
      <w:pPr>
        <w:jc w:val="both"/>
      </w:pPr>
      <w:r>
        <w:t xml:space="preserve">-za dužnika: –  </w:t>
      </w:r>
      <w:r w:rsidRPr="00AC4371">
        <w:t>Ivan Žigrović</w:t>
      </w:r>
      <w:r>
        <w:t xml:space="preserve">, direktor </w:t>
      </w:r>
    </w:p>
    <w:p w:rsidRDefault="001B1B9F" w:rsidP="001B1B9F" w:rsidR="001B1B9F">
      <w:pPr>
        <w:jc w:val="both"/>
      </w:pPr>
    </w:p>
    <w:p w:rsidRDefault="00840FA0" w:rsidP="001B1B9F" w:rsidR="001B1B9F">
      <w:pPr>
        <w:jc w:val="both"/>
      </w:pPr>
      <w:r>
        <w:t>-za vjerovnike:</w:t>
      </w:r>
    </w:p>
    <w:p w:rsidRDefault="00840FA0" w:rsidP="001B1B9F" w:rsidR="00840FA0" w:rsidRPr="004850D1">
      <w:pPr>
        <w:jc w:val="both"/>
      </w:pPr>
    </w:p>
    <w:p w:rsidRDefault="001B1B9F" w:rsidP="001B1B9F" w:rsidR="00840FA0">
      <w:pPr>
        <w:pStyle w:val="Bezproreda"/>
        <w:numPr>
          <w:ilvl w:val="0"/>
          <w:numId w:val="34"/>
        </w:numPr>
        <w:rPr>
          <w:rFonts w:hAnsi="Times New Roman" w:ascii="Times New Roman"/>
        </w:rPr>
      </w:pPr>
      <w:r w:rsidRPr="00840FA0">
        <w:rPr>
          <w:rFonts w:hAnsi="Times New Roman" w:ascii="Times New Roman"/>
        </w:rPr>
        <w:t xml:space="preserve">REPUBLIKA HRVATSKA – MINISTARSTVO FINANCIJA, </w:t>
      </w:r>
    </w:p>
    <w:p w:rsidRDefault="001B1B9F" w:rsidP="001B1B9F" w:rsidR="001B1B9F" w:rsidRPr="00840FA0">
      <w:pPr>
        <w:pStyle w:val="Bezproreda"/>
        <w:numPr>
          <w:ilvl w:val="0"/>
          <w:numId w:val="34"/>
        </w:numPr>
        <w:rPr>
          <w:rFonts w:hAnsi="Times New Roman" w:ascii="Times New Roman"/>
        </w:rPr>
      </w:pPr>
      <w:r w:rsidRPr="00840FA0">
        <w:rPr>
          <w:rFonts w:hAnsi="Times New Roman" w:ascii="Times New Roman"/>
        </w:rPr>
        <w:t xml:space="preserve">Porezna uprava, Zagreb, Boškovićeva 5,                                                                                                                  </w:t>
      </w:r>
    </w:p>
    <w:p w:rsidRDefault="001B1B9F" w:rsidP="001B1B9F" w:rsidR="001B1B9F">
      <w:pPr>
        <w:pStyle w:val="Bezproreda"/>
        <w:numPr>
          <w:ilvl w:val="0"/>
          <w:numId w:val="34"/>
        </w:numPr>
        <w:rPr>
          <w:rFonts w:hAnsi="Times New Roman" w:ascii="Times New Roman"/>
        </w:rPr>
      </w:pPr>
      <w:r w:rsidRPr="00E9014D">
        <w:rPr>
          <w:rFonts w:hAnsi="Times New Roman" w:ascii="Times New Roman"/>
        </w:rPr>
        <w:t>TRGOM</w:t>
      </w:r>
      <w:r>
        <w:rPr>
          <w:rFonts w:hAnsi="Times New Roman" w:ascii="Times New Roman"/>
        </w:rPr>
        <w:t xml:space="preserve">ETAL d.o.o. </w:t>
      </w:r>
      <w:r w:rsidRPr="00E9014D">
        <w:rPr>
          <w:rFonts w:hAnsi="Times New Roman" w:ascii="Times New Roman"/>
        </w:rPr>
        <w:t>KOVINSKA 4, ZAGREB</w:t>
      </w:r>
      <w:r>
        <w:rPr>
          <w:rFonts w:hAnsi="Times New Roman" w:ascii="Times New Roman"/>
        </w:rPr>
        <w:t xml:space="preserve">, </w:t>
      </w:r>
    </w:p>
    <w:p w:rsidRDefault="001B1B9F" w:rsidP="001B1B9F" w:rsidR="001B1B9F" w:rsidRPr="00E9014D">
      <w:pPr>
        <w:pStyle w:val="Bezproreda"/>
        <w:rPr>
          <w:rFonts w:hAnsi="Times New Roman" w:ascii="Times New Roman"/>
        </w:rPr>
      </w:pPr>
      <w:r>
        <w:rPr>
          <w:rFonts w:hAnsi="Times New Roman" w:ascii="Times New Roman"/>
        </w:rPr>
        <w:t xml:space="preserve">                                                                                                                                                       </w:t>
      </w:r>
    </w:p>
    <w:tbl>
      <w:tblPr>
        <w:tblW w:type="dxa" w:w="16377"/>
        <w:tblInd w:type="dxa" w:w="-34"/>
        <w:tblLook w:val="04A0" w:noVBand="1" w:noHBand="0" w:lastColumn="0" w:firstColumn="1" w:lastRow="0" w:firstRow="1"/>
      </w:tblPr>
      <w:tblGrid>
        <w:gridCol w:w="10423"/>
        <w:gridCol w:w="4111"/>
        <w:gridCol w:w="1843"/>
      </w:tblGrid>
      <w:tr w:rsidTr="00950980" w:rsidR="001B1B9F" w:rsidRPr="00E9014D">
        <w:trPr>
          <w:trHeight w:val="315"/>
        </w:trPr>
        <w:tc>
          <w:tcPr>
            <w:tcW w:type="dxa" w:w="10423"/>
            <w:shd w:fill="auto" w:color="auto" w:val="clear"/>
            <w:noWrap/>
            <w:vAlign w:val="bottom"/>
            <w:hideMark/>
          </w:tcPr>
          <w:tbl>
            <w:tblPr>
              <w:tblW w:type="dxa" w:w="10207"/>
              <w:tblLook w:val="04A0" w:noVBand="1" w:noHBand="0" w:lastColumn="0" w:firstColumn="1" w:lastRow="0" w:firstRow="1"/>
            </w:tblPr>
            <w:tblGrid>
              <w:gridCol w:w="4253"/>
              <w:gridCol w:w="4111"/>
              <w:gridCol w:w="1843"/>
            </w:tblGrid>
            <w:tr w:rsidTr="00950980" w:rsidR="001B1B9F" w:rsidRPr="00E9014D">
              <w:trPr>
                <w:trHeight w:val="315"/>
              </w:trPr>
              <w:tc>
                <w:tcPr>
                  <w:tcW w:type="dxa" w:w="4253"/>
                  <w:shd w:fill="auto" w:color="auto" w:val="clear"/>
                  <w:noWrap/>
                  <w:vAlign w:val="bottom"/>
                  <w:hideMark/>
                </w:tcPr>
                <w:p w:rsidRDefault="001B1B9F" w:rsidP="00950980" w:rsidR="001B1B9F" w:rsidRPr="00E9014D">
                  <w:pPr>
                    <w:pStyle w:val="Bezproreda"/>
                    <w:numPr>
                      <w:ilvl w:val="0"/>
                      <w:numId w:val="34"/>
                    </w:numPr>
                    <w:rPr>
                      <w:rFonts w:hAnsi="Times New Roman" w:ascii="Times New Roman"/>
                    </w:rPr>
                  </w:pPr>
                  <w:r w:rsidRPr="00E9014D">
                    <w:rPr>
                      <w:rFonts w:hAnsi="Times New Roman" w:ascii="Times New Roman"/>
                    </w:rPr>
                    <w:t>ZELINSKE KOMUNALIJE d.o.o.</w:t>
                  </w:r>
                  <w:r w:rsidR="00840FA0">
                    <w:rPr>
                      <w:rFonts w:hAnsi="Times New Roman" w:ascii="Times New Roman"/>
                    </w:rPr>
                    <w:t xml:space="preserve"> Sv. Ivan Zelina </w:t>
                  </w:r>
                </w:p>
                <w:p w:rsidRDefault="001B1B9F" w:rsidP="00950980" w:rsidR="001B1B9F" w:rsidRPr="00E9014D">
                  <w:pPr>
                    <w:pStyle w:val="Bezproreda"/>
                    <w:rPr>
                      <w:rFonts w:hAnsi="Times New Roman" w:ascii="Times New Roman"/>
                    </w:rPr>
                  </w:pPr>
                </w:p>
              </w:tc>
              <w:tc>
                <w:tcPr>
                  <w:tcW w:type="dxa" w:w="4111"/>
                  <w:shd w:fill="auto" w:color="auto" w:val="clear"/>
                  <w:noWrap/>
                  <w:vAlign w:val="bottom"/>
                  <w:hideMark/>
                </w:tcPr>
                <w:p w:rsidRDefault="001B1B9F" w:rsidP="00840FA0" w:rsidR="001B1B9F" w:rsidRPr="00E9014D">
                  <w:pPr>
                    <w:pStyle w:val="Bezproreda"/>
                    <w:rPr>
                      <w:rFonts w:hAnsi="Times New Roman" w:ascii="Times New Roman"/>
                    </w:rPr>
                  </w:pPr>
                  <w:r>
                    <w:rPr>
                      <w:rFonts w:hAnsi="Times New Roman" w:ascii="Times New Roman"/>
                    </w:rPr>
                    <w:t xml:space="preserve"> </w:t>
                  </w:r>
                </w:p>
              </w:tc>
              <w:tc>
                <w:tcPr>
                  <w:tcW w:type="dxa" w:w="1843"/>
                  <w:shd w:fill="auto" w:color="auto" w:val="clear"/>
                  <w:noWrap/>
                  <w:vAlign w:val="bottom"/>
                  <w:hideMark/>
                </w:tcPr>
                <w:p w:rsidRDefault="001B1B9F" w:rsidP="00950980" w:rsidR="001B1B9F" w:rsidRPr="00E9014D">
                  <w:pPr>
                    <w:pStyle w:val="Bezproreda"/>
                    <w:rPr>
                      <w:rFonts w:hAnsi="Times New Roman" w:ascii="Times New Roman"/>
                    </w:rPr>
                  </w:pPr>
                </w:p>
                <w:p w:rsidRDefault="001B1B9F" w:rsidP="00950980" w:rsidR="001B1B9F" w:rsidRPr="00E9014D">
                  <w:pPr>
                    <w:pStyle w:val="Bezproreda"/>
                    <w:rPr>
                      <w:rFonts w:hAnsi="Times New Roman" w:ascii="Times New Roman"/>
                    </w:rPr>
                  </w:pPr>
                </w:p>
              </w:tc>
            </w:tr>
            <w:tr w:rsidTr="00950980" w:rsidR="001B1B9F" w:rsidRPr="00E9014D">
              <w:trPr>
                <w:trHeight w:val="315"/>
              </w:trPr>
              <w:tc>
                <w:tcPr>
                  <w:tcW w:type="dxa" w:w="4253"/>
                  <w:shd w:fill="auto" w:color="auto" w:val="clear"/>
                  <w:noWrap/>
                  <w:vAlign w:val="bottom"/>
                  <w:hideMark/>
                </w:tcPr>
                <w:p w:rsidRDefault="001B1B9F" w:rsidP="00950980" w:rsidR="001B1B9F" w:rsidRPr="00E9014D">
                  <w:pPr>
                    <w:pStyle w:val="Bezproreda"/>
                    <w:numPr>
                      <w:ilvl w:val="0"/>
                      <w:numId w:val="34"/>
                    </w:numPr>
                    <w:rPr>
                      <w:rFonts w:hAnsi="Times New Roman" w:ascii="Times New Roman"/>
                    </w:rPr>
                  </w:pPr>
                  <w:r w:rsidRPr="00E9014D">
                    <w:rPr>
                      <w:rFonts w:hAnsi="Times New Roman" w:ascii="Times New Roman"/>
                    </w:rPr>
                    <w:t>ADRIA NORMA d.o.o.</w:t>
                  </w:r>
                  <w:r w:rsidR="00840FA0">
                    <w:rPr>
                      <w:rFonts w:hAnsi="Times New Roman" w:ascii="Times New Roman"/>
                    </w:rPr>
                    <w:t xml:space="preserve"> Zagreb</w:t>
                  </w:r>
                </w:p>
                <w:p w:rsidRDefault="001B1B9F" w:rsidP="00950980" w:rsidR="001B1B9F" w:rsidRPr="00E9014D">
                  <w:pPr>
                    <w:pStyle w:val="Bezproreda"/>
                    <w:rPr>
                      <w:rFonts w:hAnsi="Times New Roman" w:ascii="Times New Roman"/>
                    </w:rPr>
                  </w:pPr>
                </w:p>
              </w:tc>
              <w:tc>
                <w:tcPr>
                  <w:tcW w:type="dxa" w:w="4111"/>
                  <w:shd w:fill="auto" w:color="auto" w:val="clear"/>
                  <w:noWrap/>
                  <w:vAlign w:val="bottom"/>
                  <w:hideMark/>
                </w:tcPr>
                <w:p w:rsidRDefault="001B1B9F" w:rsidP="00950980" w:rsidR="001B1B9F" w:rsidRPr="00E9014D">
                  <w:pPr>
                    <w:pStyle w:val="Bezproreda"/>
                    <w:rPr>
                      <w:rFonts w:hAnsi="Times New Roman" w:ascii="Times New Roman"/>
                    </w:rPr>
                  </w:pPr>
                </w:p>
                <w:p w:rsidRDefault="001B1B9F" w:rsidP="00950980" w:rsidR="001B1B9F" w:rsidRPr="00E9014D">
                  <w:pPr>
                    <w:pStyle w:val="Bezproreda"/>
                    <w:rPr>
                      <w:rFonts w:hAnsi="Times New Roman" w:ascii="Times New Roman"/>
                    </w:rPr>
                  </w:pPr>
                </w:p>
              </w:tc>
              <w:tc>
                <w:tcPr>
                  <w:tcW w:type="dxa" w:w="1843"/>
                  <w:shd w:fill="auto" w:color="auto" w:val="clear"/>
                  <w:noWrap/>
                  <w:vAlign w:val="bottom"/>
                  <w:hideMark/>
                </w:tcPr>
                <w:p w:rsidRDefault="001B1B9F" w:rsidP="00950980" w:rsidR="001B1B9F" w:rsidRPr="00E9014D">
                  <w:pPr>
                    <w:pStyle w:val="Bezproreda"/>
                    <w:rPr>
                      <w:rFonts w:hAnsi="Times New Roman" w:ascii="Times New Roman"/>
                    </w:rPr>
                  </w:pPr>
                </w:p>
              </w:tc>
            </w:tr>
            <w:tr w:rsidTr="00950980" w:rsidR="001B1B9F" w:rsidRPr="00E9014D">
              <w:trPr>
                <w:trHeight w:val="315"/>
              </w:trPr>
              <w:tc>
                <w:tcPr>
                  <w:tcW w:type="dxa" w:w="4253"/>
                  <w:shd w:fill="auto" w:color="auto" w:val="clear"/>
                  <w:noWrap/>
                  <w:vAlign w:val="bottom"/>
                  <w:hideMark/>
                </w:tcPr>
                <w:p w:rsidRDefault="001B1B9F" w:rsidP="00950980" w:rsidR="001B1B9F" w:rsidRPr="00E9014D">
                  <w:pPr>
                    <w:pStyle w:val="Bezproreda"/>
                    <w:numPr>
                      <w:ilvl w:val="0"/>
                      <w:numId w:val="34"/>
                    </w:numPr>
                    <w:rPr>
                      <w:rFonts w:hAnsi="Times New Roman" w:ascii="Times New Roman"/>
                    </w:rPr>
                  </w:pPr>
                  <w:r w:rsidRPr="00E9014D">
                    <w:rPr>
                      <w:rFonts w:hAnsi="Times New Roman" w:ascii="Times New Roman"/>
                    </w:rPr>
                    <w:t>GRAD SV.IVAN ZELINA</w:t>
                  </w:r>
                  <w:r w:rsidR="00840FA0">
                    <w:rPr>
                      <w:rFonts w:hAnsi="Times New Roman" w:ascii="Times New Roman"/>
                    </w:rPr>
                    <w:t xml:space="preserve">, Sv. Ivan Zelina </w:t>
                  </w:r>
                </w:p>
              </w:tc>
              <w:tc>
                <w:tcPr>
                  <w:tcW w:type="dxa" w:w="4111"/>
                  <w:shd w:fill="auto" w:color="auto" w:val="clear"/>
                  <w:noWrap/>
                  <w:vAlign w:val="bottom"/>
                  <w:hideMark/>
                </w:tcPr>
                <w:p w:rsidRDefault="001B1B9F" w:rsidP="00950980" w:rsidR="001B1B9F" w:rsidRPr="00E9014D">
                  <w:pPr>
                    <w:pStyle w:val="Bezproreda"/>
                    <w:rPr>
                      <w:rFonts w:hAnsi="Times New Roman" w:ascii="Times New Roman"/>
                    </w:rPr>
                  </w:pPr>
                </w:p>
              </w:tc>
              <w:tc>
                <w:tcPr>
                  <w:tcW w:type="dxa" w:w="1843"/>
                  <w:shd w:fill="auto" w:color="auto" w:val="clear"/>
                  <w:noWrap/>
                  <w:vAlign w:val="bottom"/>
                  <w:hideMark/>
                </w:tcPr>
                <w:p w:rsidRDefault="001B1B9F" w:rsidP="00950980" w:rsidR="001B1B9F" w:rsidRPr="00E9014D">
                  <w:pPr>
                    <w:pStyle w:val="Bezproreda"/>
                    <w:rPr>
                      <w:rFonts w:hAnsi="Times New Roman" w:ascii="Times New Roman"/>
                    </w:rPr>
                  </w:pPr>
                  <w:r w:rsidRPr="00E9014D">
                    <w:rPr>
                      <w:rFonts w:hAnsi="Times New Roman" w:ascii="Times New Roman"/>
                    </w:rPr>
                    <w:t xml:space="preserve"> </w:t>
                  </w:r>
                </w:p>
              </w:tc>
            </w:tr>
            <w:tr w:rsidTr="00950980" w:rsidR="001B1B9F" w:rsidRPr="00E9014D">
              <w:trPr>
                <w:trHeight w:val="315"/>
              </w:trPr>
              <w:tc>
                <w:tcPr>
                  <w:tcW w:type="dxa" w:w="4253"/>
                  <w:shd w:fill="auto" w:color="auto" w:val="clear"/>
                  <w:noWrap/>
                  <w:vAlign w:val="bottom"/>
                  <w:hideMark/>
                </w:tcPr>
                <w:p w:rsidRDefault="001B1B9F" w:rsidP="00950980" w:rsidR="001B1B9F" w:rsidRPr="00E9014D">
                  <w:pPr>
                    <w:pStyle w:val="Bezproreda"/>
                    <w:rPr>
                      <w:rFonts w:hAnsi="Times New Roman" w:ascii="Times New Roman"/>
                    </w:rPr>
                  </w:pPr>
                </w:p>
                <w:p w:rsidRDefault="001B1B9F" w:rsidP="00950980" w:rsidR="001B1B9F" w:rsidRPr="00E9014D">
                  <w:pPr>
                    <w:pStyle w:val="Bezproreda"/>
                    <w:numPr>
                      <w:ilvl w:val="0"/>
                      <w:numId w:val="34"/>
                    </w:numPr>
                    <w:rPr>
                      <w:rFonts w:hAnsi="Times New Roman" w:ascii="Times New Roman"/>
                    </w:rPr>
                  </w:pPr>
                  <w:r w:rsidRPr="00E9014D">
                    <w:rPr>
                      <w:rFonts w:hAnsi="Times New Roman" w:ascii="Times New Roman"/>
                    </w:rPr>
                    <w:t>F</w:t>
                  </w:r>
                  <w:r w:rsidR="005611F0">
                    <w:rPr>
                      <w:rFonts w:hAnsi="Times New Roman" w:ascii="Times New Roman"/>
                    </w:rPr>
                    <w:t>I</w:t>
                  </w:r>
                  <w:r w:rsidRPr="00E9014D">
                    <w:rPr>
                      <w:rFonts w:hAnsi="Times New Roman" w:ascii="Times New Roman"/>
                    </w:rPr>
                    <w:t>LIKON d.o.o.</w:t>
                  </w:r>
                  <w:r w:rsidR="00840FA0">
                    <w:rPr>
                      <w:rFonts w:hAnsi="Times New Roman" w:ascii="Times New Roman"/>
                    </w:rPr>
                    <w:t>,Zagreb</w:t>
                  </w:r>
                </w:p>
                <w:p w:rsidRDefault="001B1B9F" w:rsidP="00950980" w:rsidR="001B1B9F" w:rsidRPr="00E9014D">
                  <w:pPr>
                    <w:pStyle w:val="Bezproreda"/>
                    <w:rPr>
                      <w:rFonts w:hAnsi="Times New Roman" w:ascii="Times New Roman"/>
                    </w:rPr>
                  </w:pPr>
                </w:p>
              </w:tc>
              <w:tc>
                <w:tcPr>
                  <w:tcW w:type="dxa" w:w="4111"/>
                  <w:shd w:fill="auto" w:color="auto" w:val="clear"/>
                  <w:noWrap/>
                  <w:vAlign w:val="bottom"/>
                  <w:hideMark/>
                </w:tcPr>
                <w:p w:rsidRDefault="001B1B9F" w:rsidP="00950980" w:rsidR="001B1B9F" w:rsidRPr="00E9014D">
                  <w:pPr>
                    <w:pStyle w:val="Bezproreda"/>
                    <w:rPr>
                      <w:rFonts w:hAnsi="Times New Roman" w:ascii="Times New Roman"/>
                    </w:rPr>
                  </w:pPr>
                </w:p>
                <w:p w:rsidRDefault="001B1B9F" w:rsidP="00950980" w:rsidR="001B1B9F" w:rsidRPr="00E9014D">
                  <w:pPr>
                    <w:pStyle w:val="Bezproreda"/>
                    <w:rPr>
                      <w:rFonts w:hAnsi="Times New Roman" w:ascii="Times New Roman"/>
                    </w:rPr>
                  </w:pPr>
                </w:p>
              </w:tc>
              <w:tc>
                <w:tcPr>
                  <w:tcW w:type="dxa" w:w="1843"/>
                  <w:shd w:fill="auto" w:color="auto" w:val="clear"/>
                  <w:noWrap/>
                  <w:vAlign w:val="bottom"/>
                  <w:hideMark/>
                </w:tcPr>
                <w:p w:rsidRDefault="001B1B9F" w:rsidP="00950980" w:rsidR="001B1B9F" w:rsidRPr="00E9014D">
                  <w:pPr>
                    <w:pStyle w:val="Bezproreda"/>
                    <w:rPr>
                      <w:rFonts w:hAnsi="Times New Roman" w:ascii="Times New Roman"/>
                    </w:rPr>
                  </w:pPr>
                </w:p>
                <w:p w:rsidRDefault="001B1B9F" w:rsidP="00950980" w:rsidR="001B1B9F" w:rsidRPr="00E9014D">
                  <w:pPr>
                    <w:pStyle w:val="Bezproreda"/>
                    <w:rPr>
                      <w:rFonts w:hAnsi="Times New Roman" w:ascii="Times New Roman"/>
                    </w:rPr>
                  </w:pPr>
                </w:p>
              </w:tc>
            </w:tr>
            <w:tr w:rsidTr="00950980" w:rsidR="001B1B9F" w:rsidRPr="00E9014D">
              <w:trPr>
                <w:trHeight w:val="315"/>
              </w:trPr>
              <w:tc>
                <w:tcPr>
                  <w:tcW w:type="dxa" w:w="4253"/>
                  <w:shd w:fill="auto" w:color="auto" w:val="clear"/>
                  <w:noWrap/>
                  <w:vAlign w:val="bottom"/>
                  <w:hideMark/>
                </w:tcPr>
                <w:p w:rsidRDefault="001B1B9F" w:rsidP="00950980" w:rsidR="001B1B9F" w:rsidRPr="00E9014D">
                  <w:pPr>
                    <w:pStyle w:val="Bezproreda"/>
                    <w:numPr>
                      <w:ilvl w:val="0"/>
                      <w:numId w:val="34"/>
                    </w:numPr>
                    <w:rPr>
                      <w:rFonts w:hAnsi="Times New Roman" w:ascii="Times New Roman"/>
                    </w:rPr>
                  </w:pPr>
                  <w:r w:rsidRPr="00E9014D">
                    <w:rPr>
                      <w:rFonts w:hAnsi="Times New Roman" w:ascii="Times New Roman"/>
                    </w:rPr>
                    <w:t>MIKRA MATIK AUTOD</w:t>
                  </w:r>
                  <w:r w:rsidR="00840FA0">
                    <w:rPr>
                      <w:rFonts w:hAnsi="Times New Roman" w:ascii="Times New Roman"/>
                    </w:rPr>
                    <w:t>I</w:t>
                  </w:r>
                  <w:r w:rsidRPr="00E9014D">
                    <w:rPr>
                      <w:rFonts w:hAnsi="Times New Roman" w:ascii="Times New Roman"/>
                    </w:rPr>
                    <w:t>JELOVI d.o.o.</w:t>
                  </w:r>
                  <w:r w:rsidR="00840FA0">
                    <w:rPr>
                      <w:rFonts w:hAnsi="Times New Roman" w:ascii="Times New Roman"/>
                    </w:rPr>
                    <w:t xml:space="preserve"> Sesvete </w:t>
                  </w:r>
                </w:p>
              </w:tc>
              <w:tc>
                <w:tcPr>
                  <w:tcW w:type="dxa" w:w="4111"/>
                  <w:shd w:fill="auto" w:color="auto" w:val="clear"/>
                  <w:noWrap/>
                  <w:vAlign w:val="bottom"/>
                  <w:hideMark/>
                </w:tcPr>
                <w:p w:rsidRDefault="001B1B9F" w:rsidP="00840FA0" w:rsidR="001B1B9F" w:rsidRPr="00E9014D">
                  <w:pPr>
                    <w:pStyle w:val="Bezproreda"/>
                    <w:rPr>
                      <w:rFonts w:hAnsi="Times New Roman" w:ascii="Times New Roman"/>
                    </w:rPr>
                  </w:pPr>
                </w:p>
              </w:tc>
              <w:tc>
                <w:tcPr>
                  <w:tcW w:type="dxa" w:w="1843"/>
                  <w:shd w:fill="auto" w:color="auto" w:val="clear"/>
                  <w:noWrap/>
                  <w:vAlign w:val="bottom"/>
                  <w:hideMark/>
                </w:tcPr>
                <w:p w:rsidRDefault="001B1B9F" w:rsidP="00950980" w:rsidR="001B1B9F" w:rsidRPr="00E9014D">
                  <w:pPr>
                    <w:pStyle w:val="Bezproreda"/>
                    <w:rPr>
                      <w:rFonts w:hAnsi="Times New Roman" w:ascii="Times New Roman"/>
                    </w:rPr>
                  </w:pPr>
                </w:p>
              </w:tc>
            </w:tr>
            <w:tr w:rsidTr="00950980" w:rsidR="001B1B9F" w:rsidRPr="00E9014D">
              <w:trPr>
                <w:trHeight w:val="315"/>
              </w:trPr>
              <w:tc>
                <w:tcPr>
                  <w:tcW w:type="dxa" w:w="4253"/>
                  <w:shd w:fill="auto" w:color="auto" w:val="clear"/>
                  <w:noWrap/>
                  <w:vAlign w:val="bottom"/>
                  <w:hideMark/>
                </w:tcPr>
                <w:p w:rsidRDefault="001B1B9F" w:rsidP="00950980" w:rsidR="001B1B9F" w:rsidRPr="00E9014D">
                  <w:pPr>
                    <w:pStyle w:val="Bezproreda"/>
                    <w:rPr>
                      <w:rFonts w:hAnsi="Times New Roman" w:ascii="Times New Roman"/>
                    </w:rPr>
                  </w:pPr>
                </w:p>
                <w:p w:rsidRDefault="001B1B9F" w:rsidP="00950980" w:rsidR="001B1B9F" w:rsidRPr="00E9014D">
                  <w:pPr>
                    <w:pStyle w:val="Bezproreda"/>
                    <w:numPr>
                      <w:ilvl w:val="0"/>
                      <w:numId w:val="34"/>
                    </w:numPr>
                    <w:rPr>
                      <w:rFonts w:hAnsi="Times New Roman" w:ascii="Times New Roman"/>
                    </w:rPr>
                  </w:pPr>
                  <w:r w:rsidRPr="00E9014D">
                    <w:rPr>
                      <w:rFonts w:hAnsi="Times New Roman" w:ascii="Times New Roman"/>
                    </w:rPr>
                    <w:t>MANDURIĆ d.o.o.</w:t>
                  </w:r>
                  <w:r w:rsidR="00840FA0">
                    <w:rPr>
                      <w:rFonts w:hAnsi="Times New Roman" w:ascii="Times New Roman"/>
                    </w:rPr>
                    <w:t xml:space="preserve"> Zagreb, </w:t>
                  </w:r>
                </w:p>
              </w:tc>
              <w:tc>
                <w:tcPr>
                  <w:tcW w:type="dxa" w:w="4111"/>
                  <w:shd w:fill="auto" w:color="auto" w:val="clear"/>
                  <w:noWrap/>
                  <w:vAlign w:val="bottom"/>
                  <w:hideMark/>
                </w:tcPr>
                <w:p w:rsidRDefault="001B1B9F" w:rsidP="00950980" w:rsidR="001B1B9F">
                  <w:pPr>
                    <w:pStyle w:val="Bezproreda"/>
                    <w:rPr>
                      <w:rFonts w:hAnsi="Times New Roman" w:ascii="Times New Roman"/>
                    </w:rPr>
                  </w:pPr>
                </w:p>
                <w:p w:rsidRDefault="001B1B9F" w:rsidP="00950980" w:rsidR="001B1B9F" w:rsidRPr="00E9014D">
                  <w:pPr>
                    <w:pStyle w:val="Bezproreda"/>
                    <w:rPr>
                      <w:rFonts w:hAnsi="Times New Roman" w:ascii="Times New Roman"/>
                    </w:rPr>
                  </w:pPr>
                  <w:r>
                    <w:rPr>
                      <w:rFonts w:hAnsi="Times New Roman" w:ascii="Times New Roman"/>
                    </w:rPr>
                    <w:t xml:space="preserve"> </w:t>
                  </w:r>
                </w:p>
              </w:tc>
              <w:tc>
                <w:tcPr>
                  <w:tcW w:type="dxa" w:w="1843"/>
                  <w:shd w:fill="auto" w:color="auto" w:val="clear"/>
                  <w:noWrap/>
                  <w:vAlign w:val="bottom"/>
                  <w:hideMark/>
                </w:tcPr>
                <w:p w:rsidRDefault="001B1B9F" w:rsidP="00950980" w:rsidR="001B1B9F" w:rsidRPr="00E9014D">
                  <w:pPr>
                    <w:pStyle w:val="Bezproreda"/>
                    <w:rPr>
                      <w:rFonts w:hAnsi="Times New Roman" w:ascii="Times New Roman"/>
                    </w:rPr>
                  </w:pPr>
                </w:p>
              </w:tc>
            </w:tr>
            <w:tr w:rsidTr="00950980" w:rsidR="001B1B9F" w:rsidRPr="00E9014D">
              <w:trPr>
                <w:trHeight w:val="315"/>
              </w:trPr>
              <w:tc>
                <w:tcPr>
                  <w:tcW w:type="dxa" w:w="4253"/>
                  <w:shd w:fill="auto" w:color="auto" w:val="clear"/>
                  <w:noWrap/>
                  <w:vAlign w:val="bottom"/>
                  <w:hideMark/>
                </w:tcPr>
                <w:p w:rsidRDefault="001B1B9F" w:rsidP="00950980" w:rsidR="001B1B9F" w:rsidRPr="00E9014D">
                  <w:pPr>
                    <w:pStyle w:val="Bezproreda"/>
                    <w:rPr>
                      <w:rFonts w:hAnsi="Times New Roman" w:ascii="Times New Roman"/>
                    </w:rPr>
                  </w:pPr>
                </w:p>
                <w:p w:rsidRDefault="001B1B9F" w:rsidP="00950980" w:rsidR="001B1B9F" w:rsidRPr="00E9014D">
                  <w:pPr>
                    <w:pStyle w:val="Bezproreda"/>
                    <w:numPr>
                      <w:ilvl w:val="0"/>
                      <w:numId w:val="34"/>
                    </w:numPr>
                    <w:rPr>
                      <w:rFonts w:hAnsi="Times New Roman" w:ascii="Times New Roman"/>
                    </w:rPr>
                  </w:pPr>
                  <w:r w:rsidRPr="00E9014D">
                    <w:rPr>
                      <w:rFonts w:hAnsi="Times New Roman" w:ascii="Times New Roman"/>
                    </w:rPr>
                    <w:t>MIKRA LAK d.o.o.</w:t>
                  </w:r>
                  <w:r w:rsidR="00840FA0">
                    <w:rPr>
                      <w:rFonts w:hAnsi="Times New Roman" w:ascii="Times New Roman"/>
                    </w:rPr>
                    <w:t xml:space="preserve">, Zagreb </w:t>
                  </w:r>
                </w:p>
              </w:tc>
              <w:tc>
                <w:tcPr>
                  <w:tcW w:type="dxa" w:w="4111"/>
                  <w:shd w:fill="auto" w:color="auto" w:val="clear"/>
                  <w:noWrap/>
                  <w:vAlign w:val="bottom"/>
                  <w:hideMark/>
                </w:tcPr>
                <w:p w:rsidRDefault="001B1B9F" w:rsidP="00950980" w:rsidR="001B1B9F" w:rsidRPr="00E9014D">
                  <w:pPr>
                    <w:pStyle w:val="Bezproreda"/>
                    <w:rPr>
                      <w:rFonts w:hAnsi="Times New Roman" w:ascii="Times New Roman"/>
                    </w:rPr>
                  </w:pPr>
                </w:p>
              </w:tc>
              <w:tc>
                <w:tcPr>
                  <w:tcW w:type="dxa" w:w="1843"/>
                  <w:shd w:fill="auto" w:color="auto" w:val="clear"/>
                  <w:noWrap/>
                  <w:vAlign w:val="bottom"/>
                  <w:hideMark/>
                </w:tcPr>
                <w:p w:rsidRDefault="001B1B9F" w:rsidP="00950980" w:rsidR="001B1B9F" w:rsidRPr="00E9014D">
                  <w:pPr>
                    <w:pStyle w:val="Bezproreda"/>
                    <w:rPr>
                      <w:rFonts w:hAnsi="Times New Roman" w:ascii="Times New Roman"/>
                    </w:rPr>
                  </w:pPr>
                </w:p>
              </w:tc>
            </w:tr>
          </w:tbl>
          <w:p w:rsidRDefault="001B1B9F" w:rsidP="00950980" w:rsidR="001B1B9F">
            <w:pPr>
              <w:pStyle w:val="Bezproreda"/>
              <w:rPr>
                <w:rFonts w:hAnsi="Times New Roman" w:ascii="Times New Roman"/>
              </w:rPr>
            </w:pPr>
          </w:p>
          <w:p w:rsidRDefault="001B1B9F" w:rsidP="00950980" w:rsidR="001B1B9F" w:rsidRPr="00E9014D">
            <w:pPr>
              <w:pStyle w:val="Bezproreda"/>
              <w:rPr>
                <w:rFonts w:hAnsi="Times New Roman" w:ascii="Times New Roman"/>
              </w:rPr>
            </w:pPr>
          </w:p>
          <w:p w:rsidRDefault="001B1B9F" w:rsidP="00995284" w:rsidR="001B1B9F" w:rsidRPr="00995284">
            <w:pPr>
              <w:pStyle w:val="Bezproreda"/>
              <w:numPr>
                <w:ilvl w:val="0"/>
                <w:numId w:val="34"/>
              </w:numPr>
              <w:rPr>
                <w:rFonts w:hAnsi="Times New Roman" w:ascii="Times New Roman"/>
              </w:rPr>
            </w:pPr>
            <w:r w:rsidRPr="00995284">
              <w:rPr>
                <w:rFonts w:hAnsi="Times New Roman" w:ascii="Times New Roman"/>
              </w:rPr>
              <w:t xml:space="preserve">BISNODE d.o.o. </w:t>
            </w:r>
            <w:r w:rsidR="00840FA0" w:rsidRPr="00995284">
              <w:rPr>
                <w:rFonts w:hAnsi="Times New Roman" w:ascii="Times New Roman"/>
              </w:rPr>
              <w:t>, ZAGREB</w:t>
            </w:r>
          </w:p>
          <w:p w:rsidRDefault="00995284" w:rsidP="00995284" w:rsidR="00995284" w:rsidRPr="00995284">
            <w:pPr>
              <w:pStyle w:val="Bezproreda"/>
              <w:ind w:left="720"/>
              <w:rPr>
                <w:rFonts w:hAnsi="Times New Roman" w:ascii="Times New Roman"/>
              </w:rPr>
            </w:pPr>
          </w:p>
          <w:p w:rsidRDefault="00854864" w:rsidP="00995284" w:rsidR="00854864" w:rsidRPr="00995284">
            <w:pPr>
              <w:pStyle w:val="Bezproreda"/>
              <w:numPr>
                <w:ilvl w:val="0"/>
                <w:numId w:val="34"/>
              </w:numPr>
              <w:rPr>
                <w:rFonts w:hAnsi="Times New Roman" w:ascii="Times New Roman"/>
              </w:rPr>
            </w:pPr>
            <w:r w:rsidRPr="00995284">
              <w:rPr>
                <w:rFonts w:hAnsi="Times New Roman" w:ascii="Times New Roman"/>
              </w:rPr>
              <w:t xml:space="preserve">MI – VETA d.o.o., </w:t>
            </w:r>
            <w:r w:rsidRPr="00995284">
              <w:rPr>
                <w:rFonts w:hAnsi="Times New Roman" w:ascii="Times New Roman"/>
                <w:caps/>
              </w:rPr>
              <w:t>Vrbovec</w:t>
            </w:r>
          </w:p>
          <w:p w:rsidRDefault="00995284" w:rsidP="00995284" w:rsidR="00995284" w:rsidRPr="00995284">
            <w:pPr>
              <w:pStyle w:val="Bezproreda"/>
              <w:ind w:left="720"/>
              <w:rPr>
                <w:rFonts w:hAnsi="Times New Roman" w:ascii="Times New Roman"/>
              </w:rPr>
            </w:pPr>
          </w:p>
          <w:p w:rsidRDefault="00854864" w:rsidP="00995284" w:rsidR="00854864" w:rsidRPr="00995284">
            <w:pPr>
              <w:pStyle w:val="Bezproreda"/>
              <w:numPr>
                <w:ilvl w:val="0"/>
                <w:numId w:val="34"/>
              </w:numPr>
              <w:rPr>
                <w:rFonts w:hAnsi="Times New Roman" w:ascii="Times New Roman"/>
              </w:rPr>
            </w:pPr>
            <w:r w:rsidRPr="00995284">
              <w:rPr>
                <w:rFonts w:hAnsi="Times New Roman" w:ascii="Times New Roman"/>
              </w:rPr>
              <w:t xml:space="preserve">CA – S – PER obrt vl. Snježana Dragija, </w:t>
            </w:r>
          </w:p>
          <w:p w:rsidRDefault="00995284" w:rsidP="00995284" w:rsidR="00995284" w:rsidRPr="00995284">
            <w:pPr>
              <w:pStyle w:val="Bezproreda"/>
              <w:ind w:left="720"/>
              <w:rPr>
                <w:rFonts w:hAnsi="Times New Roman" w:ascii="Times New Roman"/>
              </w:rPr>
            </w:pPr>
          </w:p>
          <w:p w:rsidRDefault="00854864" w:rsidP="00995284" w:rsidR="00854864" w:rsidRPr="00995284">
            <w:pPr>
              <w:pStyle w:val="Bezproreda"/>
              <w:numPr>
                <w:ilvl w:val="0"/>
                <w:numId w:val="34"/>
              </w:numPr>
              <w:rPr>
                <w:rFonts w:hAnsi="Times New Roman" w:ascii="Times New Roman"/>
              </w:rPr>
            </w:pPr>
            <w:r w:rsidRPr="00995284">
              <w:rPr>
                <w:rFonts w:hAnsi="Times New Roman" w:ascii="Times New Roman"/>
              </w:rPr>
              <w:t xml:space="preserve">KUDELIĆ d.o.o., </w:t>
            </w:r>
            <w:r w:rsidRPr="00995284">
              <w:rPr>
                <w:rFonts w:hAnsi="Times New Roman" w:ascii="Times New Roman"/>
                <w:caps/>
              </w:rPr>
              <w:t xml:space="preserve">Bedenica </w:t>
            </w:r>
          </w:p>
          <w:p w:rsidRDefault="00995284" w:rsidP="00995284" w:rsidR="00995284" w:rsidRPr="00995284">
            <w:pPr>
              <w:pStyle w:val="Bezproreda"/>
              <w:ind w:left="720"/>
              <w:rPr>
                <w:rFonts w:hAnsi="Times New Roman" w:ascii="Times New Roman"/>
              </w:rPr>
            </w:pPr>
          </w:p>
          <w:p w:rsidRDefault="00854864" w:rsidP="00995284" w:rsidR="00995284" w:rsidRPr="00995284">
            <w:pPr>
              <w:pStyle w:val="Bezproreda"/>
              <w:numPr>
                <w:ilvl w:val="0"/>
                <w:numId w:val="34"/>
              </w:numPr>
              <w:rPr>
                <w:rFonts w:hAnsi="Times New Roman" w:ascii="Times New Roman"/>
              </w:rPr>
            </w:pPr>
            <w:r w:rsidRPr="00995284">
              <w:rPr>
                <w:rFonts w:hAnsi="Times New Roman" w:ascii="Times New Roman"/>
              </w:rPr>
              <w:t xml:space="preserve">IZBOR TRGOVINA d.o.o., </w:t>
            </w:r>
            <w:r w:rsidRPr="00995284">
              <w:rPr>
                <w:rFonts w:hAnsi="Times New Roman" w:ascii="Times New Roman"/>
                <w:caps/>
              </w:rPr>
              <w:t>Sv. Ivan Zelina</w:t>
            </w:r>
            <w:r w:rsidRPr="00995284">
              <w:rPr>
                <w:rFonts w:hAnsi="Times New Roman" w:ascii="Times New Roman"/>
              </w:rPr>
              <w:t xml:space="preserve">, </w:t>
            </w:r>
          </w:p>
          <w:p w:rsidRDefault="00995284" w:rsidP="00995284" w:rsidR="00995284" w:rsidRPr="00995284">
            <w:pPr>
              <w:pStyle w:val="Bezproreda"/>
              <w:numPr>
                <w:ilvl w:val="0"/>
                <w:numId w:val="34"/>
              </w:numPr>
              <w:rPr>
                <w:rFonts w:hAnsi="Times New Roman" w:ascii="Times New Roman"/>
              </w:rPr>
            </w:pPr>
          </w:p>
          <w:p w:rsidRDefault="00854864" w:rsidP="00995284" w:rsidR="00854864" w:rsidRPr="00995284">
            <w:pPr>
              <w:pStyle w:val="Bezproreda"/>
              <w:numPr>
                <w:ilvl w:val="0"/>
                <w:numId w:val="34"/>
              </w:numPr>
              <w:rPr>
                <w:rFonts w:hAnsi="Times New Roman" w:ascii="Times New Roman"/>
              </w:rPr>
            </w:pPr>
            <w:r w:rsidRPr="00995284">
              <w:rPr>
                <w:rFonts w:hAnsi="Times New Roman" w:ascii="Times New Roman"/>
              </w:rPr>
              <w:lastRenderedPageBreak/>
              <w:t xml:space="preserve">PENAVA  ZELINA d.o.o., </w:t>
            </w:r>
            <w:r w:rsidRPr="00995284">
              <w:rPr>
                <w:rFonts w:hAnsi="Times New Roman" w:ascii="Times New Roman"/>
                <w:caps/>
              </w:rPr>
              <w:t>Selnička 16., Sv. Ivan Zelina</w:t>
            </w:r>
            <w:r w:rsidRPr="00995284">
              <w:rPr>
                <w:rFonts w:hAnsi="Times New Roman" w:ascii="Times New Roman"/>
              </w:rPr>
              <w:t xml:space="preserve">, </w:t>
            </w:r>
          </w:p>
          <w:p w:rsidRDefault="00995284" w:rsidP="00995284" w:rsidR="00995284" w:rsidRPr="00995284">
            <w:pPr>
              <w:pStyle w:val="Bezproreda"/>
              <w:ind w:left="720"/>
              <w:rPr>
                <w:rFonts w:hAnsi="Times New Roman" w:ascii="Times New Roman"/>
              </w:rPr>
            </w:pPr>
          </w:p>
          <w:p w:rsidRDefault="00854864" w:rsidP="00995284" w:rsidR="00854864" w:rsidRPr="00995284">
            <w:pPr>
              <w:pStyle w:val="Bezproreda"/>
              <w:numPr>
                <w:ilvl w:val="0"/>
                <w:numId w:val="34"/>
              </w:numPr>
              <w:rPr>
                <w:rFonts w:hAnsi="Times New Roman" w:ascii="Times New Roman"/>
              </w:rPr>
            </w:pPr>
            <w:r w:rsidRPr="00995284">
              <w:rPr>
                <w:rFonts w:hAnsi="Times New Roman" w:ascii="Times New Roman"/>
                <w:caps/>
              </w:rPr>
              <w:t>Ivka Dropučić</w:t>
            </w:r>
            <w:r w:rsidRPr="00995284">
              <w:rPr>
                <w:rFonts w:hAnsi="Times New Roman" w:ascii="Times New Roman"/>
              </w:rPr>
              <w:t xml:space="preserve">, odvjetnica, Sv. Ivan Zelina </w:t>
            </w:r>
          </w:p>
          <w:p w:rsidRDefault="00854864" w:rsidP="00995284" w:rsidR="00854864">
            <w:pPr>
              <w:pStyle w:val="Bezproreda"/>
              <w:ind w:left="720"/>
              <w:rPr>
                <w:rFonts w:hAnsi="Times New Roman" w:ascii="Times New Roman"/>
              </w:rPr>
            </w:pPr>
          </w:p>
          <w:p w:rsidRDefault="001B1B9F" w:rsidP="00950980" w:rsidR="001B1B9F">
            <w:pPr>
              <w:pStyle w:val="Bezproreda"/>
              <w:ind w:left="360"/>
              <w:rPr>
                <w:rFonts w:hAnsi="Times New Roman" w:ascii="Times New Roman"/>
              </w:rPr>
            </w:pPr>
            <w:r>
              <w:rPr>
                <w:rFonts w:hAnsi="Times New Roman" w:ascii="Times New Roman"/>
              </w:rPr>
              <w:t xml:space="preserve"> </w:t>
            </w:r>
          </w:p>
          <w:p w:rsidRDefault="001B1B9F" w:rsidP="00950980" w:rsidR="001B1B9F">
            <w:pPr>
              <w:pStyle w:val="Bezproreda"/>
              <w:ind w:left="720"/>
              <w:rPr>
                <w:rFonts w:hAnsi="Times New Roman" w:ascii="Times New Roman"/>
              </w:rPr>
            </w:pPr>
            <w:r>
              <w:rPr>
                <w:rFonts w:hAnsi="Times New Roman" w:ascii="Times New Roman"/>
              </w:rPr>
              <w:t xml:space="preserve">    </w:t>
            </w:r>
            <w:r w:rsidRPr="00E9014D">
              <w:rPr>
                <w:rFonts w:hAnsi="Times New Roman" w:ascii="Times New Roman"/>
              </w:rPr>
              <w:t xml:space="preserve"> </w:t>
            </w:r>
          </w:p>
          <w:p w:rsidRDefault="001B1B9F" w:rsidP="00950980" w:rsidR="001B1B9F" w:rsidRPr="00E9014D">
            <w:pPr>
              <w:pStyle w:val="Bezproreda"/>
              <w:ind w:left="720"/>
              <w:rPr>
                <w:rFonts w:hAnsi="Times New Roman" w:ascii="Times New Roman"/>
              </w:rPr>
            </w:pPr>
          </w:p>
        </w:tc>
        <w:tc>
          <w:tcPr>
            <w:tcW w:type="dxa" w:w="4111"/>
            <w:shd w:fill="auto" w:color="auto" w:val="clear"/>
            <w:noWrap/>
            <w:vAlign w:val="bottom"/>
            <w:hideMark/>
          </w:tcPr>
          <w:p w:rsidRDefault="001B1B9F" w:rsidP="00950980" w:rsidR="001B1B9F" w:rsidRPr="00E9014D">
            <w:pPr>
              <w:pStyle w:val="Bezproreda"/>
              <w:rPr>
                <w:rFonts w:hAnsi="Times New Roman" w:ascii="Times New Roman"/>
              </w:rPr>
            </w:pPr>
          </w:p>
          <w:p w:rsidRDefault="001B1B9F" w:rsidP="00950980" w:rsidR="001B1B9F" w:rsidRPr="00E9014D">
            <w:pPr>
              <w:pStyle w:val="Bezproreda"/>
              <w:rPr>
                <w:rFonts w:hAnsi="Times New Roman" w:ascii="Times New Roman"/>
              </w:rPr>
            </w:pPr>
          </w:p>
        </w:tc>
        <w:tc>
          <w:tcPr>
            <w:tcW w:type="dxa" w:w="1843"/>
            <w:shd w:fill="auto" w:color="auto" w:val="clear"/>
            <w:noWrap/>
            <w:vAlign w:val="bottom"/>
            <w:hideMark/>
          </w:tcPr>
          <w:p w:rsidRDefault="001B1B9F" w:rsidP="00950980" w:rsidR="001B1B9F" w:rsidRPr="00E9014D">
            <w:pPr>
              <w:pStyle w:val="Bezproreda"/>
              <w:rPr>
                <w:rFonts w:hAnsi="Times New Roman" w:ascii="Times New Roman"/>
              </w:rPr>
            </w:pPr>
          </w:p>
          <w:p w:rsidRDefault="001B1B9F" w:rsidP="00950980" w:rsidR="001B1B9F" w:rsidRPr="00E9014D">
            <w:pPr>
              <w:pStyle w:val="Bezproreda"/>
              <w:rPr>
                <w:rFonts w:hAnsi="Times New Roman" w:ascii="Times New Roman"/>
              </w:rPr>
            </w:pPr>
          </w:p>
        </w:tc>
      </w:tr>
    </w:tbl>
    <w:p w:rsidRDefault="00840FA0" w:rsidP="008955B7" w:rsidR="008955B7">
      <w:pPr>
        <w:jc w:val="center"/>
      </w:pPr>
      <w:r>
        <w:lastRenderedPageBreak/>
        <w:t xml:space="preserve">Dovršeno u </w:t>
      </w:r>
      <w:r w:rsidR="00995284">
        <w:t>11:56</w:t>
      </w:r>
      <w:r w:rsidR="008955B7">
        <w:t xml:space="preserve"> sati.</w:t>
      </w:r>
    </w:p>
    <w:p w:rsidRDefault="008955B7" w:rsidP="00D85747" w:rsidR="008955B7">
      <w:pPr>
        <w:jc w:val="both"/>
      </w:pPr>
    </w:p>
    <w:p w:rsidRDefault="008955B7" w:rsidP="008955B7" w:rsidR="008955B7">
      <w:pPr>
        <w:ind w:firstLine="720" w:left="3600"/>
      </w:pPr>
      <w:r>
        <w:t>SUDAC:</w:t>
      </w:r>
    </w:p>
    <w:p w:rsidRDefault="008955B7" w:rsidP="008955B7" w:rsidR="008955B7">
      <w:pPr>
        <w:jc w:val="center"/>
      </w:pPr>
      <w:r>
        <w:t xml:space="preserve">Vesna Sremac Šoštar </w:t>
      </w:r>
    </w:p>
    <w:p w:rsidRDefault="008955B7" w:rsidP="008955B7" w:rsidR="008955B7">
      <w:pPr>
        <w:jc w:val="center"/>
      </w:pPr>
    </w:p>
    <w:p w:rsidRDefault="008955B7" w:rsidP="008955B7" w:rsidR="008955B7">
      <w:pPr>
        <w:jc w:val="center"/>
      </w:pPr>
    </w:p>
    <w:p w:rsidRDefault="008955B7" w:rsidP="008955B7" w:rsidR="008955B7">
      <w:pPr>
        <w:jc w:val="center"/>
      </w:pPr>
      <w:r>
        <w:t>Zapisničar:</w:t>
      </w:r>
    </w:p>
    <w:p w:rsidRDefault="00485224" w:rsidP="008955B7" w:rsidR="00485224">
      <w:pPr>
        <w:jc w:val="center"/>
      </w:pPr>
      <w:r>
        <w:t>Valentina Kranjčić</w:t>
      </w:r>
    </w:p>
    <w:p w:rsidRDefault="008955B7" w:rsidP="008955B7" w:rsidR="008955B7">
      <w:pPr>
        <w:jc w:val="center"/>
      </w:pPr>
    </w:p>
    <w:sectPr w:rsidSect="005155D7" w:rsidR="008955B7">
      <w:headerReference w:type="even" r:id="rId10"/>
      <w:headerReference w:type="default" r:id="rId11"/>
      <w:pgSz w:h="15840" w:w="12240"/>
      <w:pgMar w:gutter="0" w:footer="708" w:header="708" w:left="1440" w:bottom="899" w:right="126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27DC" w:rsidR="003F27DC">
      <w:r>
        <w:separator/>
      </w:r>
    </w:p>
  </w:endnote>
  <w:endnote w:id="0" w:type="continuationSeparator">
    <w:p w:rsidRDefault="003F27DC" w:rsidR="003F27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entury Gothic">
    <w:panose1 w:val="020B0502020202020204"/>
    <w:charset w:val="EE"/>
    <w:family w:val="swiss"/>
    <w:pitch w:val="variable"/>
    <w:sig w:csb1="00000000" w:csb0="0000009F" w:usb3="00000000" w:usb2="00000000" w:usb1="00000000" w:usb0="00000287"/>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ronos Pro">
    <w:panose1 w:val="00000000000000000000"/>
    <w:charset w:val="00"/>
    <w:family w:val="swiss"/>
    <w:notTrueType/>
    <w:pitch w:val="variable"/>
    <w:sig w:csb1="00000000" w:csb0="00000001" w:usb3="00000000" w:usb2="00000000" w:usb1="00000000" w:usb0="00000003"/>
  </w:font>
  <w:font w:name="Levenim MT">
    <w:panose1 w:val="02010502060101010101"/>
    <w:charset w:val="B1"/>
    <w:family w:val="auto"/>
    <w:pitch w:val="variable"/>
    <w:sig w:csb1="00000000" w:csb0="00000020" w:usb3="00000000" w:usb2="00000000" w:usb1="00000000" w:usb0="00000801"/>
  </w:font>
  <w:font w:name="Cambria">
    <w:panose1 w:val="02040503050406030204"/>
    <w:charset w:val="EE"/>
    <w:family w:val="roman"/>
    <w:pitch w:val="variable"/>
    <w:sig w:csb1="00000000" w:csb0="0000019F" w:usb3="00000000" w:usb2="00000000" w:usb1="400004FF" w:usb0="E00002FF"/>
  </w:font>
  <w:font w:name="Thorndale">
    <w:altName w:val="Times New Roman"/>
    <w:panose1 w:val="00000000000000000000"/>
    <w:charset w:val="EE"/>
    <w:family w:val="roman"/>
    <w:notTrueType/>
    <w:pitch w:val="variable"/>
    <w:sig w:csb1="00000000" w:csb0="00000002" w:usb3="00000000" w:usb2="00000000" w:usb1="00000000" w:usb0="00000005"/>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27DC" w:rsidR="003F27DC">
      <w:r>
        <w:separator/>
      </w:r>
    </w:p>
  </w:footnote>
  <w:footnote w:id="0" w:type="continuationSeparator">
    <w:p w:rsidRDefault="003F27DC" w:rsidR="003F27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74C" w:rsidP="006D1CC5" w:rsidR="006027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0274C" w:rsidP="006D1CC5" w:rsidR="0060274C">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74C" w:rsidP="006D1CC5" w:rsidR="006027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743C4">
      <w:rPr>
        <w:rStyle w:val="Brojstranice"/>
        <w:noProof/>
      </w:rPr>
      <w:t>26</w:t>
    </w:r>
    <w:r>
      <w:rPr>
        <w:rStyle w:val="Brojstranice"/>
      </w:rPr>
      <w:fldChar w:fldCharType="end"/>
    </w:r>
  </w:p>
  <w:p w:rsidRDefault="0060274C" w:rsidP="006D1CC5" w:rsidR="0060274C">
    <w:pPr>
      <w:pStyle w:val="Zaglavlje"/>
      <w:ind w:right="360"/>
      <w:jc w:val="right"/>
    </w:pPr>
    <w:r>
      <w:t>48. St-6802/16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4"/>
    <w:multiLevelType w:val="multilevel"/>
    <w:tmpl w:val="00000004"/>
    <w:name w:val="WW8Num4"/>
    <w:lvl w:ilvl="0">
      <w:start w:val="1"/>
      <w:numFmt w:val="decimal"/>
      <w:lvlText w:val="%1"/>
      <w:lvlJc w:val="left"/>
      <w:pPr>
        <w:tabs>
          <w:tab w:pos="0" w:val="num"/>
        </w:tabs>
        <w:ind w:hanging="380" w:left="380"/>
      </w:pPr>
      <w:rPr>
        <w:rFonts w:cs="Arial" w:eastAsia="Times New Roman" w:hAnsi="Arial" w:ascii="Arial"/>
        <w:b/>
        <w:i w:val="false"/>
        <w:sz w:val="24"/>
        <w:szCs w:val="24"/>
        <w:lang w:eastAsia="hr-HR"/>
      </w:rPr>
    </w:lvl>
    <w:lvl w:ilvl="1">
      <w:start w:val="1"/>
      <w:numFmt w:val="lowerLetter"/>
      <w:lvlText w:val="%2."/>
      <w:lvlJc w:val="left"/>
      <w:pPr>
        <w:tabs>
          <w:tab w:pos="0" w:val="num"/>
        </w:tabs>
        <w:ind w:hanging="360" w:left="1100"/>
      </w:pPr>
    </w:lvl>
    <w:lvl w:ilvl="2">
      <w:start w:val="1"/>
      <w:numFmt w:val="lowerRoman"/>
      <w:lvlText w:val="%3."/>
      <w:lvlJc w:val="right"/>
      <w:pPr>
        <w:tabs>
          <w:tab w:pos="0" w:val="num"/>
        </w:tabs>
        <w:ind w:hanging="180" w:left="1820"/>
      </w:pPr>
    </w:lvl>
    <w:lvl w:ilvl="3">
      <w:start w:val="1"/>
      <w:numFmt w:val="decimal"/>
      <w:lvlText w:val="%4."/>
      <w:lvlJc w:val="left"/>
      <w:pPr>
        <w:tabs>
          <w:tab w:pos="0" w:val="num"/>
        </w:tabs>
        <w:ind w:hanging="360" w:left="2540"/>
      </w:pPr>
    </w:lvl>
    <w:lvl w:ilvl="4">
      <w:start w:val="1"/>
      <w:numFmt w:val="lowerLetter"/>
      <w:lvlText w:val="%5."/>
      <w:lvlJc w:val="left"/>
      <w:pPr>
        <w:tabs>
          <w:tab w:pos="0" w:val="num"/>
        </w:tabs>
        <w:ind w:hanging="360" w:left="3260"/>
      </w:pPr>
    </w:lvl>
    <w:lvl w:ilvl="5">
      <w:start w:val="1"/>
      <w:numFmt w:val="lowerRoman"/>
      <w:lvlText w:val="%6."/>
      <w:lvlJc w:val="right"/>
      <w:pPr>
        <w:tabs>
          <w:tab w:pos="0" w:val="num"/>
        </w:tabs>
        <w:ind w:hanging="180" w:left="3980"/>
      </w:pPr>
    </w:lvl>
    <w:lvl w:ilvl="6">
      <w:start w:val="1"/>
      <w:numFmt w:val="decimal"/>
      <w:lvlText w:val="%7."/>
      <w:lvlJc w:val="left"/>
      <w:pPr>
        <w:tabs>
          <w:tab w:pos="0" w:val="num"/>
        </w:tabs>
        <w:ind w:hanging="360" w:left="4700"/>
      </w:pPr>
    </w:lvl>
    <w:lvl w:ilvl="7">
      <w:start w:val="1"/>
      <w:numFmt w:val="lowerLetter"/>
      <w:lvlText w:val="%8."/>
      <w:lvlJc w:val="left"/>
      <w:pPr>
        <w:tabs>
          <w:tab w:pos="0" w:val="num"/>
        </w:tabs>
        <w:ind w:hanging="360" w:left="5420"/>
      </w:pPr>
    </w:lvl>
    <w:lvl w:ilvl="8">
      <w:start w:val="1"/>
      <w:numFmt w:val="lowerRoman"/>
      <w:lvlText w:val="%9."/>
      <w:lvlJc w:val="right"/>
      <w:pPr>
        <w:tabs>
          <w:tab w:pos="0" w:val="num"/>
        </w:tabs>
        <w:ind w:hanging="180" w:left="6140"/>
      </w:pPr>
    </w:lvl>
  </w:abstractNum>
  <w:abstractNum w:abstractNumId="1">
    <w:nsid w:val="00000007"/>
    <w:multiLevelType w:val="multilevel"/>
    <w:tmpl w:val="00000007"/>
    <w:name w:val="WW8Num7"/>
    <w:lvl w:ilvl="0">
      <w:start w:val="7"/>
      <w:numFmt w:val="bullet"/>
      <w:lvlText w:val="-"/>
      <w:lvlJc w:val="left"/>
      <w:pPr>
        <w:tabs>
          <w:tab w:pos="0" w:val="num"/>
        </w:tabs>
        <w:ind w:hanging="360" w:left="720"/>
      </w:pPr>
      <w:rPr>
        <w:rFonts w:cs="Verdana" w:hAnsi="Verdana" w:ascii="Verdana"/>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2">
    <w:nsid w:val="03213DB3"/>
    <w:multiLevelType w:val="hybridMultilevel"/>
    <w:tmpl w:val="DEEA47F6"/>
    <w:lvl w:tplc="33522E0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9442295"/>
    <w:multiLevelType w:val="hybridMultilevel"/>
    <w:tmpl w:val="896436AC"/>
    <w:lvl w:tplc="1076D0F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0EC3071F"/>
    <w:multiLevelType w:val="hybridMultilevel"/>
    <w:tmpl w:val="BDA63D32"/>
    <w:lvl w:tplc="9D4031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33C0B63"/>
    <w:multiLevelType w:val="hybridMultilevel"/>
    <w:tmpl w:val="D752151C"/>
    <w:lvl w:tplc="7A60530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169C22BB"/>
    <w:multiLevelType w:val="hybridMultilevel"/>
    <w:tmpl w:val="58D2F8DC"/>
    <w:lvl w:tplc="8714A79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B5B29BC"/>
    <w:multiLevelType w:val="multilevel"/>
    <w:tmpl w:val="6C7C50FC"/>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8">
    <w:nsid w:val="1D103872"/>
    <w:multiLevelType w:val="hybridMultilevel"/>
    <w:tmpl w:val="112E6AEE"/>
    <w:lvl w:tplc="B730531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D284ABC"/>
    <w:multiLevelType w:val="hybridMultilevel"/>
    <w:tmpl w:val="A8BA80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DD47891"/>
    <w:multiLevelType w:val="hybridMultilevel"/>
    <w:tmpl w:val="26362820"/>
    <w:lvl w:tplc="3D180A2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21980D08"/>
    <w:multiLevelType w:val="hybridMultilevel"/>
    <w:tmpl w:val="C2F22EAE"/>
    <w:lvl w:tplc="092E764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22220AD"/>
    <w:multiLevelType w:val="hybridMultilevel"/>
    <w:tmpl w:val="18A48C8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3">
    <w:nsid w:val="24C95B7B"/>
    <w:multiLevelType w:val="hybridMultilevel"/>
    <w:tmpl w:val="D3143838"/>
    <w:lvl w:tplc="00E241E8"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4F45CA5"/>
    <w:multiLevelType w:val="hybridMultilevel"/>
    <w:tmpl w:val="DEB6835A"/>
    <w:lvl w:tplc="AEF0B3C4" w:ilvl="0">
      <w:start w:val="1"/>
      <w:numFmt w:val="decimal"/>
      <w:lvlText w:val="%1."/>
      <w:lvlJc w:val="left"/>
      <w:pPr>
        <w:tabs>
          <w:tab w:pos="1320" w:val="num"/>
        </w:tabs>
        <w:ind w:hanging="360" w:left="1320"/>
      </w:pPr>
      <w:rPr>
        <w:rFonts w:hint="default"/>
      </w:rPr>
    </w:lvl>
    <w:lvl w:tentative="true" w:tplc="041A0019" w:ilvl="1">
      <w:start w:val="1"/>
      <w:numFmt w:val="lowerLetter"/>
      <w:lvlText w:val="%2."/>
      <w:lvlJc w:val="left"/>
      <w:pPr>
        <w:tabs>
          <w:tab w:pos="2040" w:val="num"/>
        </w:tabs>
        <w:ind w:hanging="360" w:left="2040"/>
      </w:pPr>
    </w:lvl>
    <w:lvl w:tentative="true" w:tplc="041A001B" w:ilvl="2">
      <w:start w:val="1"/>
      <w:numFmt w:val="lowerRoman"/>
      <w:lvlText w:val="%3."/>
      <w:lvlJc w:val="right"/>
      <w:pPr>
        <w:tabs>
          <w:tab w:pos="2760" w:val="num"/>
        </w:tabs>
        <w:ind w:hanging="180" w:left="2760"/>
      </w:pPr>
    </w:lvl>
    <w:lvl w:tentative="true" w:tplc="041A000F" w:ilvl="3">
      <w:start w:val="1"/>
      <w:numFmt w:val="decimal"/>
      <w:lvlText w:val="%4."/>
      <w:lvlJc w:val="left"/>
      <w:pPr>
        <w:tabs>
          <w:tab w:pos="3480" w:val="num"/>
        </w:tabs>
        <w:ind w:hanging="360" w:left="3480"/>
      </w:pPr>
    </w:lvl>
    <w:lvl w:tentative="true" w:tplc="041A0019" w:ilvl="4">
      <w:start w:val="1"/>
      <w:numFmt w:val="lowerLetter"/>
      <w:lvlText w:val="%5."/>
      <w:lvlJc w:val="left"/>
      <w:pPr>
        <w:tabs>
          <w:tab w:pos="4200" w:val="num"/>
        </w:tabs>
        <w:ind w:hanging="360" w:left="4200"/>
      </w:pPr>
    </w:lvl>
    <w:lvl w:tentative="true" w:tplc="041A001B" w:ilvl="5">
      <w:start w:val="1"/>
      <w:numFmt w:val="lowerRoman"/>
      <w:lvlText w:val="%6."/>
      <w:lvlJc w:val="right"/>
      <w:pPr>
        <w:tabs>
          <w:tab w:pos="4920" w:val="num"/>
        </w:tabs>
        <w:ind w:hanging="180" w:left="4920"/>
      </w:pPr>
    </w:lvl>
    <w:lvl w:tentative="true" w:tplc="041A000F" w:ilvl="6">
      <w:start w:val="1"/>
      <w:numFmt w:val="decimal"/>
      <w:lvlText w:val="%7."/>
      <w:lvlJc w:val="left"/>
      <w:pPr>
        <w:tabs>
          <w:tab w:pos="5640" w:val="num"/>
        </w:tabs>
        <w:ind w:hanging="360" w:left="5640"/>
      </w:pPr>
    </w:lvl>
    <w:lvl w:tentative="true" w:tplc="041A0019" w:ilvl="7">
      <w:start w:val="1"/>
      <w:numFmt w:val="lowerLetter"/>
      <w:lvlText w:val="%8."/>
      <w:lvlJc w:val="left"/>
      <w:pPr>
        <w:tabs>
          <w:tab w:pos="6360" w:val="num"/>
        </w:tabs>
        <w:ind w:hanging="360" w:left="6360"/>
      </w:pPr>
    </w:lvl>
    <w:lvl w:tentative="true" w:tplc="041A001B" w:ilvl="8">
      <w:start w:val="1"/>
      <w:numFmt w:val="lowerRoman"/>
      <w:lvlText w:val="%9."/>
      <w:lvlJc w:val="right"/>
      <w:pPr>
        <w:tabs>
          <w:tab w:pos="7080" w:val="num"/>
        </w:tabs>
        <w:ind w:hanging="180" w:left="7080"/>
      </w:pPr>
    </w:lvl>
  </w:abstractNum>
  <w:abstractNum w:abstractNumId="15">
    <w:nsid w:val="251E3506"/>
    <w:multiLevelType w:val="hybridMultilevel"/>
    <w:tmpl w:val="0DAE37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2FC27059"/>
    <w:multiLevelType w:val="hybridMultilevel"/>
    <w:tmpl w:val="A0AC7090"/>
    <w:lvl w:tplc="D16CB26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319B4F61"/>
    <w:multiLevelType w:val="hybridMultilevel"/>
    <w:tmpl w:val="A3AEE2A0"/>
    <w:lvl w:tplc="7ACEA0DC" w:ilvl="0">
      <w:start w:val="11"/>
      <w:numFmt w:val="bullet"/>
      <w:lvlText w:val="-"/>
      <w:lvlJc w:val="left"/>
      <w:pPr>
        <w:ind w:hanging="360" w:left="720"/>
      </w:pPr>
      <w:rPr>
        <w:rFonts w:cs="Times New Roman"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3CE60148"/>
    <w:multiLevelType w:val="hybridMultilevel"/>
    <w:tmpl w:val="1624A59C"/>
    <w:lvl w:tplc="F69ED34E" w:ilvl="0">
      <w:start w:val="48"/>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40AB1DB4"/>
    <w:multiLevelType w:val="hybridMultilevel"/>
    <w:tmpl w:val="5974307C"/>
    <w:lvl w:tplc="041A0001" w:ilvl="0">
      <w:start w:val="1"/>
      <w:numFmt w:val="bullet"/>
      <w:lvlText w:val=""/>
      <w:lvlJc w:val="left"/>
      <w:pPr>
        <w:ind w:hanging="360" w:left="1068"/>
      </w:pPr>
      <w:rPr>
        <w:rFonts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0">
    <w:nsid w:val="418D7190"/>
    <w:multiLevelType w:val="hybridMultilevel"/>
    <w:tmpl w:val="BF50CFEE"/>
    <w:lvl w:tplc="59E0769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1AE5FA0"/>
    <w:multiLevelType w:val="hybridMultilevel"/>
    <w:tmpl w:val="8E327B38"/>
    <w:lvl w:tplc="5972022A" w:ilvl="0">
      <w:start w:val="2"/>
      <w:numFmt w:val="bullet"/>
      <w:lvlText w:val="-"/>
      <w:lvlJc w:val="left"/>
      <w:pPr>
        <w:tabs>
          <w:tab w:pos="1545" w:val="num"/>
        </w:tabs>
        <w:ind w:hanging="360" w:left="1545"/>
      </w:pPr>
      <w:rPr>
        <w:rFonts w:cs="Arial" w:eastAsia="Times New Roman" w:hAnsi="Century Gothic" w:ascii="Century Gothic" w:hint="default"/>
      </w:rPr>
    </w:lvl>
    <w:lvl w:tentative="true" w:tplc="041A0003" w:ilvl="1">
      <w:start w:val="1"/>
      <w:numFmt w:val="bullet"/>
      <w:lvlText w:val="o"/>
      <w:lvlJc w:val="left"/>
      <w:pPr>
        <w:tabs>
          <w:tab w:pos="2265" w:val="num"/>
        </w:tabs>
        <w:ind w:hanging="360" w:left="2265"/>
      </w:pPr>
      <w:rPr>
        <w:rFonts w:cs="Courier New" w:hAnsi="Courier New" w:ascii="Courier New" w:hint="default"/>
      </w:rPr>
    </w:lvl>
    <w:lvl w:tentative="true" w:tplc="041A0005" w:ilvl="2">
      <w:start w:val="1"/>
      <w:numFmt w:val="bullet"/>
      <w:lvlText w:val=""/>
      <w:lvlJc w:val="left"/>
      <w:pPr>
        <w:tabs>
          <w:tab w:pos="2985" w:val="num"/>
        </w:tabs>
        <w:ind w:hanging="360" w:left="2985"/>
      </w:pPr>
      <w:rPr>
        <w:rFonts w:hAnsi="Wingdings" w:ascii="Wingdings" w:hint="default"/>
      </w:rPr>
    </w:lvl>
    <w:lvl w:tentative="true" w:tplc="041A0001" w:ilvl="3">
      <w:start w:val="1"/>
      <w:numFmt w:val="bullet"/>
      <w:lvlText w:val=""/>
      <w:lvlJc w:val="left"/>
      <w:pPr>
        <w:tabs>
          <w:tab w:pos="3705" w:val="num"/>
        </w:tabs>
        <w:ind w:hanging="360" w:left="3705"/>
      </w:pPr>
      <w:rPr>
        <w:rFonts w:hAnsi="Symbol" w:ascii="Symbol" w:hint="default"/>
      </w:rPr>
    </w:lvl>
    <w:lvl w:tentative="true" w:tplc="041A0003" w:ilvl="4">
      <w:start w:val="1"/>
      <w:numFmt w:val="bullet"/>
      <w:lvlText w:val="o"/>
      <w:lvlJc w:val="left"/>
      <w:pPr>
        <w:tabs>
          <w:tab w:pos="4425" w:val="num"/>
        </w:tabs>
        <w:ind w:hanging="360" w:left="4425"/>
      </w:pPr>
      <w:rPr>
        <w:rFonts w:cs="Courier New" w:hAnsi="Courier New" w:ascii="Courier New" w:hint="default"/>
      </w:rPr>
    </w:lvl>
    <w:lvl w:tentative="true" w:tplc="041A0005" w:ilvl="5">
      <w:start w:val="1"/>
      <w:numFmt w:val="bullet"/>
      <w:lvlText w:val=""/>
      <w:lvlJc w:val="left"/>
      <w:pPr>
        <w:tabs>
          <w:tab w:pos="5145" w:val="num"/>
        </w:tabs>
        <w:ind w:hanging="360" w:left="5145"/>
      </w:pPr>
      <w:rPr>
        <w:rFonts w:hAnsi="Wingdings" w:ascii="Wingdings" w:hint="default"/>
      </w:rPr>
    </w:lvl>
    <w:lvl w:tentative="true" w:tplc="041A0001" w:ilvl="6">
      <w:start w:val="1"/>
      <w:numFmt w:val="bullet"/>
      <w:lvlText w:val=""/>
      <w:lvlJc w:val="left"/>
      <w:pPr>
        <w:tabs>
          <w:tab w:pos="5865" w:val="num"/>
        </w:tabs>
        <w:ind w:hanging="360" w:left="5865"/>
      </w:pPr>
      <w:rPr>
        <w:rFonts w:hAnsi="Symbol" w:ascii="Symbol" w:hint="default"/>
      </w:rPr>
    </w:lvl>
    <w:lvl w:tentative="true" w:tplc="041A0003" w:ilvl="7">
      <w:start w:val="1"/>
      <w:numFmt w:val="bullet"/>
      <w:lvlText w:val="o"/>
      <w:lvlJc w:val="left"/>
      <w:pPr>
        <w:tabs>
          <w:tab w:pos="6585" w:val="num"/>
        </w:tabs>
        <w:ind w:hanging="360" w:left="6585"/>
      </w:pPr>
      <w:rPr>
        <w:rFonts w:cs="Courier New" w:hAnsi="Courier New" w:ascii="Courier New" w:hint="default"/>
      </w:rPr>
    </w:lvl>
    <w:lvl w:tentative="true" w:tplc="041A0005" w:ilvl="8">
      <w:start w:val="1"/>
      <w:numFmt w:val="bullet"/>
      <w:lvlText w:val=""/>
      <w:lvlJc w:val="left"/>
      <w:pPr>
        <w:tabs>
          <w:tab w:pos="7305" w:val="num"/>
        </w:tabs>
        <w:ind w:hanging="360" w:left="7305"/>
      </w:pPr>
      <w:rPr>
        <w:rFonts w:hAnsi="Wingdings" w:ascii="Wingdings" w:hint="default"/>
      </w:rPr>
    </w:lvl>
  </w:abstractNum>
  <w:abstractNum w:abstractNumId="22">
    <w:nsid w:val="41D95E1F"/>
    <w:multiLevelType w:val="hybridMultilevel"/>
    <w:tmpl w:val="2896881A"/>
    <w:lvl w:tplc="5B0A102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42A86556"/>
    <w:multiLevelType w:val="hybridMultilevel"/>
    <w:tmpl w:val="DDEC4892"/>
    <w:lvl w:tplc="A0B4B7B2" w:ilvl="0">
      <w:start w:val="4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42FC0A61"/>
    <w:multiLevelType w:val="hybridMultilevel"/>
    <w:tmpl w:val="C86AFFDA"/>
    <w:lvl w:tplc="6690421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46D10EAE"/>
    <w:multiLevelType w:val="hybridMultilevel"/>
    <w:tmpl w:val="DF30D144"/>
    <w:lvl w:tplc="67B6201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46F60A2D"/>
    <w:multiLevelType w:val="hybridMultilevel"/>
    <w:tmpl w:val="12DE2A8A"/>
    <w:lvl w:tplc="F0AA6DC8" w:ilvl="0">
      <w:start w:val="2"/>
      <w:numFmt w:val="bullet"/>
      <w:lvlText w:val="-"/>
      <w:lvlJc w:val="left"/>
      <w:pPr>
        <w:ind w:hanging="360" w:left="720"/>
      </w:pPr>
      <w:rPr>
        <w:rFonts w:cs="Times New Roman" w:eastAsia="Times New Roman" w:hAnsi="Arial Narrow" w:ascii="Arial Narrow"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477F2121"/>
    <w:multiLevelType w:val="hybridMultilevel"/>
    <w:tmpl w:val="3BDCECEA"/>
    <w:lvl w:tplc="72BE85A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519A4243"/>
    <w:multiLevelType w:val="hybridMultilevel"/>
    <w:tmpl w:val="B0FC2E06"/>
    <w:lvl w:tplc="5972022A" w:ilvl="0">
      <w:start w:val="2"/>
      <w:numFmt w:val="bullet"/>
      <w:lvlText w:val="-"/>
      <w:lvlJc w:val="left"/>
      <w:pPr>
        <w:tabs>
          <w:tab w:pos="720" w:val="num"/>
        </w:tabs>
        <w:ind w:hanging="360" w:left="720"/>
      </w:pPr>
      <w:rPr>
        <w:rFonts w:cs="Arial" w:eastAsia="Times New Roman" w:hAnsi="Century Gothic" w:ascii="Century Gothic" w:hint="default"/>
      </w:rPr>
    </w:lvl>
    <w:lvl w:tplc="041A0001" w:ilvl="1">
      <w:start w:val="1"/>
      <w:numFmt w:val="bullet"/>
      <w:lvlText w:val=""/>
      <w:lvlJc w:val="left"/>
      <w:pPr>
        <w:tabs>
          <w:tab w:pos="1440" w:val="num"/>
        </w:tabs>
        <w:ind w:hanging="360" w:left="1440"/>
      </w:pPr>
      <w:rPr>
        <w:rFonts w:hAnsi="Symbol" w:ascii="Symbol"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9">
    <w:nsid w:val="52F9697B"/>
    <w:multiLevelType w:val="hybridMultilevel"/>
    <w:tmpl w:val="B854F8DA"/>
    <w:lvl w:tplc="A862504A" w:ilvl="0">
      <w:start w:val="11"/>
      <w:numFmt w:val="bullet"/>
      <w:lvlText w:val="-"/>
      <w:lvlJc w:val="left"/>
      <w:pPr>
        <w:ind w:hanging="360" w:left="267"/>
      </w:pPr>
      <w:rPr>
        <w:rFonts w:cs="Times New Roman" w:eastAsia="Times New Roman" w:hAnsi="Calibri" w:ascii="Calibri" w:hint="default"/>
      </w:rPr>
    </w:lvl>
    <w:lvl w:tentative="true" w:tplc="041A0003" w:ilvl="1">
      <w:start w:val="1"/>
      <w:numFmt w:val="bullet"/>
      <w:lvlText w:val="o"/>
      <w:lvlJc w:val="left"/>
      <w:pPr>
        <w:ind w:hanging="360" w:left="987"/>
      </w:pPr>
      <w:rPr>
        <w:rFonts w:cs="Courier New" w:hAnsi="Courier New" w:ascii="Courier New" w:hint="default"/>
      </w:rPr>
    </w:lvl>
    <w:lvl w:tentative="true" w:tplc="041A0005" w:ilvl="2">
      <w:start w:val="1"/>
      <w:numFmt w:val="bullet"/>
      <w:lvlText w:val=""/>
      <w:lvlJc w:val="left"/>
      <w:pPr>
        <w:ind w:hanging="360" w:left="1707"/>
      </w:pPr>
      <w:rPr>
        <w:rFonts w:hAnsi="Wingdings" w:ascii="Wingdings" w:hint="default"/>
      </w:rPr>
    </w:lvl>
    <w:lvl w:tentative="true" w:tplc="041A0001" w:ilvl="3">
      <w:start w:val="1"/>
      <w:numFmt w:val="bullet"/>
      <w:lvlText w:val=""/>
      <w:lvlJc w:val="left"/>
      <w:pPr>
        <w:ind w:hanging="360" w:left="2427"/>
      </w:pPr>
      <w:rPr>
        <w:rFonts w:hAnsi="Symbol" w:ascii="Symbol" w:hint="default"/>
      </w:rPr>
    </w:lvl>
    <w:lvl w:tentative="true" w:tplc="041A0003" w:ilvl="4">
      <w:start w:val="1"/>
      <w:numFmt w:val="bullet"/>
      <w:lvlText w:val="o"/>
      <w:lvlJc w:val="left"/>
      <w:pPr>
        <w:ind w:hanging="360" w:left="3147"/>
      </w:pPr>
      <w:rPr>
        <w:rFonts w:cs="Courier New" w:hAnsi="Courier New" w:ascii="Courier New" w:hint="default"/>
      </w:rPr>
    </w:lvl>
    <w:lvl w:tentative="true" w:tplc="041A0005" w:ilvl="5">
      <w:start w:val="1"/>
      <w:numFmt w:val="bullet"/>
      <w:lvlText w:val=""/>
      <w:lvlJc w:val="left"/>
      <w:pPr>
        <w:ind w:hanging="360" w:left="3867"/>
      </w:pPr>
      <w:rPr>
        <w:rFonts w:hAnsi="Wingdings" w:ascii="Wingdings" w:hint="default"/>
      </w:rPr>
    </w:lvl>
    <w:lvl w:tentative="true" w:tplc="041A0001" w:ilvl="6">
      <w:start w:val="1"/>
      <w:numFmt w:val="bullet"/>
      <w:lvlText w:val=""/>
      <w:lvlJc w:val="left"/>
      <w:pPr>
        <w:ind w:hanging="360" w:left="4587"/>
      </w:pPr>
      <w:rPr>
        <w:rFonts w:hAnsi="Symbol" w:ascii="Symbol" w:hint="default"/>
      </w:rPr>
    </w:lvl>
    <w:lvl w:tentative="true" w:tplc="041A0003" w:ilvl="7">
      <w:start w:val="1"/>
      <w:numFmt w:val="bullet"/>
      <w:lvlText w:val="o"/>
      <w:lvlJc w:val="left"/>
      <w:pPr>
        <w:ind w:hanging="360" w:left="5307"/>
      </w:pPr>
      <w:rPr>
        <w:rFonts w:cs="Courier New" w:hAnsi="Courier New" w:ascii="Courier New" w:hint="default"/>
      </w:rPr>
    </w:lvl>
    <w:lvl w:tentative="true" w:tplc="041A0005" w:ilvl="8">
      <w:start w:val="1"/>
      <w:numFmt w:val="bullet"/>
      <w:lvlText w:val=""/>
      <w:lvlJc w:val="left"/>
      <w:pPr>
        <w:ind w:hanging="360" w:left="6027"/>
      </w:pPr>
      <w:rPr>
        <w:rFonts w:hAnsi="Wingdings" w:ascii="Wingdings" w:hint="default"/>
      </w:rPr>
    </w:lvl>
  </w:abstractNum>
  <w:abstractNum w:abstractNumId="30">
    <w:nsid w:val="53EF357A"/>
    <w:multiLevelType w:val="hybridMultilevel"/>
    <w:tmpl w:val="863E5DA4"/>
    <w:lvl w:tplc="041A000F" w:ilvl="0">
      <w:start w:val="1"/>
      <w:numFmt w:val="decimal"/>
      <w:lvlText w:val="%1."/>
      <w:lvlJc w:val="left"/>
      <w:pPr>
        <w:tabs>
          <w:tab w:pos="1545" w:val="num"/>
        </w:tabs>
        <w:ind w:hanging="360" w:left="1545"/>
      </w:pPr>
      <w:rPr>
        <w:rFonts w:hint="default"/>
      </w:rPr>
    </w:lvl>
    <w:lvl w:tentative="true" w:tplc="041A0003" w:ilvl="1">
      <w:start w:val="1"/>
      <w:numFmt w:val="bullet"/>
      <w:lvlText w:val="o"/>
      <w:lvlJc w:val="left"/>
      <w:pPr>
        <w:tabs>
          <w:tab w:pos="2265" w:val="num"/>
        </w:tabs>
        <w:ind w:hanging="360" w:left="2265"/>
      </w:pPr>
      <w:rPr>
        <w:rFonts w:cs="Courier New" w:hAnsi="Courier New" w:ascii="Courier New" w:hint="default"/>
      </w:rPr>
    </w:lvl>
    <w:lvl w:tentative="true" w:tplc="041A0005" w:ilvl="2">
      <w:start w:val="1"/>
      <w:numFmt w:val="bullet"/>
      <w:lvlText w:val=""/>
      <w:lvlJc w:val="left"/>
      <w:pPr>
        <w:tabs>
          <w:tab w:pos="2985" w:val="num"/>
        </w:tabs>
        <w:ind w:hanging="360" w:left="2985"/>
      </w:pPr>
      <w:rPr>
        <w:rFonts w:hAnsi="Wingdings" w:ascii="Wingdings" w:hint="default"/>
      </w:rPr>
    </w:lvl>
    <w:lvl w:tentative="true" w:tplc="041A0001" w:ilvl="3">
      <w:start w:val="1"/>
      <w:numFmt w:val="bullet"/>
      <w:lvlText w:val=""/>
      <w:lvlJc w:val="left"/>
      <w:pPr>
        <w:tabs>
          <w:tab w:pos="3705" w:val="num"/>
        </w:tabs>
        <w:ind w:hanging="360" w:left="3705"/>
      </w:pPr>
      <w:rPr>
        <w:rFonts w:hAnsi="Symbol" w:ascii="Symbol" w:hint="default"/>
      </w:rPr>
    </w:lvl>
    <w:lvl w:tentative="true" w:tplc="041A0003" w:ilvl="4">
      <w:start w:val="1"/>
      <w:numFmt w:val="bullet"/>
      <w:lvlText w:val="o"/>
      <w:lvlJc w:val="left"/>
      <w:pPr>
        <w:tabs>
          <w:tab w:pos="4425" w:val="num"/>
        </w:tabs>
        <w:ind w:hanging="360" w:left="4425"/>
      </w:pPr>
      <w:rPr>
        <w:rFonts w:cs="Courier New" w:hAnsi="Courier New" w:ascii="Courier New" w:hint="default"/>
      </w:rPr>
    </w:lvl>
    <w:lvl w:tentative="true" w:tplc="041A0005" w:ilvl="5">
      <w:start w:val="1"/>
      <w:numFmt w:val="bullet"/>
      <w:lvlText w:val=""/>
      <w:lvlJc w:val="left"/>
      <w:pPr>
        <w:tabs>
          <w:tab w:pos="5145" w:val="num"/>
        </w:tabs>
        <w:ind w:hanging="360" w:left="5145"/>
      </w:pPr>
      <w:rPr>
        <w:rFonts w:hAnsi="Wingdings" w:ascii="Wingdings" w:hint="default"/>
      </w:rPr>
    </w:lvl>
    <w:lvl w:tentative="true" w:tplc="041A0001" w:ilvl="6">
      <w:start w:val="1"/>
      <w:numFmt w:val="bullet"/>
      <w:lvlText w:val=""/>
      <w:lvlJc w:val="left"/>
      <w:pPr>
        <w:tabs>
          <w:tab w:pos="5865" w:val="num"/>
        </w:tabs>
        <w:ind w:hanging="360" w:left="5865"/>
      </w:pPr>
      <w:rPr>
        <w:rFonts w:hAnsi="Symbol" w:ascii="Symbol" w:hint="default"/>
      </w:rPr>
    </w:lvl>
    <w:lvl w:tentative="true" w:tplc="041A0003" w:ilvl="7">
      <w:start w:val="1"/>
      <w:numFmt w:val="bullet"/>
      <w:lvlText w:val="o"/>
      <w:lvlJc w:val="left"/>
      <w:pPr>
        <w:tabs>
          <w:tab w:pos="6585" w:val="num"/>
        </w:tabs>
        <w:ind w:hanging="360" w:left="6585"/>
      </w:pPr>
      <w:rPr>
        <w:rFonts w:cs="Courier New" w:hAnsi="Courier New" w:ascii="Courier New" w:hint="default"/>
      </w:rPr>
    </w:lvl>
    <w:lvl w:tentative="true" w:tplc="041A0005" w:ilvl="8">
      <w:start w:val="1"/>
      <w:numFmt w:val="bullet"/>
      <w:lvlText w:val=""/>
      <w:lvlJc w:val="left"/>
      <w:pPr>
        <w:tabs>
          <w:tab w:pos="7305" w:val="num"/>
        </w:tabs>
        <w:ind w:hanging="360" w:left="7305"/>
      </w:pPr>
      <w:rPr>
        <w:rFonts w:hAnsi="Wingdings" w:ascii="Wingdings" w:hint="default"/>
      </w:rPr>
    </w:lvl>
  </w:abstractNum>
  <w:abstractNum w:abstractNumId="31">
    <w:nsid w:val="54A86D76"/>
    <w:multiLevelType w:val="hybridMultilevel"/>
    <w:tmpl w:val="07EA0B5E"/>
    <w:lvl w:tplc="5972022A" w:ilvl="0">
      <w:start w:val="2"/>
      <w:numFmt w:val="bullet"/>
      <w:lvlText w:val="-"/>
      <w:lvlJc w:val="left"/>
      <w:pPr>
        <w:tabs>
          <w:tab w:pos="1545" w:val="num"/>
        </w:tabs>
        <w:ind w:hanging="360" w:left="1545"/>
      </w:pPr>
      <w:rPr>
        <w:rFonts w:cs="Arial" w:eastAsia="Times New Roman" w:hAnsi="Century Gothic" w:ascii="Century Gothic" w:hint="default"/>
      </w:rPr>
    </w:lvl>
    <w:lvl w:tentative="true" w:tplc="041A0003" w:ilvl="1">
      <w:start w:val="1"/>
      <w:numFmt w:val="bullet"/>
      <w:lvlText w:val="o"/>
      <w:lvlJc w:val="left"/>
      <w:pPr>
        <w:tabs>
          <w:tab w:pos="2265" w:val="num"/>
        </w:tabs>
        <w:ind w:hanging="360" w:left="2265"/>
      </w:pPr>
      <w:rPr>
        <w:rFonts w:cs="Courier New" w:hAnsi="Courier New" w:ascii="Courier New" w:hint="default"/>
      </w:rPr>
    </w:lvl>
    <w:lvl w:tentative="true" w:tplc="041A0005" w:ilvl="2">
      <w:start w:val="1"/>
      <w:numFmt w:val="bullet"/>
      <w:lvlText w:val=""/>
      <w:lvlJc w:val="left"/>
      <w:pPr>
        <w:tabs>
          <w:tab w:pos="2985" w:val="num"/>
        </w:tabs>
        <w:ind w:hanging="360" w:left="2985"/>
      </w:pPr>
      <w:rPr>
        <w:rFonts w:hAnsi="Wingdings" w:ascii="Wingdings" w:hint="default"/>
      </w:rPr>
    </w:lvl>
    <w:lvl w:tentative="true" w:tplc="041A0001" w:ilvl="3">
      <w:start w:val="1"/>
      <w:numFmt w:val="bullet"/>
      <w:lvlText w:val=""/>
      <w:lvlJc w:val="left"/>
      <w:pPr>
        <w:tabs>
          <w:tab w:pos="3705" w:val="num"/>
        </w:tabs>
        <w:ind w:hanging="360" w:left="3705"/>
      </w:pPr>
      <w:rPr>
        <w:rFonts w:hAnsi="Symbol" w:ascii="Symbol" w:hint="default"/>
      </w:rPr>
    </w:lvl>
    <w:lvl w:tentative="true" w:tplc="041A0003" w:ilvl="4">
      <w:start w:val="1"/>
      <w:numFmt w:val="bullet"/>
      <w:lvlText w:val="o"/>
      <w:lvlJc w:val="left"/>
      <w:pPr>
        <w:tabs>
          <w:tab w:pos="4425" w:val="num"/>
        </w:tabs>
        <w:ind w:hanging="360" w:left="4425"/>
      </w:pPr>
      <w:rPr>
        <w:rFonts w:cs="Courier New" w:hAnsi="Courier New" w:ascii="Courier New" w:hint="default"/>
      </w:rPr>
    </w:lvl>
    <w:lvl w:tentative="true" w:tplc="041A0005" w:ilvl="5">
      <w:start w:val="1"/>
      <w:numFmt w:val="bullet"/>
      <w:lvlText w:val=""/>
      <w:lvlJc w:val="left"/>
      <w:pPr>
        <w:tabs>
          <w:tab w:pos="5145" w:val="num"/>
        </w:tabs>
        <w:ind w:hanging="360" w:left="5145"/>
      </w:pPr>
      <w:rPr>
        <w:rFonts w:hAnsi="Wingdings" w:ascii="Wingdings" w:hint="default"/>
      </w:rPr>
    </w:lvl>
    <w:lvl w:tentative="true" w:tplc="041A0001" w:ilvl="6">
      <w:start w:val="1"/>
      <w:numFmt w:val="bullet"/>
      <w:lvlText w:val=""/>
      <w:lvlJc w:val="left"/>
      <w:pPr>
        <w:tabs>
          <w:tab w:pos="5865" w:val="num"/>
        </w:tabs>
        <w:ind w:hanging="360" w:left="5865"/>
      </w:pPr>
      <w:rPr>
        <w:rFonts w:hAnsi="Symbol" w:ascii="Symbol" w:hint="default"/>
      </w:rPr>
    </w:lvl>
    <w:lvl w:tentative="true" w:tplc="041A0003" w:ilvl="7">
      <w:start w:val="1"/>
      <w:numFmt w:val="bullet"/>
      <w:lvlText w:val="o"/>
      <w:lvlJc w:val="left"/>
      <w:pPr>
        <w:tabs>
          <w:tab w:pos="6585" w:val="num"/>
        </w:tabs>
        <w:ind w:hanging="360" w:left="6585"/>
      </w:pPr>
      <w:rPr>
        <w:rFonts w:cs="Courier New" w:hAnsi="Courier New" w:ascii="Courier New" w:hint="default"/>
      </w:rPr>
    </w:lvl>
    <w:lvl w:tentative="true" w:tplc="041A0005" w:ilvl="8">
      <w:start w:val="1"/>
      <w:numFmt w:val="bullet"/>
      <w:lvlText w:val=""/>
      <w:lvlJc w:val="left"/>
      <w:pPr>
        <w:tabs>
          <w:tab w:pos="7305" w:val="num"/>
        </w:tabs>
        <w:ind w:hanging="360" w:left="7305"/>
      </w:pPr>
      <w:rPr>
        <w:rFonts w:hAnsi="Wingdings" w:ascii="Wingdings" w:hint="default"/>
      </w:rPr>
    </w:lvl>
  </w:abstractNum>
  <w:abstractNum w:abstractNumId="32">
    <w:nsid w:val="59BB32C6"/>
    <w:multiLevelType w:val="hybridMultilevel"/>
    <w:tmpl w:val="00425844"/>
    <w:lvl w:tplc="FE14DD0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D8C0703"/>
    <w:multiLevelType w:val="hybridMultilevel"/>
    <w:tmpl w:val="EF4CC0E0"/>
    <w:lvl w:tplc="8BE43D5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60613FC8"/>
    <w:multiLevelType w:val="hybridMultilevel"/>
    <w:tmpl w:val="49A6D8DA"/>
    <w:lvl w:tplc="92D43890"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64D63D74"/>
    <w:multiLevelType w:val="hybridMultilevel"/>
    <w:tmpl w:val="0C9E8BA0"/>
    <w:lvl w:tplc="8CDEA62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684D240B"/>
    <w:multiLevelType w:val="hybridMultilevel"/>
    <w:tmpl w:val="F1FCF7EA"/>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7">
    <w:nsid w:val="69117B2D"/>
    <w:multiLevelType w:val="hybridMultilevel"/>
    <w:tmpl w:val="5F361C5E"/>
    <w:lvl w:tplc="041A0017" w:ilvl="0">
      <w:start w:val="1"/>
      <w:numFmt w:val="lowerLetter"/>
      <w:lvlText w:val="%1)"/>
      <w:lvlJc w:val="left"/>
      <w:pPr>
        <w:tabs>
          <w:tab w:pos="720" w:val="num"/>
        </w:tabs>
        <w:ind w:hanging="360" w:left="720"/>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8">
    <w:nsid w:val="69496EE3"/>
    <w:multiLevelType w:val="hybridMultilevel"/>
    <w:tmpl w:val="D1CCFB30"/>
    <w:lvl w:tplc="178CD3A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69E66E5D"/>
    <w:multiLevelType w:val="hybridMultilevel"/>
    <w:tmpl w:val="0A826628"/>
    <w:lvl w:tplc="FDFA2D24" w:ilvl="0">
      <w:start w:val="11"/>
      <w:numFmt w:val="bullet"/>
      <w:lvlText w:val="-"/>
      <w:lvlJc w:val="left"/>
      <w:pPr>
        <w:ind w:hanging="360" w:left="720"/>
      </w:pPr>
      <w:rPr>
        <w:rFonts w:cs="Times New Roman"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6BA27637"/>
    <w:multiLevelType w:val="hybridMultilevel"/>
    <w:tmpl w:val="AAC4C52A"/>
    <w:lvl w:tplc="630EA404" w:ilvl="0">
      <w:start w:val="11"/>
      <w:numFmt w:val="bullet"/>
      <w:lvlText w:val="-"/>
      <w:lvlJc w:val="left"/>
      <w:pPr>
        <w:ind w:hanging="360" w:left="720"/>
      </w:pPr>
      <w:rPr>
        <w:rFonts w:cs="Times New Roman"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1">
    <w:nsid w:val="6D257A40"/>
    <w:multiLevelType w:val="hybridMultilevel"/>
    <w:tmpl w:val="C1A09586"/>
    <w:lvl w:tplc="CDAE3E4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2">
    <w:nsid w:val="6F6C48EF"/>
    <w:multiLevelType w:val="hybridMultilevel"/>
    <w:tmpl w:val="3BD6FAF6"/>
    <w:lvl w:tplc="52A02B7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70443385"/>
    <w:multiLevelType w:val="hybridMultilevel"/>
    <w:tmpl w:val="5F9C4A60"/>
    <w:lvl w:tplc="A14EC35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749D0E0F"/>
    <w:multiLevelType w:val="hybridMultilevel"/>
    <w:tmpl w:val="C4A8EFE6"/>
    <w:lvl w:tplc="F59E4D2A" w:ilvl="0">
      <w:start w:val="232"/>
      <w:numFmt w:val="bullet"/>
      <w:lvlText w:val="-"/>
      <w:lvlJc w:val="left"/>
      <w:pPr>
        <w:ind w:hanging="360" w:left="720"/>
      </w:pPr>
      <w:rPr>
        <w:rFonts w:eastAsia="Times New Roman" w:hAnsi="Calibri" w:ascii="Calibri"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5">
    <w:nsid w:val="7EC478FA"/>
    <w:multiLevelType w:val="hybridMultilevel"/>
    <w:tmpl w:val="B970B22A"/>
    <w:lvl w:tplc="041A0001" w:ilvl="0">
      <w:start w:val="1"/>
      <w:numFmt w:val="bullet"/>
      <w:lvlText w:val=""/>
      <w:lvlJc w:val="left"/>
      <w:pPr>
        <w:tabs>
          <w:tab w:pos="1905" w:val="num"/>
        </w:tabs>
        <w:ind w:hanging="360" w:left="1905"/>
      </w:pPr>
      <w:rPr>
        <w:rFonts w:hAnsi="Symbol" w:ascii="Symbol" w:hint="default"/>
      </w:rPr>
    </w:lvl>
    <w:lvl w:tentative="true" w:tplc="041A0003" w:ilvl="1">
      <w:start w:val="1"/>
      <w:numFmt w:val="bullet"/>
      <w:lvlText w:val="o"/>
      <w:lvlJc w:val="left"/>
      <w:pPr>
        <w:tabs>
          <w:tab w:pos="2625" w:val="num"/>
        </w:tabs>
        <w:ind w:hanging="360" w:left="2625"/>
      </w:pPr>
      <w:rPr>
        <w:rFonts w:cs="Courier New" w:hAnsi="Courier New" w:ascii="Courier New" w:hint="default"/>
      </w:rPr>
    </w:lvl>
    <w:lvl w:tentative="true" w:tplc="041A0005" w:ilvl="2">
      <w:start w:val="1"/>
      <w:numFmt w:val="bullet"/>
      <w:lvlText w:val=""/>
      <w:lvlJc w:val="left"/>
      <w:pPr>
        <w:tabs>
          <w:tab w:pos="3345" w:val="num"/>
        </w:tabs>
        <w:ind w:hanging="360" w:left="3345"/>
      </w:pPr>
      <w:rPr>
        <w:rFonts w:hAnsi="Wingdings" w:ascii="Wingdings" w:hint="default"/>
      </w:rPr>
    </w:lvl>
    <w:lvl w:tentative="true" w:tplc="041A0001" w:ilvl="3">
      <w:start w:val="1"/>
      <w:numFmt w:val="bullet"/>
      <w:lvlText w:val=""/>
      <w:lvlJc w:val="left"/>
      <w:pPr>
        <w:tabs>
          <w:tab w:pos="4065" w:val="num"/>
        </w:tabs>
        <w:ind w:hanging="360" w:left="4065"/>
      </w:pPr>
      <w:rPr>
        <w:rFonts w:hAnsi="Symbol" w:ascii="Symbol" w:hint="default"/>
      </w:rPr>
    </w:lvl>
    <w:lvl w:tentative="true" w:tplc="041A0003" w:ilvl="4">
      <w:start w:val="1"/>
      <w:numFmt w:val="bullet"/>
      <w:lvlText w:val="o"/>
      <w:lvlJc w:val="left"/>
      <w:pPr>
        <w:tabs>
          <w:tab w:pos="4785" w:val="num"/>
        </w:tabs>
        <w:ind w:hanging="360" w:left="4785"/>
      </w:pPr>
      <w:rPr>
        <w:rFonts w:cs="Courier New" w:hAnsi="Courier New" w:ascii="Courier New" w:hint="default"/>
      </w:rPr>
    </w:lvl>
    <w:lvl w:tentative="true" w:tplc="041A0005" w:ilvl="5">
      <w:start w:val="1"/>
      <w:numFmt w:val="bullet"/>
      <w:lvlText w:val=""/>
      <w:lvlJc w:val="left"/>
      <w:pPr>
        <w:tabs>
          <w:tab w:pos="5505" w:val="num"/>
        </w:tabs>
        <w:ind w:hanging="360" w:left="5505"/>
      </w:pPr>
      <w:rPr>
        <w:rFonts w:hAnsi="Wingdings" w:ascii="Wingdings" w:hint="default"/>
      </w:rPr>
    </w:lvl>
    <w:lvl w:tentative="true" w:tplc="041A0001" w:ilvl="6">
      <w:start w:val="1"/>
      <w:numFmt w:val="bullet"/>
      <w:lvlText w:val=""/>
      <w:lvlJc w:val="left"/>
      <w:pPr>
        <w:tabs>
          <w:tab w:pos="6225" w:val="num"/>
        </w:tabs>
        <w:ind w:hanging="360" w:left="6225"/>
      </w:pPr>
      <w:rPr>
        <w:rFonts w:hAnsi="Symbol" w:ascii="Symbol" w:hint="default"/>
      </w:rPr>
    </w:lvl>
    <w:lvl w:tentative="true" w:tplc="041A0003" w:ilvl="7">
      <w:start w:val="1"/>
      <w:numFmt w:val="bullet"/>
      <w:lvlText w:val="o"/>
      <w:lvlJc w:val="left"/>
      <w:pPr>
        <w:tabs>
          <w:tab w:pos="6945" w:val="num"/>
        </w:tabs>
        <w:ind w:hanging="360" w:left="6945"/>
      </w:pPr>
      <w:rPr>
        <w:rFonts w:cs="Courier New" w:hAnsi="Courier New" w:ascii="Courier New" w:hint="default"/>
      </w:rPr>
    </w:lvl>
    <w:lvl w:tentative="true" w:tplc="041A0005" w:ilvl="8">
      <w:start w:val="1"/>
      <w:numFmt w:val="bullet"/>
      <w:lvlText w:val=""/>
      <w:lvlJc w:val="left"/>
      <w:pPr>
        <w:tabs>
          <w:tab w:pos="7665" w:val="num"/>
        </w:tabs>
        <w:ind w:hanging="360" w:left="7665"/>
      </w:pPr>
      <w:rPr>
        <w:rFonts w:hAnsi="Wingdings" w:ascii="Wingdings" w:hint="default"/>
      </w:rPr>
    </w:lvl>
  </w:abstractNum>
  <w:abstractNum w:abstractNumId="46">
    <w:nsid w:val="7F98499B"/>
    <w:multiLevelType w:val="hybridMultilevel"/>
    <w:tmpl w:val="9B7A282E"/>
    <w:lvl w:tplc="0AA4845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34"/>
  </w:num>
  <w:num w:numId="2">
    <w:abstractNumId w:val="25"/>
  </w:num>
  <w:num w:numId="3">
    <w:abstractNumId w:val="46"/>
  </w:num>
  <w:num w:numId="4">
    <w:abstractNumId w:val="3"/>
  </w:num>
  <w:num w:numId="5">
    <w:abstractNumId w:val="5"/>
  </w:num>
  <w:num w:numId="6">
    <w:abstractNumId w:val="4"/>
  </w:num>
  <w:num w:numId="7">
    <w:abstractNumId w:val="15"/>
  </w:num>
  <w:num w:numId="8">
    <w:abstractNumId w:val="12"/>
  </w:num>
  <w:num w:numId="9">
    <w:abstractNumId w:val="44"/>
  </w:num>
  <w:num w:numId="10">
    <w:abstractNumId w:val="23"/>
  </w:num>
  <w:num w:numId="11">
    <w:abstractNumId w:val="37"/>
  </w:num>
  <w:num w:numId="12">
    <w:abstractNumId w:val="26"/>
  </w:num>
  <w:num w:numId="13">
    <w:abstractNumId w:val="2"/>
  </w:num>
  <w:num w:numId="14">
    <w:abstractNumId w:val="24"/>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2"/>
  </w:num>
  <w:num w:numId="18">
    <w:abstractNumId w:val="27"/>
  </w:num>
  <w:num w:numId="19">
    <w:abstractNumId w:val="33"/>
  </w:num>
  <w:num w:numId="20">
    <w:abstractNumId w:val="6"/>
  </w:num>
  <w:num w:numId="21">
    <w:abstractNumId w:val="8"/>
  </w:num>
  <w:num w:numId="22">
    <w:abstractNumId w:val="20"/>
  </w:num>
  <w:num w:numId="23">
    <w:abstractNumId w:val="38"/>
  </w:num>
  <w:num w:numId="24">
    <w:abstractNumId w:val="16"/>
  </w:num>
  <w:num w:numId="25">
    <w:abstractNumId w:val="32"/>
  </w:num>
  <w:num w:numId="26">
    <w:abstractNumId w:val="35"/>
  </w:num>
  <w:num w:numId="27">
    <w:abstractNumId w:val="43"/>
  </w:num>
  <w:num w:numId="28">
    <w:abstractNumId w:val="10"/>
  </w:num>
  <w:num w:numId="29">
    <w:abstractNumId w:val="42"/>
  </w:num>
  <w:num w:numId="30">
    <w:abstractNumId w:val="41"/>
  </w:num>
  <w:num w:numId="31">
    <w:abstractNumId w:val="11"/>
  </w:num>
  <w:num w:numId="32">
    <w:abstractNumId w:val="9"/>
  </w:num>
  <w:num w:numId="33">
    <w:abstractNumId w:val="13"/>
  </w:num>
  <w:num w:numId="34">
    <w:abstractNumId w:val="18"/>
  </w:num>
  <w:num w:numId="35">
    <w:abstractNumId w:val="14"/>
  </w:num>
  <w:num w:numId="36">
    <w:abstractNumId w:val="7"/>
  </w:num>
  <w:num w:numId="37">
    <w:abstractNumId w:val="28"/>
  </w:num>
  <w:num w:numId="38">
    <w:abstractNumId w:val="31"/>
  </w:num>
  <w:num w:numId="39">
    <w:abstractNumId w:val="21"/>
  </w:num>
  <w:num w:numId="40">
    <w:abstractNumId w:val="30"/>
  </w:num>
  <w:num w:numId="41">
    <w:abstractNumId w:val="45"/>
  </w:num>
  <w:num w:numId="42">
    <w:abstractNumId w:val="36"/>
  </w:num>
  <w:num w:numId="43">
    <w:abstractNumId w:val="19"/>
  </w:num>
  <w:num w:numId="44">
    <w:abstractNumId w:val="39"/>
  </w:num>
  <w:num w:numId="45">
    <w:abstractNumId w:val="29"/>
  </w:num>
  <w:num w:numId="46">
    <w:abstractNumId w:val="17"/>
  </w:num>
  <w:num w:numId="47">
    <w:abstractNumId w:val="4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53E3"/>
    <w:rsid w:val="00014D80"/>
    <w:rsid w:val="000179C7"/>
    <w:rsid w:val="00021A97"/>
    <w:rsid w:val="000223F8"/>
    <w:rsid w:val="000226BC"/>
    <w:rsid w:val="00026E44"/>
    <w:rsid w:val="00036C64"/>
    <w:rsid w:val="00037FC9"/>
    <w:rsid w:val="00042443"/>
    <w:rsid w:val="000517AC"/>
    <w:rsid w:val="00062710"/>
    <w:rsid w:val="00066E49"/>
    <w:rsid w:val="000811FC"/>
    <w:rsid w:val="0008139F"/>
    <w:rsid w:val="00085328"/>
    <w:rsid w:val="00091288"/>
    <w:rsid w:val="000A2DB7"/>
    <w:rsid w:val="000C4975"/>
    <w:rsid w:val="000F22F7"/>
    <w:rsid w:val="000F22F9"/>
    <w:rsid w:val="000F5C00"/>
    <w:rsid w:val="000F6A16"/>
    <w:rsid w:val="00101B9E"/>
    <w:rsid w:val="00103954"/>
    <w:rsid w:val="00107865"/>
    <w:rsid w:val="001225CB"/>
    <w:rsid w:val="00126B49"/>
    <w:rsid w:val="001335CC"/>
    <w:rsid w:val="001476CC"/>
    <w:rsid w:val="001529FC"/>
    <w:rsid w:val="00164232"/>
    <w:rsid w:val="00170D3E"/>
    <w:rsid w:val="001757F8"/>
    <w:rsid w:val="00180F72"/>
    <w:rsid w:val="001923E6"/>
    <w:rsid w:val="001B1B9F"/>
    <w:rsid w:val="001C3306"/>
    <w:rsid w:val="001D440C"/>
    <w:rsid w:val="001D56F9"/>
    <w:rsid w:val="001E28F1"/>
    <w:rsid w:val="001E3294"/>
    <w:rsid w:val="001E4A85"/>
    <w:rsid w:val="001F3895"/>
    <w:rsid w:val="001F7326"/>
    <w:rsid w:val="00215708"/>
    <w:rsid w:val="00226D61"/>
    <w:rsid w:val="00237430"/>
    <w:rsid w:val="002411A5"/>
    <w:rsid w:val="002422CD"/>
    <w:rsid w:val="00247746"/>
    <w:rsid w:val="002510AE"/>
    <w:rsid w:val="00272A8B"/>
    <w:rsid w:val="00285D6F"/>
    <w:rsid w:val="00287050"/>
    <w:rsid w:val="00292C06"/>
    <w:rsid w:val="002A6F27"/>
    <w:rsid w:val="002C66D0"/>
    <w:rsid w:val="002C7888"/>
    <w:rsid w:val="002E06C1"/>
    <w:rsid w:val="002E1765"/>
    <w:rsid w:val="002E7B01"/>
    <w:rsid w:val="00304F52"/>
    <w:rsid w:val="00333A5A"/>
    <w:rsid w:val="00341ACD"/>
    <w:rsid w:val="00354B27"/>
    <w:rsid w:val="00354BA5"/>
    <w:rsid w:val="00360CB7"/>
    <w:rsid w:val="0036737A"/>
    <w:rsid w:val="00372BAA"/>
    <w:rsid w:val="003905F0"/>
    <w:rsid w:val="003A19D8"/>
    <w:rsid w:val="003B0395"/>
    <w:rsid w:val="003B1587"/>
    <w:rsid w:val="003C4464"/>
    <w:rsid w:val="003C768D"/>
    <w:rsid w:val="003D0D2C"/>
    <w:rsid w:val="003E2606"/>
    <w:rsid w:val="003F054E"/>
    <w:rsid w:val="003F27DC"/>
    <w:rsid w:val="003F4934"/>
    <w:rsid w:val="004009E8"/>
    <w:rsid w:val="0040710E"/>
    <w:rsid w:val="0041301F"/>
    <w:rsid w:val="00415AB7"/>
    <w:rsid w:val="004175BA"/>
    <w:rsid w:val="00423A5A"/>
    <w:rsid w:val="00431D7D"/>
    <w:rsid w:val="00432AA4"/>
    <w:rsid w:val="00433539"/>
    <w:rsid w:val="00437BB0"/>
    <w:rsid w:val="004434F8"/>
    <w:rsid w:val="00453E0D"/>
    <w:rsid w:val="00454BAF"/>
    <w:rsid w:val="00470C81"/>
    <w:rsid w:val="004775DB"/>
    <w:rsid w:val="004846A4"/>
    <w:rsid w:val="004850D1"/>
    <w:rsid w:val="00485224"/>
    <w:rsid w:val="00485C05"/>
    <w:rsid w:val="00493981"/>
    <w:rsid w:val="0049792E"/>
    <w:rsid w:val="004C744D"/>
    <w:rsid w:val="004D2973"/>
    <w:rsid w:val="004E6C67"/>
    <w:rsid w:val="004E77A7"/>
    <w:rsid w:val="004F24AB"/>
    <w:rsid w:val="004F3783"/>
    <w:rsid w:val="00501DF4"/>
    <w:rsid w:val="00503EBF"/>
    <w:rsid w:val="005155D7"/>
    <w:rsid w:val="00517FAA"/>
    <w:rsid w:val="00531983"/>
    <w:rsid w:val="005376B6"/>
    <w:rsid w:val="0054440C"/>
    <w:rsid w:val="00546222"/>
    <w:rsid w:val="0055552E"/>
    <w:rsid w:val="005611F0"/>
    <w:rsid w:val="00587523"/>
    <w:rsid w:val="005B2CC1"/>
    <w:rsid w:val="005D107D"/>
    <w:rsid w:val="005D2EB3"/>
    <w:rsid w:val="005D3D30"/>
    <w:rsid w:val="005E1033"/>
    <w:rsid w:val="0060274C"/>
    <w:rsid w:val="00610957"/>
    <w:rsid w:val="00630F00"/>
    <w:rsid w:val="00634DE0"/>
    <w:rsid w:val="00634E69"/>
    <w:rsid w:val="00651F3C"/>
    <w:rsid w:val="00653E47"/>
    <w:rsid w:val="00661968"/>
    <w:rsid w:val="006622FB"/>
    <w:rsid w:val="00676E6D"/>
    <w:rsid w:val="00684080"/>
    <w:rsid w:val="006925C1"/>
    <w:rsid w:val="006A4835"/>
    <w:rsid w:val="006A5245"/>
    <w:rsid w:val="006B4988"/>
    <w:rsid w:val="006B5233"/>
    <w:rsid w:val="006C079F"/>
    <w:rsid w:val="006D1CC5"/>
    <w:rsid w:val="006E3BAA"/>
    <w:rsid w:val="006E63BC"/>
    <w:rsid w:val="006E6B7E"/>
    <w:rsid w:val="006F025B"/>
    <w:rsid w:val="00711211"/>
    <w:rsid w:val="00722406"/>
    <w:rsid w:val="00724F42"/>
    <w:rsid w:val="0073166A"/>
    <w:rsid w:val="007601CC"/>
    <w:rsid w:val="007705DE"/>
    <w:rsid w:val="00774F85"/>
    <w:rsid w:val="00780244"/>
    <w:rsid w:val="00782129"/>
    <w:rsid w:val="00790D03"/>
    <w:rsid w:val="0079435C"/>
    <w:rsid w:val="007A15FB"/>
    <w:rsid w:val="007A4BBE"/>
    <w:rsid w:val="007B5853"/>
    <w:rsid w:val="007B6B82"/>
    <w:rsid w:val="007B7505"/>
    <w:rsid w:val="007C4350"/>
    <w:rsid w:val="007C77CF"/>
    <w:rsid w:val="007D00F3"/>
    <w:rsid w:val="007D5BD2"/>
    <w:rsid w:val="007E556E"/>
    <w:rsid w:val="007E5623"/>
    <w:rsid w:val="007F6ACD"/>
    <w:rsid w:val="008009C2"/>
    <w:rsid w:val="00800E4C"/>
    <w:rsid w:val="00806922"/>
    <w:rsid w:val="00811173"/>
    <w:rsid w:val="00811A32"/>
    <w:rsid w:val="00817035"/>
    <w:rsid w:val="0082786A"/>
    <w:rsid w:val="0083512E"/>
    <w:rsid w:val="0083545C"/>
    <w:rsid w:val="00840202"/>
    <w:rsid w:val="00840FA0"/>
    <w:rsid w:val="00853E6B"/>
    <w:rsid w:val="00854864"/>
    <w:rsid w:val="00855CF5"/>
    <w:rsid w:val="00872037"/>
    <w:rsid w:val="0088685A"/>
    <w:rsid w:val="008955B7"/>
    <w:rsid w:val="00896FA4"/>
    <w:rsid w:val="008A3D95"/>
    <w:rsid w:val="008B32B0"/>
    <w:rsid w:val="008D0E63"/>
    <w:rsid w:val="008E31AC"/>
    <w:rsid w:val="008F4356"/>
    <w:rsid w:val="00910DBC"/>
    <w:rsid w:val="00917C21"/>
    <w:rsid w:val="00937DA2"/>
    <w:rsid w:val="0094133F"/>
    <w:rsid w:val="0094290F"/>
    <w:rsid w:val="00950980"/>
    <w:rsid w:val="00956491"/>
    <w:rsid w:val="00960601"/>
    <w:rsid w:val="009630AA"/>
    <w:rsid w:val="009741FA"/>
    <w:rsid w:val="00995284"/>
    <w:rsid w:val="009A378D"/>
    <w:rsid w:val="009A3DB3"/>
    <w:rsid w:val="009A7C38"/>
    <w:rsid w:val="009B60BB"/>
    <w:rsid w:val="009C2003"/>
    <w:rsid w:val="009C26F4"/>
    <w:rsid w:val="009C3D6D"/>
    <w:rsid w:val="009C4D80"/>
    <w:rsid w:val="009D57E8"/>
    <w:rsid w:val="009D5D68"/>
    <w:rsid w:val="009E78DE"/>
    <w:rsid w:val="009F3216"/>
    <w:rsid w:val="009F6059"/>
    <w:rsid w:val="00A41302"/>
    <w:rsid w:val="00A47382"/>
    <w:rsid w:val="00A476CA"/>
    <w:rsid w:val="00A511E0"/>
    <w:rsid w:val="00A51825"/>
    <w:rsid w:val="00A522C4"/>
    <w:rsid w:val="00A5623E"/>
    <w:rsid w:val="00A576C1"/>
    <w:rsid w:val="00A81A06"/>
    <w:rsid w:val="00A90B61"/>
    <w:rsid w:val="00AA4D05"/>
    <w:rsid w:val="00AB4FAE"/>
    <w:rsid w:val="00AC3E29"/>
    <w:rsid w:val="00AC4371"/>
    <w:rsid w:val="00AC611B"/>
    <w:rsid w:val="00AD7E5F"/>
    <w:rsid w:val="00AE6625"/>
    <w:rsid w:val="00AE7348"/>
    <w:rsid w:val="00AE763D"/>
    <w:rsid w:val="00AF0757"/>
    <w:rsid w:val="00B00C27"/>
    <w:rsid w:val="00B206AC"/>
    <w:rsid w:val="00B26C6A"/>
    <w:rsid w:val="00B31A23"/>
    <w:rsid w:val="00B4045C"/>
    <w:rsid w:val="00B4097F"/>
    <w:rsid w:val="00B44FE6"/>
    <w:rsid w:val="00B627B5"/>
    <w:rsid w:val="00B65804"/>
    <w:rsid w:val="00B71902"/>
    <w:rsid w:val="00B9464F"/>
    <w:rsid w:val="00BA7ACB"/>
    <w:rsid w:val="00BB0EB1"/>
    <w:rsid w:val="00BB2370"/>
    <w:rsid w:val="00BB6888"/>
    <w:rsid w:val="00BC36F6"/>
    <w:rsid w:val="00BD1056"/>
    <w:rsid w:val="00BD4DFC"/>
    <w:rsid w:val="00BD79F4"/>
    <w:rsid w:val="00BF2430"/>
    <w:rsid w:val="00C11A24"/>
    <w:rsid w:val="00C1314F"/>
    <w:rsid w:val="00C3023C"/>
    <w:rsid w:val="00C32EBF"/>
    <w:rsid w:val="00C46231"/>
    <w:rsid w:val="00C72870"/>
    <w:rsid w:val="00C87A66"/>
    <w:rsid w:val="00C87BF7"/>
    <w:rsid w:val="00C90B39"/>
    <w:rsid w:val="00CA0650"/>
    <w:rsid w:val="00CA399C"/>
    <w:rsid w:val="00CA7012"/>
    <w:rsid w:val="00CB199C"/>
    <w:rsid w:val="00CC57BF"/>
    <w:rsid w:val="00CD5ED2"/>
    <w:rsid w:val="00CD601C"/>
    <w:rsid w:val="00CF158D"/>
    <w:rsid w:val="00CF3DBC"/>
    <w:rsid w:val="00D12E3A"/>
    <w:rsid w:val="00D13D2F"/>
    <w:rsid w:val="00D21629"/>
    <w:rsid w:val="00D234DB"/>
    <w:rsid w:val="00D2697B"/>
    <w:rsid w:val="00D31356"/>
    <w:rsid w:val="00D45980"/>
    <w:rsid w:val="00D476C1"/>
    <w:rsid w:val="00D65A4C"/>
    <w:rsid w:val="00D743C4"/>
    <w:rsid w:val="00D75B74"/>
    <w:rsid w:val="00D846BA"/>
    <w:rsid w:val="00D85747"/>
    <w:rsid w:val="00D86A7E"/>
    <w:rsid w:val="00DA237A"/>
    <w:rsid w:val="00DA4C11"/>
    <w:rsid w:val="00DB5315"/>
    <w:rsid w:val="00DB6D33"/>
    <w:rsid w:val="00DC0D74"/>
    <w:rsid w:val="00DC41F2"/>
    <w:rsid w:val="00DE7F89"/>
    <w:rsid w:val="00E0448E"/>
    <w:rsid w:val="00E124DA"/>
    <w:rsid w:val="00E16A6A"/>
    <w:rsid w:val="00E23B49"/>
    <w:rsid w:val="00E24F94"/>
    <w:rsid w:val="00E320F7"/>
    <w:rsid w:val="00E33521"/>
    <w:rsid w:val="00E33590"/>
    <w:rsid w:val="00E33802"/>
    <w:rsid w:val="00E34374"/>
    <w:rsid w:val="00E5518C"/>
    <w:rsid w:val="00E553E3"/>
    <w:rsid w:val="00E57B63"/>
    <w:rsid w:val="00E74A2D"/>
    <w:rsid w:val="00E74ED3"/>
    <w:rsid w:val="00E825FC"/>
    <w:rsid w:val="00E9014D"/>
    <w:rsid w:val="00EA18BC"/>
    <w:rsid w:val="00EA4B03"/>
    <w:rsid w:val="00EA7B0A"/>
    <w:rsid w:val="00EB0F0D"/>
    <w:rsid w:val="00EB4F83"/>
    <w:rsid w:val="00ED7889"/>
    <w:rsid w:val="00F00894"/>
    <w:rsid w:val="00F06035"/>
    <w:rsid w:val="00F136DD"/>
    <w:rsid w:val="00F13A1D"/>
    <w:rsid w:val="00F14654"/>
    <w:rsid w:val="00F154D2"/>
    <w:rsid w:val="00F256DA"/>
    <w:rsid w:val="00F41D38"/>
    <w:rsid w:val="00F50BD7"/>
    <w:rsid w:val="00F61935"/>
    <w:rsid w:val="00F760E1"/>
    <w:rsid w:val="00F8280F"/>
    <w:rsid w:val="00F86054"/>
    <w:rsid w:val="00F9061A"/>
    <w:rsid w:val="00FA1371"/>
    <w:rsid w:val="00FC0846"/>
    <w:rsid w:val="00FC4924"/>
    <w:rsid w:val="00FD6525"/>
    <w:rsid w:val="00FE6B65"/>
    <w:rsid w:val="00FF1E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uiPriority="9"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annotation text"/>
    <w:lsdException w:uiPriority="99" w:name="header"/>
    <w:lsdException w:uiPriority="99" w:name="footer"/>
    <w:lsdException w:qFormat="true" w:name="caption"/>
    <w:lsdException w:uiPriority="99" w:name="annotation reference"/>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uiPriority="99" w:name="Body Text"/>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uiPriority="22" w:name="Strong"/>
    <w:lsdException w:qFormat="true" w:unhideWhenUsed="false" w:semiHidden="false" w:name="Emphasis"/>
    <w:lsdException w:uiPriority="99" w:name="annotation subject"/>
    <w:lsdException w:uiPriority="99" w:name="No List"/>
    <w:lsdException w:uiPriority="99" w:name="Balloon Text"/>
    <w:lsdException w:unhideWhenUsed="false" w:semiHidden="false" w:uiPriority="9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99"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uiPriority w:val="9"/>
    <w:qFormat/>
    <w:rsid w:val="00950980"/>
    <w:pPr>
      <w:spacing w:lineRule="atLeast" w:line="360" w:afterAutospacing="true" w:after="100" w:beforeAutospacing="true" w:before="100"/>
      <w:outlineLvl w:val="0"/>
    </w:pPr>
    <w:rPr>
      <w:b/>
      <w:bCs/>
      <w:color w:val="666666"/>
      <w:kern w:val="36"/>
      <w:sz w:val="36"/>
      <w:szCs w:val="36"/>
      <w:lang w:eastAsia="x-none" w:val="en-US"/>
    </w:rPr>
  </w:style>
  <w:style w:styleId="Naslov4" w:type="paragraph">
    <w:name w:val="heading 4"/>
    <w:basedOn w:val="Normal"/>
    <w:next w:val="Normal"/>
    <w:link w:val="Naslov4Char"/>
    <w:qFormat/>
    <w:rsid w:val="00950980"/>
    <w:pPr>
      <w:keepNext/>
      <w:spacing w:lineRule="auto" w:line="276" w:after="60" w:before="240"/>
      <w:outlineLvl w:val="3"/>
    </w:pPr>
    <w:rPr>
      <w:rFonts w:eastAsia="Calibri"/>
      <w:b/>
      <w:bCs/>
      <w:sz w:val="28"/>
      <w:szCs w:val="28"/>
      <w:lang w:eastAsia="x-none"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sid w:val="00E553E3"/>
    <w:rPr>
      <w:color w:val="0000FF"/>
      <w:u w:val="single"/>
    </w:rPr>
  </w:style>
  <w:style w:styleId="Reetkatablice" w:type="table">
    <w:name w:val="Table Grid"/>
    <w:basedOn w:val="Obinatablica"/>
    <w:uiPriority w:val="99"/>
    <w:rsid w:val="00E33521"/>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rsid w:val="005D2EB3"/>
    <w:rPr>
      <w:rFonts w:cs="Tahoma" w:hAnsi="Tahoma" w:ascii="Tahoma"/>
      <w:sz w:val="16"/>
      <w:szCs w:val="16"/>
    </w:rPr>
  </w:style>
  <w:style w:customStyle="true" w:styleId="TekstbaloniaChar" w:type="character">
    <w:name w:val="Tekst balončića Char"/>
    <w:link w:val="Tekstbalonia"/>
    <w:uiPriority w:val="99"/>
    <w:rsid w:val="005D2EB3"/>
    <w:rPr>
      <w:rFonts w:cs="Tahoma" w:hAnsi="Tahoma" w:ascii="Tahoma"/>
      <w:sz w:val="16"/>
      <w:szCs w:val="16"/>
      <w:lang w:eastAsia="en-US"/>
    </w:rPr>
  </w:style>
  <w:style w:styleId="Zaglavlje" w:type="paragraph">
    <w:name w:val="header"/>
    <w:basedOn w:val="Normal"/>
    <w:link w:val="ZaglavljeChar"/>
    <w:uiPriority w:val="99"/>
    <w:rsid w:val="006D1CC5"/>
    <w:pPr>
      <w:tabs>
        <w:tab w:pos="4536" w:val="center"/>
        <w:tab w:pos="9072" w:val="right"/>
      </w:tabs>
    </w:pPr>
  </w:style>
  <w:style w:styleId="Brojstranice" w:type="character">
    <w:name w:val="page number"/>
    <w:basedOn w:val="Zadanifontodlomka"/>
    <w:rsid w:val="006D1CC5"/>
  </w:style>
  <w:style w:styleId="Podnoje" w:type="paragraph">
    <w:name w:val="footer"/>
    <w:basedOn w:val="Normal"/>
    <w:link w:val="PodnojeChar"/>
    <w:uiPriority w:val="99"/>
    <w:rsid w:val="006D1CC5"/>
    <w:pPr>
      <w:tabs>
        <w:tab w:pos="4536" w:val="center"/>
        <w:tab w:pos="9072" w:val="right"/>
      </w:tabs>
    </w:pPr>
  </w:style>
  <w:style w:customStyle="true" w:styleId="Chronos" w:type="paragraph">
    <w:name w:val="Chronos"/>
    <w:uiPriority w:val="99"/>
    <w:rsid w:val="006A5245"/>
    <w:pPr>
      <w:spacing w:lineRule="auto" w:line="288"/>
      <w:jc w:val="both"/>
    </w:pPr>
    <w:rPr>
      <w:rFonts w:cs="Levenim MT" w:eastAsia="Calibri" w:hAnsi="Cronos Pro" w:ascii="Cronos Pro"/>
      <w:sz w:val="22"/>
      <w:szCs w:val="24"/>
      <w:lang w:eastAsia="en-US"/>
    </w:rPr>
  </w:style>
  <w:style w:customStyle="true" w:styleId="GridTable41" w:type="table">
    <w:name w:val="Grid Table 41"/>
    <w:uiPriority w:val="99"/>
    <w:rsid w:val="006A5245"/>
    <w:rPr>
      <w:rFonts w:eastAsia="Calibri" w:hAnsi="Calibri" w:ascii="Calibri"/>
    </w:rPr>
    <w:tblPr>
      <w:tblStyleRowBandSize w:val="1"/>
      <w:tblStyleColBandSize w:val="1"/>
      <w:tblInd w:type="dxa" w:w="0"/>
      <w:tblBorders>
        <w:top w:space="0" w:sz="4" w:color="666666" w:val="single"/>
        <w:left w:space="0" w:sz="4" w:color="666666" w:val="single"/>
        <w:bottom w:space="0" w:sz="4" w:color="666666" w:val="single"/>
        <w:right w:space="0" w:sz="4" w:color="666666" w:val="single"/>
        <w:insideH w:space="0" w:sz="4" w:color="666666" w:val="single"/>
        <w:insideV w:space="0" w:sz="4" w:color="666666" w:val="single"/>
      </w:tblBorders>
      <w:tblCellMar>
        <w:top w:type="dxa" w:w="0"/>
        <w:left w:type="dxa" w:w="108"/>
        <w:bottom w:type="dxa" w:w="0"/>
        <w:right w:type="dxa" w:w="108"/>
      </w:tblCellMar>
    </w:tblPr>
  </w:style>
  <w:style w:styleId="Odlomakpopisa" w:type="paragraph">
    <w:name w:val="List Paragraph"/>
    <w:basedOn w:val="Normal"/>
    <w:link w:val="OdlomakpopisaChar"/>
    <w:uiPriority w:val="99"/>
    <w:qFormat/>
    <w:rsid w:val="006A5245"/>
    <w:pPr>
      <w:spacing w:lineRule="auto" w:line="259" w:after="160"/>
      <w:ind w:left="720"/>
      <w:contextualSpacing/>
    </w:pPr>
    <w:rPr>
      <w:rFonts w:eastAsia="Calibri" w:hAnsi="Calibri" w:ascii="Calibri"/>
      <w:sz w:val="22"/>
      <w:szCs w:val="22"/>
    </w:rPr>
  </w:style>
  <w:style w:customStyle="true" w:styleId="ZaglavljeChar" w:type="character">
    <w:name w:val="Zaglavlje Char"/>
    <w:link w:val="Zaglavlje"/>
    <w:uiPriority w:val="99"/>
    <w:locked/>
    <w:rsid w:val="006A5245"/>
    <w:rPr>
      <w:sz w:val="24"/>
      <w:szCs w:val="24"/>
      <w:lang w:eastAsia="en-US"/>
    </w:rPr>
  </w:style>
  <w:style w:customStyle="true" w:styleId="PodnojeChar" w:type="character">
    <w:name w:val="Podnožje Char"/>
    <w:link w:val="Podnoje"/>
    <w:uiPriority w:val="99"/>
    <w:locked/>
    <w:rsid w:val="006A5245"/>
    <w:rPr>
      <w:sz w:val="24"/>
      <w:szCs w:val="24"/>
      <w:lang w:eastAsia="en-US"/>
    </w:rPr>
  </w:style>
  <w:style w:styleId="Bezproreda" w:type="paragraph">
    <w:name w:val="No Spacing"/>
    <w:uiPriority w:val="1"/>
    <w:qFormat/>
    <w:rsid w:val="00817035"/>
    <w:rPr>
      <w:rFonts w:eastAsia="Calibri" w:hAnsi="Calibri" w:ascii="Calibri"/>
      <w:sz w:val="22"/>
      <w:szCs w:val="22"/>
      <w:lang w:eastAsia="en-US"/>
    </w:rPr>
  </w:style>
  <w:style w:styleId="Tekstrezerviranogmjesta" w:type="character">
    <w:name w:val="Placeholder Text"/>
    <w:basedOn w:val="Zadanifontodlomka"/>
    <w:uiPriority w:val="99"/>
    <w:semiHidden/>
    <w:rsid w:val="0088685A"/>
    <w:rPr>
      <w:color w:val="808080"/>
      <w:bdr w:space="0" w:sz="0" w:color="auto" w:val="none"/>
      <w:shd w:fill="auto" w:color="auto" w:val="clear"/>
    </w:rPr>
  </w:style>
  <w:style w:customStyle="true" w:styleId="eSPISCCParagraphDefaultFont" w:type="character">
    <w:name w:val="eSPIS_CC_Paragraph Default Font"/>
    <w:basedOn w:val="Zadanifontodlomka"/>
    <w:rsid w:val="008868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685A"/>
    <w:rPr>
      <w:bdr w:space="0" w:sz="0" w:color="auto" w:val="none"/>
      <w:shd w:fill="FFFFCC" w:color="auto" w:val="clear"/>
      <w:lang w:val="hr-HR"/>
    </w:rPr>
  </w:style>
  <w:style w:customStyle="true" w:styleId="PozadinaSvijetloCrvena" w:type="character">
    <w:name w:val="Pozadina_SvijetloCrvena"/>
    <w:basedOn w:val="eSPISCCParagraphDefaultFont"/>
    <w:rsid w:val="008868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685A"/>
    <w:rPr>
      <w:rFonts w:cs="Times New Roman" w:hAnsi="Times New Roman" w:ascii="Times New Roman"/>
      <w:sz w:val="24"/>
      <w:bdr w:space="0" w:sz="0" w:color="auto" w:val="none"/>
      <w:shd w:fill="CCFFCC" w:color="auto" w:val="clear"/>
      <w:lang w:val="hr-HR"/>
    </w:rPr>
  </w:style>
  <w:style w:customStyle="true" w:styleId="OdlomakpopisaChar" w:type="character">
    <w:name w:val="Odlomak popisa Char"/>
    <w:link w:val="Odlomakpopisa"/>
    <w:uiPriority w:val="34"/>
    <w:locked/>
    <w:rsid w:val="006925C1"/>
    <w:rPr>
      <w:rFonts w:eastAsia="Calibri" w:hAnsi="Calibri" w:ascii="Calibri"/>
      <w:sz w:val="22"/>
      <w:szCs w:val="22"/>
      <w:lang w:eastAsia="en-US"/>
    </w:rPr>
  </w:style>
  <w:style w:customStyle="true" w:styleId="st" w:type="character">
    <w:name w:val="st"/>
    <w:basedOn w:val="Zadanifontodlomka"/>
    <w:rsid w:val="00D86A7E"/>
  </w:style>
  <w:style w:customStyle="true" w:styleId="Naslov1Char" w:type="character">
    <w:name w:val="Naslov 1 Char"/>
    <w:basedOn w:val="Zadanifontodlomka"/>
    <w:link w:val="Naslov1"/>
    <w:uiPriority w:val="9"/>
    <w:rsid w:val="00950980"/>
    <w:rPr>
      <w:b/>
      <w:bCs/>
      <w:color w:val="666666"/>
      <w:kern w:val="36"/>
      <w:sz w:val="36"/>
      <w:szCs w:val="36"/>
      <w:lang w:eastAsia="x-none" w:val="en-US"/>
    </w:rPr>
  </w:style>
  <w:style w:customStyle="true" w:styleId="Naslov4Char" w:type="character">
    <w:name w:val="Naslov 4 Char"/>
    <w:basedOn w:val="Zadanifontodlomka"/>
    <w:link w:val="Naslov4"/>
    <w:rsid w:val="00950980"/>
    <w:rPr>
      <w:rFonts w:eastAsia="Calibri"/>
      <w:b/>
      <w:bCs/>
      <w:sz w:val="28"/>
      <w:szCs w:val="28"/>
      <w:lang w:eastAsia="x-none" w:val="en-US"/>
    </w:rPr>
  </w:style>
  <w:style w:customStyle="true" w:styleId="Bezpopisa1" w:type="numbering">
    <w:name w:val="Bez popisa1"/>
    <w:next w:val="Bezpopisa"/>
    <w:uiPriority w:val="99"/>
    <w:semiHidden/>
    <w:unhideWhenUsed/>
    <w:rsid w:val="00950980"/>
  </w:style>
  <w:style w:styleId="Naglaeno" w:type="character">
    <w:name w:val="Strong"/>
    <w:uiPriority w:val="22"/>
    <w:qFormat/>
    <w:rsid w:val="00950980"/>
    <w:rPr>
      <w:b/>
      <w:bCs/>
    </w:rPr>
  </w:style>
  <w:style w:styleId="StandardWeb" w:type="paragraph">
    <w:name w:val="Normal (Web)"/>
    <w:basedOn w:val="Normal"/>
    <w:rsid w:val="00950980"/>
    <w:pPr>
      <w:spacing w:afterAutospacing="true" w:after="100" w:beforeAutospacing="true" w:before="100"/>
    </w:pPr>
    <w:rPr>
      <w:lang w:eastAsia="hr-HR"/>
    </w:rPr>
  </w:style>
  <w:style w:styleId="Naslov" w:type="paragraph">
    <w:name w:val="Title"/>
    <w:basedOn w:val="Normal"/>
    <w:next w:val="Normal"/>
    <w:link w:val="NaslovChar"/>
    <w:qFormat/>
    <w:rsid w:val="00950980"/>
    <w:pPr>
      <w:pBdr>
        <w:bottom w:space="4" w:sz="8" w:color="4F81BD" w:val="single"/>
      </w:pBdr>
      <w:spacing w:after="300"/>
    </w:pPr>
    <w:rPr>
      <w:rFonts w:hAnsi="Cambria" w:ascii="Cambria"/>
      <w:color w:val="17365D"/>
      <w:spacing w:val="5"/>
      <w:kern w:val="28"/>
      <w:sz w:val="52"/>
      <w:szCs w:val="52"/>
      <w:lang w:eastAsia="x-none" w:val="x-none"/>
    </w:rPr>
  </w:style>
  <w:style w:customStyle="true" w:styleId="NaslovChar" w:type="character">
    <w:name w:val="Naslov Char"/>
    <w:basedOn w:val="Zadanifontodlomka"/>
    <w:link w:val="Naslov"/>
    <w:rsid w:val="00950980"/>
    <w:rPr>
      <w:rFonts w:hAnsi="Cambria" w:ascii="Cambria"/>
      <w:color w:val="17365D"/>
      <w:spacing w:val="5"/>
      <w:kern w:val="28"/>
      <w:sz w:val="52"/>
      <w:szCs w:val="52"/>
      <w:lang w:eastAsia="x-none" w:val="x-none"/>
    </w:rPr>
  </w:style>
  <w:style w:styleId="Tijeloteksta" w:type="paragraph">
    <w:name w:val="Body Text"/>
    <w:basedOn w:val="Normal"/>
    <w:link w:val="TijelotekstaChar"/>
    <w:uiPriority w:val="99"/>
    <w:rsid w:val="00950980"/>
    <w:pPr>
      <w:widowControl w:val="false"/>
      <w:suppressAutoHyphens/>
      <w:spacing w:after="120"/>
    </w:pPr>
    <w:rPr>
      <w:rFonts w:eastAsia="Calibri" w:hAnsi="Thorndale" w:ascii="Thorndale"/>
      <w:color w:val="000000"/>
      <w:lang w:eastAsia="hr-HR" w:val="en-US"/>
    </w:rPr>
  </w:style>
  <w:style w:customStyle="true" w:styleId="TijelotekstaChar" w:type="character">
    <w:name w:val="Tijelo teksta Char"/>
    <w:basedOn w:val="Zadanifontodlomka"/>
    <w:link w:val="Tijeloteksta"/>
    <w:uiPriority w:val="99"/>
    <w:rsid w:val="00950980"/>
    <w:rPr>
      <w:rFonts w:eastAsia="Calibri" w:hAnsi="Thorndale" w:ascii="Thorndale"/>
      <w:color w:val="000000"/>
      <w:sz w:val="24"/>
      <w:szCs w:val="24"/>
      <w:lang w:val="en-US"/>
    </w:rPr>
  </w:style>
  <w:style w:customStyle="true" w:styleId="normal1" w:type="paragraph">
    <w:name w:val="normal1"/>
    <w:basedOn w:val="Normal"/>
    <w:rsid w:val="00950980"/>
    <w:pPr>
      <w:spacing w:afterAutospacing="true" w:after="100" w:beforeAutospacing="true" w:before="100"/>
    </w:pPr>
    <w:rPr>
      <w:rFonts w:eastAsia="Calibri"/>
      <w:lang w:val="en-US"/>
    </w:rPr>
  </w:style>
  <w:style w:styleId="Referencakomentara" w:type="character">
    <w:name w:val="annotation reference"/>
    <w:uiPriority w:val="99"/>
    <w:semiHidden/>
    <w:unhideWhenUsed/>
    <w:rsid w:val="00950980"/>
    <w:rPr>
      <w:sz w:val="16"/>
      <w:szCs w:val="16"/>
    </w:rPr>
  </w:style>
  <w:style w:styleId="Tekstkomentara" w:type="paragraph">
    <w:name w:val="annotation text"/>
    <w:basedOn w:val="Normal"/>
    <w:link w:val="TekstkomentaraChar"/>
    <w:uiPriority w:val="99"/>
    <w:semiHidden/>
    <w:unhideWhenUsed/>
    <w:rsid w:val="00950980"/>
    <w:pPr>
      <w:spacing w:after="200"/>
    </w:pPr>
    <w:rPr>
      <w:rFonts w:eastAsia="Calibri" w:hAnsi="Calibri" w:ascii="Calibri"/>
      <w:sz w:val="20"/>
      <w:szCs w:val="20"/>
      <w:lang w:eastAsia="x-none" w:val="en-US"/>
    </w:rPr>
  </w:style>
  <w:style w:customStyle="true" w:styleId="TekstkomentaraChar" w:type="character">
    <w:name w:val="Tekst komentara Char"/>
    <w:basedOn w:val="Zadanifontodlomka"/>
    <w:link w:val="Tekstkomentara"/>
    <w:uiPriority w:val="99"/>
    <w:semiHidden/>
    <w:rsid w:val="00950980"/>
    <w:rPr>
      <w:rFonts w:eastAsia="Calibri" w:hAnsi="Calibri" w:ascii="Calibri"/>
      <w:lang w:eastAsia="x-none" w:val="en-US"/>
    </w:rPr>
  </w:style>
  <w:style w:styleId="Predmetkomentara" w:type="paragraph">
    <w:name w:val="annotation subject"/>
    <w:basedOn w:val="Tekstkomentara"/>
    <w:next w:val="Tekstkomentara"/>
    <w:link w:val="PredmetkomentaraChar"/>
    <w:uiPriority w:val="99"/>
    <w:semiHidden/>
    <w:unhideWhenUsed/>
    <w:rsid w:val="00950980"/>
    <w:rPr>
      <w:b/>
      <w:bCs/>
    </w:rPr>
  </w:style>
  <w:style w:customStyle="true" w:styleId="PredmetkomentaraChar" w:type="character">
    <w:name w:val="Predmet komentara Char"/>
    <w:basedOn w:val="TekstkomentaraChar"/>
    <w:link w:val="Predmetkomentara"/>
    <w:uiPriority w:val="99"/>
    <w:semiHidden/>
    <w:rsid w:val="00950980"/>
    <w:rPr>
      <w:rFonts w:eastAsia="Calibri" w:hAnsi="Calibri" w:ascii="Calibri"/>
      <w:b/>
      <w:bCs/>
      <w:lang w:eastAsia="x-none" w:val="en-US"/>
    </w:rPr>
  </w:style>
  <w:style w:styleId="Revizija" w:type="paragraph">
    <w:name w:val="Revision"/>
    <w:hidden/>
    <w:uiPriority w:val="99"/>
    <w:semiHidden/>
    <w:rsid w:val="00950980"/>
    <w:rPr>
      <w:rFonts w:eastAsia="Calibri" w:hAnsi="Calibri" w:ascii="Calibri"/>
      <w:sz w:val="22"/>
      <w:szCs w:val="22"/>
      <w:lang w:eastAsia="en-US"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iPriority="9"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qFormat="1" w:semiHidden="0" w:unhideWhenUsed="0"/>
    <w:lsdException w:name="Body Text" w:uiPriority="99"/>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iPriority="22" w:unhideWhenUsed="0"/>
    <w:lsdException w:name="Emphasis" w:qFormat="1" w:semiHidden="0" w:unhideWhenUsed="0"/>
    <w:lsdException w:name="annotation subject" w:uiPriority="99"/>
    <w:lsdException w:name="No List" w:uiPriority="99"/>
    <w:lsdException w:name="Balloon Text" w:uiPriority="99"/>
    <w:lsdException w:name="Table Grid" w:semiHidden="0" w:uiPriority="9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99"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lang w:eastAsia="en-US"/>
    </w:rPr>
  </w:style>
  <w:style w:styleId="Naslov1" w:type="paragraph">
    <w:name w:val="heading 1"/>
    <w:basedOn w:val="Normal"/>
    <w:link w:val="Naslov1Char"/>
    <w:uiPriority w:val="9"/>
    <w:qFormat/>
    <w:rsid w:val="00950980"/>
    <w:pPr>
      <w:spacing w:after="100" w:afterAutospacing="1" w:before="100" w:beforeAutospacing="1" w:line="360" w:lineRule="atLeast"/>
      <w:outlineLvl w:val="0"/>
    </w:pPr>
    <w:rPr>
      <w:b/>
      <w:bCs/>
      <w:color w:val="666666"/>
      <w:kern w:val="36"/>
      <w:sz w:val="36"/>
      <w:szCs w:val="36"/>
      <w:lang w:eastAsia="x-none" w:val="en-US"/>
    </w:rPr>
  </w:style>
  <w:style w:styleId="Naslov4" w:type="paragraph">
    <w:name w:val="heading 4"/>
    <w:basedOn w:val="Normal"/>
    <w:next w:val="Normal"/>
    <w:link w:val="Naslov4Char"/>
    <w:qFormat/>
    <w:rsid w:val="00950980"/>
    <w:pPr>
      <w:keepNext/>
      <w:spacing w:after="60" w:before="240" w:line="276" w:lineRule="auto"/>
      <w:outlineLvl w:val="3"/>
    </w:pPr>
    <w:rPr>
      <w:rFonts w:eastAsia="Calibri"/>
      <w:b/>
      <w:bCs/>
      <w:sz w:val="28"/>
      <w:szCs w:val="28"/>
      <w:lang w:eastAsia="x-none"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sid w:val="00E553E3"/>
    <w:rPr>
      <w:color w:val="0000FF"/>
      <w:u w:val="single"/>
    </w:rPr>
  </w:style>
  <w:style w:styleId="Reetkatablice" w:type="table">
    <w:name w:val="Table Grid"/>
    <w:basedOn w:val="Obinatablica"/>
    <w:uiPriority w:val="99"/>
    <w:rsid w:val="00E3352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rsid w:val="005D2EB3"/>
    <w:rPr>
      <w:rFonts w:ascii="Tahoma" w:cs="Tahoma" w:hAnsi="Tahoma"/>
      <w:sz w:val="16"/>
      <w:szCs w:val="16"/>
    </w:rPr>
  </w:style>
  <w:style w:customStyle="1" w:styleId="TekstbaloniaChar" w:type="character">
    <w:name w:val="Tekst balončića Char"/>
    <w:link w:val="Tekstbalonia"/>
    <w:uiPriority w:val="99"/>
    <w:rsid w:val="005D2EB3"/>
    <w:rPr>
      <w:rFonts w:ascii="Tahoma" w:cs="Tahoma" w:hAnsi="Tahoma"/>
      <w:sz w:val="16"/>
      <w:szCs w:val="16"/>
      <w:lang w:eastAsia="en-US"/>
    </w:rPr>
  </w:style>
  <w:style w:styleId="Zaglavlje" w:type="paragraph">
    <w:name w:val="header"/>
    <w:basedOn w:val="Normal"/>
    <w:link w:val="ZaglavljeChar"/>
    <w:uiPriority w:val="99"/>
    <w:rsid w:val="006D1CC5"/>
    <w:pPr>
      <w:tabs>
        <w:tab w:pos="4536" w:val="center"/>
        <w:tab w:pos="9072" w:val="right"/>
      </w:tabs>
    </w:pPr>
  </w:style>
  <w:style w:styleId="Brojstranice" w:type="character">
    <w:name w:val="page number"/>
    <w:basedOn w:val="Zadanifontodlomka"/>
    <w:rsid w:val="006D1CC5"/>
  </w:style>
  <w:style w:styleId="Podnoje" w:type="paragraph">
    <w:name w:val="footer"/>
    <w:basedOn w:val="Normal"/>
    <w:link w:val="PodnojeChar"/>
    <w:uiPriority w:val="99"/>
    <w:rsid w:val="006D1CC5"/>
    <w:pPr>
      <w:tabs>
        <w:tab w:pos="4536" w:val="center"/>
        <w:tab w:pos="9072" w:val="right"/>
      </w:tabs>
    </w:pPr>
  </w:style>
  <w:style w:customStyle="1" w:styleId="Chronos" w:type="paragraph">
    <w:name w:val="Chronos"/>
    <w:uiPriority w:val="99"/>
    <w:rsid w:val="006A5245"/>
    <w:pPr>
      <w:spacing w:line="288" w:lineRule="auto"/>
      <w:jc w:val="both"/>
    </w:pPr>
    <w:rPr>
      <w:rFonts w:ascii="Cronos Pro" w:cs="Levenim MT" w:eastAsia="Calibri" w:hAnsi="Cronos Pro"/>
      <w:sz w:val="22"/>
      <w:szCs w:val="24"/>
      <w:lang w:eastAsia="en-US"/>
    </w:rPr>
  </w:style>
  <w:style w:customStyle="1" w:styleId="GridTable41" w:type="table">
    <w:name w:val="Grid Table 41"/>
    <w:uiPriority w:val="99"/>
    <w:rsid w:val="006A5245"/>
    <w:rPr>
      <w:rFonts w:ascii="Calibri" w:eastAsia="Calibri" w:hAnsi="Calibri"/>
    </w:rPr>
    <w:tblPr>
      <w:tblStyleRowBandSize w:val="1"/>
      <w:tblStyleColBandSize w:val="1"/>
      <w:tblInd w:type="dxa" w:w="0"/>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CellMar>
        <w:top w:type="dxa" w:w="0"/>
        <w:left w:type="dxa" w:w="108"/>
        <w:bottom w:type="dxa" w:w="0"/>
        <w:right w:type="dxa" w:w="108"/>
      </w:tblCellMar>
    </w:tblPr>
  </w:style>
  <w:style w:styleId="Odlomakpopisa" w:type="paragraph">
    <w:name w:val="List Paragraph"/>
    <w:basedOn w:val="Normal"/>
    <w:link w:val="OdlomakpopisaChar"/>
    <w:uiPriority w:val="99"/>
    <w:qFormat/>
    <w:rsid w:val="006A5245"/>
    <w:pPr>
      <w:spacing w:after="160" w:line="259" w:lineRule="auto"/>
      <w:ind w:left="720"/>
      <w:contextualSpacing/>
    </w:pPr>
    <w:rPr>
      <w:rFonts w:ascii="Calibri" w:eastAsia="Calibri" w:hAnsi="Calibri"/>
      <w:sz w:val="22"/>
      <w:szCs w:val="22"/>
    </w:rPr>
  </w:style>
  <w:style w:customStyle="1" w:styleId="ZaglavljeChar" w:type="character">
    <w:name w:val="Zaglavlje Char"/>
    <w:link w:val="Zaglavlje"/>
    <w:uiPriority w:val="99"/>
    <w:locked/>
    <w:rsid w:val="006A5245"/>
    <w:rPr>
      <w:sz w:val="24"/>
      <w:szCs w:val="24"/>
      <w:lang w:eastAsia="en-US"/>
    </w:rPr>
  </w:style>
  <w:style w:customStyle="1" w:styleId="PodnojeChar" w:type="character">
    <w:name w:val="Podnožje Char"/>
    <w:link w:val="Podnoje"/>
    <w:uiPriority w:val="99"/>
    <w:locked/>
    <w:rsid w:val="006A5245"/>
    <w:rPr>
      <w:sz w:val="24"/>
      <w:szCs w:val="24"/>
      <w:lang w:eastAsia="en-US"/>
    </w:rPr>
  </w:style>
  <w:style w:styleId="Bezproreda" w:type="paragraph">
    <w:name w:val="No Spacing"/>
    <w:uiPriority w:val="1"/>
    <w:qFormat/>
    <w:rsid w:val="00817035"/>
    <w:rPr>
      <w:rFonts w:ascii="Calibri" w:eastAsia="Calibri" w:hAnsi="Calibri"/>
      <w:sz w:val="22"/>
      <w:szCs w:val="22"/>
      <w:lang w:eastAsia="en-US"/>
    </w:rPr>
  </w:style>
  <w:style w:styleId="Tekstrezerviranogmjesta" w:type="character">
    <w:name w:val="Placeholder Text"/>
    <w:basedOn w:val="Zadanifontodlomka"/>
    <w:uiPriority w:val="99"/>
    <w:semiHidden/>
    <w:rsid w:val="0088685A"/>
    <w:rPr>
      <w:color w:val="808080"/>
      <w:bdr w:color="auto" w:space="0" w:sz="0" w:val="none"/>
      <w:shd w:color="auto" w:fill="auto" w:val="clear"/>
    </w:rPr>
  </w:style>
  <w:style w:customStyle="1" w:styleId="eSPISCCParagraphDefaultFont" w:type="character">
    <w:name w:val="eSPIS_CC_Paragraph Default Font"/>
    <w:basedOn w:val="Zadanifontodlomka"/>
    <w:rsid w:val="008868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685A"/>
    <w:rPr>
      <w:bdr w:color="auto" w:space="0" w:sz="0" w:val="none"/>
      <w:shd w:color="auto" w:fill="FFFFCC" w:val="clear"/>
      <w:lang w:val="hr-HR"/>
    </w:rPr>
  </w:style>
  <w:style w:customStyle="1" w:styleId="PozadinaSvijetloCrvena" w:type="character">
    <w:name w:val="Pozadina_SvijetloCrvena"/>
    <w:basedOn w:val="eSPISCCParagraphDefaultFont"/>
    <w:rsid w:val="008868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685A"/>
    <w:rPr>
      <w:rFonts w:ascii="Times New Roman" w:cs="Times New Roman" w:hAnsi="Times New Roman"/>
      <w:sz w:val="24"/>
      <w:bdr w:color="auto" w:space="0" w:sz="0" w:val="none"/>
      <w:shd w:color="auto" w:fill="CCFFCC" w:val="clear"/>
      <w:lang w:val="hr-HR"/>
    </w:rPr>
  </w:style>
  <w:style w:customStyle="1" w:styleId="OdlomakpopisaChar" w:type="character">
    <w:name w:val="Odlomak popisa Char"/>
    <w:link w:val="Odlomakpopisa"/>
    <w:uiPriority w:val="34"/>
    <w:locked/>
    <w:rsid w:val="006925C1"/>
    <w:rPr>
      <w:rFonts w:ascii="Calibri" w:eastAsia="Calibri" w:hAnsi="Calibri"/>
      <w:sz w:val="22"/>
      <w:szCs w:val="22"/>
      <w:lang w:eastAsia="en-US"/>
    </w:rPr>
  </w:style>
  <w:style w:customStyle="1" w:styleId="st" w:type="character">
    <w:name w:val="st"/>
    <w:basedOn w:val="Zadanifontodlomka"/>
    <w:rsid w:val="00D86A7E"/>
  </w:style>
  <w:style w:customStyle="1" w:styleId="Naslov1Char" w:type="character">
    <w:name w:val="Naslov 1 Char"/>
    <w:basedOn w:val="Zadanifontodlomka"/>
    <w:link w:val="Naslov1"/>
    <w:uiPriority w:val="9"/>
    <w:rsid w:val="00950980"/>
    <w:rPr>
      <w:b/>
      <w:bCs/>
      <w:color w:val="666666"/>
      <w:kern w:val="36"/>
      <w:sz w:val="36"/>
      <w:szCs w:val="36"/>
      <w:lang w:eastAsia="x-none" w:val="en-US"/>
    </w:rPr>
  </w:style>
  <w:style w:customStyle="1" w:styleId="Naslov4Char" w:type="character">
    <w:name w:val="Naslov 4 Char"/>
    <w:basedOn w:val="Zadanifontodlomka"/>
    <w:link w:val="Naslov4"/>
    <w:rsid w:val="00950980"/>
    <w:rPr>
      <w:rFonts w:eastAsia="Calibri"/>
      <w:b/>
      <w:bCs/>
      <w:sz w:val="28"/>
      <w:szCs w:val="28"/>
      <w:lang w:eastAsia="x-none" w:val="en-US"/>
    </w:rPr>
  </w:style>
  <w:style w:customStyle="1" w:styleId="Bezpopisa1" w:type="numbering">
    <w:name w:val="Bez popisa1"/>
    <w:next w:val="Bezpopisa"/>
    <w:uiPriority w:val="99"/>
    <w:semiHidden/>
    <w:unhideWhenUsed/>
    <w:rsid w:val="00950980"/>
  </w:style>
  <w:style w:styleId="Naglaeno" w:type="character">
    <w:name w:val="Strong"/>
    <w:uiPriority w:val="22"/>
    <w:qFormat/>
    <w:rsid w:val="00950980"/>
    <w:rPr>
      <w:b/>
      <w:bCs/>
    </w:rPr>
  </w:style>
  <w:style w:styleId="StandardWeb" w:type="paragraph">
    <w:name w:val="Normal (Web)"/>
    <w:basedOn w:val="Normal"/>
    <w:rsid w:val="00950980"/>
    <w:pPr>
      <w:spacing w:after="100" w:afterAutospacing="1" w:before="100" w:beforeAutospacing="1"/>
    </w:pPr>
    <w:rPr>
      <w:lang w:eastAsia="hr-HR"/>
    </w:rPr>
  </w:style>
  <w:style w:styleId="Naslov" w:type="paragraph">
    <w:name w:val="Title"/>
    <w:basedOn w:val="Normal"/>
    <w:next w:val="Normal"/>
    <w:link w:val="NaslovChar"/>
    <w:qFormat/>
    <w:rsid w:val="00950980"/>
    <w:pPr>
      <w:pBdr>
        <w:bottom w:color="4F81BD" w:space="4" w:sz="8" w:val="single"/>
      </w:pBdr>
      <w:spacing w:after="300"/>
    </w:pPr>
    <w:rPr>
      <w:rFonts w:ascii="Cambria" w:hAnsi="Cambria"/>
      <w:color w:val="17365D"/>
      <w:spacing w:val="5"/>
      <w:kern w:val="28"/>
      <w:sz w:val="52"/>
      <w:szCs w:val="52"/>
      <w:lang w:eastAsia="x-none" w:val="x-none"/>
    </w:rPr>
  </w:style>
  <w:style w:customStyle="1" w:styleId="NaslovChar" w:type="character">
    <w:name w:val="Naslov Char"/>
    <w:basedOn w:val="Zadanifontodlomka"/>
    <w:link w:val="Naslov"/>
    <w:rsid w:val="00950980"/>
    <w:rPr>
      <w:rFonts w:ascii="Cambria" w:hAnsi="Cambria"/>
      <w:color w:val="17365D"/>
      <w:spacing w:val="5"/>
      <w:kern w:val="28"/>
      <w:sz w:val="52"/>
      <w:szCs w:val="52"/>
      <w:lang w:eastAsia="x-none" w:val="x-none"/>
    </w:rPr>
  </w:style>
  <w:style w:styleId="Tijeloteksta" w:type="paragraph">
    <w:name w:val="Body Text"/>
    <w:basedOn w:val="Normal"/>
    <w:link w:val="TijelotekstaChar"/>
    <w:uiPriority w:val="99"/>
    <w:rsid w:val="00950980"/>
    <w:pPr>
      <w:widowControl w:val="0"/>
      <w:suppressAutoHyphens/>
      <w:spacing w:after="120"/>
    </w:pPr>
    <w:rPr>
      <w:rFonts w:ascii="Thorndale" w:eastAsia="Calibri" w:hAnsi="Thorndale"/>
      <w:color w:val="000000"/>
      <w:lang w:eastAsia="hr-HR" w:val="en-US"/>
    </w:rPr>
  </w:style>
  <w:style w:customStyle="1" w:styleId="TijelotekstaChar" w:type="character">
    <w:name w:val="Tijelo teksta Char"/>
    <w:basedOn w:val="Zadanifontodlomka"/>
    <w:link w:val="Tijeloteksta"/>
    <w:uiPriority w:val="99"/>
    <w:rsid w:val="00950980"/>
    <w:rPr>
      <w:rFonts w:ascii="Thorndale" w:eastAsia="Calibri" w:hAnsi="Thorndale"/>
      <w:color w:val="000000"/>
      <w:sz w:val="24"/>
      <w:szCs w:val="24"/>
      <w:lang w:val="en-US"/>
    </w:rPr>
  </w:style>
  <w:style w:customStyle="1" w:styleId="normal1" w:type="paragraph">
    <w:name w:val="normal1"/>
    <w:basedOn w:val="Normal"/>
    <w:rsid w:val="00950980"/>
    <w:pPr>
      <w:spacing w:after="100" w:afterAutospacing="1" w:before="100" w:beforeAutospacing="1"/>
    </w:pPr>
    <w:rPr>
      <w:rFonts w:eastAsia="Calibri"/>
      <w:lang w:val="en-US"/>
    </w:rPr>
  </w:style>
  <w:style w:styleId="Referencakomentara" w:type="character">
    <w:name w:val="annotation reference"/>
    <w:uiPriority w:val="99"/>
    <w:semiHidden/>
    <w:unhideWhenUsed/>
    <w:rsid w:val="00950980"/>
    <w:rPr>
      <w:sz w:val="16"/>
      <w:szCs w:val="16"/>
    </w:rPr>
  </w:style>
  <w:style w:styleId="Tekstkomentara" w:type="paragraph">
    <w:name w:val="annotation text"/>
    <w:basedOn w:val="Normal"/>
    <w:link w:val="TekstkomentaraChar"/>
    <w:uiPriority w:val="99"/>
    <w:semiHidden/>
    <w:unhideWhenUsed/>
    <w:rsid w:val="00950980"/>
    <w:pPr>
      <w:spacing w:after="200"/>
    </w:pPr>
    <w:rPr>
      <w:rFonts w:ascii="Calibri" w:eastAsia="Calibri" w:hAnsi="Calibri"/>
      <w:sz w:val="20"/>
      <w:szCs w:val="20"/>
      <w:lang w:eastAsia="x-none" w:val="en-US"/>
    </w:rPr>
  </w:style>
  <w:style w:customStyle="1" w:styleId="TekstkomentaraChar" w:type="character">
    <w:name w:val="Tekst komentara Char"/>
    <w:basedOn w:val="Zadanifontodlomka"/>
    <w:link w:val="Tekstkomentara"/>
    <w:uiPriority w:val="99"/>
    <w:semiHidden/>
    <w:rsid w:val="00950980"/>
    <w:rPr>
      <w:rFonts w:ascii="Calibri" w:eastAsia="Calibri" w:hAnsi="Calibri"/>
      <w:lang w:eastAsia="x-none" w:val="en-US"/>
    </w:rPr>
  </w:style>
  <w:style w:styleId="Predmetkomentara" w:type="paragraph">
    <w:name w:val="annotation subject"/>
    <w:basedOn w:val="Tekstkomentara"/>
    <w:next w:val="Tekstkomentara"/>
    <w:link w:val="PredmetkomentaraChar"/>
    <w:uiPriority w:val="99"/>
    <w:semiHidden/>
    <w:unhideWhenUsed/>
    <w:rsid w:val="00950980"/>
    <w:rPr>
      <w:b/>
      <w:bCs/>
    </w:rPr>
  </w:style>
  <w:style w:customStyle="1" w:styleId="PredmetkomentaraChar" w:type="character">
    <w:name w:val="Predmet komentara Char"/>
    <w:basedOn w:val="TekstkomentaraChar"/>
    <w:link w:val="Predmetkomentara"/>
    <w:uiPriority w:val="99"/>
    <w:semiHidden/>
    <w:rsid w:val="00950980"/>
    <w:rPr>
      <w:rFonts w:ascii="Calibri" w:eastAsia="Calibri" w:hAnsi="Calibri"/>
      <w:b/>
      <w:bCs/>
      <w:lang w:eastAsia="x-none" w:val="en-US"/>
    </w:rPr>
  </w:style>
  <w:style w:styleId="Revizija" w:type="paragraph">
    <w:name w:val="Revision"/>
    <w:hidden/>
    <w:uiPriority w:val="99"/>
    <w:semiHidden/>
    <w:rsid w:val="00950980"/>
    <w:rPr>
      <w:rFonts w:ascii="Calibri" w:eastAsia="Calibri" w:hAnsi="Calibri"/>
      <w:sz w:val="22"/>
      <w:szCs w:val="22"/>
      <w:lang w:eastAsia="en-US"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0318054">
      <w:bodyDiv w:val="true"/>
      <w:marLeft w:val="0"/>
      <w:marRight w:val="0"/>
      <w:marTop w:val="0"/>
      <w:marBottom w:val="0"/>
      <w:divBdr>
        <w:top w:space="0" w:sz="0" w:color="auto" w:val="none"/>
        <w:left w:space="0" w:sz="0" w:color="auto" w:val="none"/>
        <w:bottom w:space="0" w:sz="0" w:color="auto" w:val="none"/>
        <w:right w:space="0" w:sz="0" w:color="auto" w:val="none"/>
      </w:divBdr>
    </w:div>
    <w:div w:id="592978550">
      <w:bodyDiv w:val="true"/>
      <w:marLeft w:val="0"/>
      <w:marRight w:val="0"/>
      <w:marTop w:val="0"/>
      <w:marBottom w:val="0"/>
      <w:divBdr>
        <w:top w:space="0" w:sz="0" w:color="auto" w:val="none"/>
        <w:left w:space="0" w:sz="0" w:color="auto" w:val="none"/>
        <w:bottom w:space="0" w:sz="0" w:color="auto" w:val="none"/>
        <w:right w:space="0" w:sz="0" w:color="auto" w:val="none"/>
      </w:divBdr>
    </w:div>
    <w:div w:id="14378655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2017.</izvorni_sadrzaj>
    <derivirana_varijabla naziv="DomainObject.DatumDonosenjaOdluke_1">29.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6802</izvorni_sadrzaj>
    <derivirana_varijabla naziv="DomainObject.Predmet.Broj_1">6802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St-6802/2016</izvorni_sadrzaj>
    <derivirana_varijabla naziv="DomainObject.Predmet.OznakaBroj_1">St-6802/2016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AUTO-SERVIS ZELINA d.d.</izvorni_sadrzaj>
    <derivirana_varijabla naziv="DomainObject.Predmet.ProtustrankaFormated_1">  AUTO-SERVIS ZELINA d.d.</derivirana_varijabla>
  </DomainObject.Predmet.ProtustrankaFormated>
  <DomainObject.Predmet.ProtustrankaFormatedOIB>
    <izvorni_sadrzaj>  AUTO-SERVIS ZELINA d.d., OIB 92655553055</izvorni_sadrzaj>
    <derivirana_varijabla naziv="DomainObject.Predmet.ProtustrankaFormatedOIB_1">  AUTO-SERVIS ZELINA d.d., OIB 92655553055</derivirana_varijabla>
  </DomainObject.Predmet.ProtustrankaFormatedOIB>
  <DomainObject.Predmet.ProtustrankaFormatedWithAdress>
    <izvorni_sadrzaj> AUTO-SERVIS ZELINA d.d., Katarine Krizmanić 1, 10380 Sveti Ivan Zelina</izvorni_sadrzaj>
    <derivirana_varijabla naziv="DomainObject.Predmet.ProtustrankaFormatedWithAdress_1"> AUTO-SERVIS ZELINA d.d., Katarine Krizmanić 1, 10380 Sveti Ivan Zelina</derivirana_varijabla>
  </DomainObject.Predmet.ProtustrankaFormatedWithAdress>
  <DomainObject.Predmet.ProtustrankaFormatedWithAdressOIB>
    <izvorni_sadrzaj> AUTO-SERVIS ZELINA d.d., OIB 92655553055, Katarine Krizmanić 1, 10380 Sveti Ivan Zelina</izvorni_sadrzaj>
    <derivirana_varijabla naziv="DomainObject.Predmet.ProtustrankaFormatedWithAdressOIB_1"> AUTO-SERVIS ZELINA d.d., OIB 92655553055, Katarine Krizmanić 1, 10380 Sveti Ivan Zelina</derivirana_varijabla>
  </DomainObject.Predmet.ProtustrankaFormatedWithAdressOIB>
  <DomainObject.Predmet.ProtustrankaWithAdress>
    <izvorni_sadrzaj>AUTO-SERVIS ZELINA d.d. Katarine Krizmanić 1, 10380 Sveti Ivan Zelina</izvorni_sadrzaj>
    <derivirana_varijabla naziv="DomainObject.Predmet.ProtustrankaWithAdress_1">AUTO-SERVIS ZELINA d.d. Katarine Krizmanić 1, 10380 Sveti Ivan Zelina</derivirana_varijabla>
  </DomainObject.Predmet.ProtustrankaWithAdress>
  <DomainObject.Predmet.ProtustrankaWithAdressOIB>
    <izvorni_sadrzaj>AUTO-SERVIS ZELINA d.d., OIB 92655553055, Katarine Krizmanić 1, 10380 Sveti Ivan Zelina</izvorni_sadrzaj>
    <derivirana_varijabla naziv="DomainObject.Predmet.ProtustrankaWithAdressOIB_1">AUTO-SERVIS ZELINA d.d., OIB 92655553055, Katarine Krizmanić 1, 10380 Sveti Ivan Zelina</derivirana_varijabla>
  </DomainObject.Predmet.ProtustrankaWithAdressOIB>
  <DomainObject.Predmet.ProtustrankaNazivFormated>
    <izvorni_sadrzaj>AUTO-SERVIS ZELINA d.d.</izvorni_sadrzaj>
    <derivirana_varijabla naziv="DomainObject.Predmet.ProtustrankaNazivFormated_1">AUTO-SERVIS ZELINA d.d.</derivirana_varijabla>
  </DomainObject.Predmet.ProtustrankaNazivFormated>
  <DomainObject.Predmet.ProtustrankaNazivFormatedOIB>
    <izvorni_sadrzaj>AUTO-SERVIS ZELINA d.d., OIB 92655553055</izvorni_sadrzaj>
    <derivirana_varijabla naziv="DomainObject.Predmet.ProtustrankaNazivFormatedOIB_1">AUTO-SERVIS ZELINA d.d., OIB 92655553055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AUTO-SERVIS ZELINA d.d.</izvorni_sadrzaj>
    <derivirana_varijabla naziv="DomainObject.Predmet.StrankaFormated_1">  AUTO-SERVIS ZELINA d.d.</derivirana_varijabla>
  </DomainObject.Predmet.StrankaFormated>
  <DomainObject.Predmet.StrankaFormatedOIB>
    <izvorni_sadrzaj>  AUTO-SERVIS ZELINA d.d., OIB 92655553055</izvorni_sadrzaj>
    <derivirana_varijabla naziv="DomainObject.Predmet.StrankaFormatedOIB_1">  AUTO-SERVIS ZELINA d.d., OIB 92655553055</derivirana_varijabla>
  </DomainObject.Predmet.StrankaFormatedOIB>
  <DomainObject.Predmet.StrankaFormatedWithAdress>
    <izvorni_sadrzaj> AUTO-SERVIS ZELINA d.d., Katarine Krizmanić 1, 10380 Sveti Ivan Zelina</izvorni_sadrzaj>
    <derivirana_varijabla naziv="DomainObject.Predmet.StrankaFormatedWithAdress_1"> AUTO-SERVIS ZELINA d.d., Katarine Krizmanić 1, 10380 Sveti Ivan Zelina</derivirana_varijabla>
  </DomainObject.Predmet.StrankaFormatedWithAdress>
  <DomainObject.Predmet.StrankaFormatedWithAdressOIB>
    <izvorni_sadrzaj> AUTO-SERVIS ZELINA d.d., OIB 92655553055, Katarine Krizmanić 1, 10380 Sveti Ivan Zelina</izvorni_sadrzaj>
    <derivirana_varijabla naziv="DomainObject.Predmet.StrankaFormatedWithAdressOIB_1"> AUTO-SERVIS ZELINA d.d., OIB 92655553055, Katarine Krizmanić 1, 10380 Sveti Ivan Zelina</derivirana_varijabla>
  </DomainObject.Predmet.StrankaFormatedWithAdressOIB>
  <DomainObject.Predmet.StrankaWithAdress>
    <izvorni_sadrzaj>AUTO-SERVIS ZELINA d.d. Katarine Krizmanić 1,10380 Sveti Ivan Zelina</izvorni_sadrzaj>
    <derivirana_varijabla naziv="DomainObject.Predmet.StrankaWithAdress_1">AUTO-SERVIS ZELINA d.d. Katarine Krizmanić 1,10380 Sveti Ivan Zelina</derivirana_varijabla>
  </DomainObject.Predmet.StrankaWithAdress>
  <DomainObject.Predmet.StrankaWithAdressOIB>
    <izvorni_sadrzaj>AUTO-SERVIS ZELINA d.d., OIB 92655553055, Katarine Krizmanić 1,10380 Sveti Ivan Zelina</izvorni_sadrzaj>
    <derivirana_varijabla naziv="DomainObject.Predmet.StrankaWithAdressOIB_1">AUTO-SERVIS ZELINA d.d., OIB 92655553055, Katarine Krizmanić 1,10380 Sveti Ivan Zelina</derivirana_varijabla>
  </DomainObject.Predmet.StrankaWithAdressOIB>
  <DomainObject.Predmet.StrankaNazivFormated>
    <izvorni_sadrzaj>AUTO-SERVIS ZELINA d.d.</izvorni_sadrzaj>
    <derivirana_varijabla naziv="DomainObject.Predmet.StrankaNazivFormated_1">AUTO-SERVIS ZELINA d.d.</derivirana_varijabla>
  </DomainObject.Predmet.StrankaNazivFormated>
  <DomainObject.Predmet.StrankaNazivFormatedOIB>
    <izvorni_sadrzaj>AUTO-SERVIS ZELINA d.d., OIB 92655553055</izvorni_sadrzaj>
    <derivirana_varijabla naziv="DomainObject.Predmet.StrankaNazivFormatedOIB_1">AUTO-SERVIS ZELINA d.d., OIB 92655553055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AUTO-SERVIS ZELINA d.d.</item>
    </izvorni_sadrzaj>
    <derivirana_varijabla naziv="DomainObject.Predmet.StrankaListFormated_1">
      <item>AUTO-SERVIS ZELINA d.d.</item>
    </derivirana_varijabla>
  </DomainObject.Predmet.StrankaListFormated>
  <DomainObject.Predmet.StrankaListFormatedOIB>
    <izvorni_sadrzaj>
      <item>AUTO-SERVIS ZELINA d.d., OIB 92655553055</item>
    </izvorni_sadrzaj>
    <derivirana_varijabla naziv="DomainObject.Predmet.StrankaListFormatedOIB_1">
      <item>AUTO-SERVIS ZELINA d.d., OIB 92655553055</item>
    </derivirana_varijabla>
  </DomainObject.Predmet.StrankaListFormatedOIB>
  <DomainObject.Predmet.StrankaListFormatedWithAdress>
    <izvorni_sadrzaj>
      <item>AUTO-SERVIS ZELINA d.d., Katarine Krizmanić 1, 10380 Sveti Ivan Zelina</item>
    </izvorni_sadrzaj>
    <derivirana_varijabla naziv="DomainObject.Predmet.StrankaListFormatedWithAdress_1">
      <item>AUTO-SERVIS ZELINA d.d., Katarine Krizmanić 1, 10380 Sveti Ivan Zelina</item>
    </derivirana_varijabla>
  </DomainObject.Predmet.StrankaListFormatedWithAdress>
  <DomainObject.Predmet.StrankaListFormatedWithAdressOIB>
    <izvorni_sadrzaj>
      <item>AUTO-SERVIS ZELINA d.d., OIB 92655553055, Katarine Krizmanić 1, 10380 Sveti Ivan Zelina</item>
    </izvorni_sadrzaj>
    <derivirana_varijabla naziv="DomainObject.Predmet.StrankaListFormatedWithAdressOIB_1">
      <item>AUTO-SERVIS ZELINA d.d., OIB 92655553055, Katarine Krizmanić 1, 10380 Sveti Ivan Zelina</item>
    </derivirana_varijabla>
  </DomainObject.Predmet.StrankaListFormatedWithAdressOIB>
  <DomainObject.Predmet.StrankaListNazivFormated>
    <izvorni_sadrzaj>
      <item>AUTO-SERVIS ZELINA d.d.</item>
    </izvorni_sadrzaj>
    <derivirana_varijabla naziv="DomainObject.Predmet.StrankaListNazivFormated_1">
      <item>AUTO-SERVIS ZELINA d.d.</item>
    </derivirana_varijabla>
  </DomainObject.Predmet.StrankaListNazivFormated>
  <DomainObject.Predmet.StrankaListNazivFormatedOIB>
    <izvorni_sadrzaj>
      <item>AUTO-SERVIS ZELINA d.d., OIB 92655553055</item>
    </izvorni_sadrzaj>
    <derivirana_varijabla naziv="DomainObject.Predmet.StrankaListNazivFormatedOIB_1">
      <item>AUTO-SERVIS ZELINA d.d., OIB 92655553055</item>
    </derivirana_varijabla>
  </DomainObject.Predmet.StrankaListNazivFormatedOIB>
  <DomainObject.Predmet.ProtuStrankaListFormated>
    <izvorni_sadrzaj>
      <item>AUTO-SERVIS ZELINA d.d.</item>
    </izvorni_sadrzaj>
    <derivirana_varijabla naziv="DomainObject.Predmet.ProtuStrankaListFormated_1">
      <item>AUTO-SERVIS ZELINA d.d.</item>
    </derivirana_varijabla>
  </DomainObject.Predmet.ProtuStrankaListFormated>
  <DomainObject.Predmet.ProtuStrankaListFormatedOIB>
    <izvorni_sadrzaj>
      <item>AUTO-SERVIS ZELINA d.d., OIB 92655553055</item>
    </izvorni_sadrzaj>
    <derivirana_varijabla naziv="DomainObject.Predmet.ProtuStrankaListFormatedOIB_1">
      <item>AUTO-SERVIS ZELINA d.d., OIB 92655553055</item>
    </derivirana_varijabla>
  </DomainObject.Predmet.ProtuStrankaListFormatedOIB>
  <DomainObject.Predmet.ProtuStrankaListFormatedWithAdress>
    <izvorni_sadrzaj>
      <item>AUTO-SERVIS ZELINA d.d., Katarine Krizmanić 1, 10380 Sveti Ivan Zelina</item>
    </izvorni_sadrzaj>
    <derivirana_varijabla naziv="DomainObject.Predmet.ProtuStrankaListFormatedWithAdress_1">
      <item>AUTO-SERVIS ZELINA d.d., Katarine Krizmanić 1, 10380 Sveti Ivan Zelina</item>
    </derivirana_varijabla>
  </DomainObject.Predmet.ProtuStrankaListFormatedWithAdress>
  <DomainObject.Predmet.ProtuStrankaListFormatedWithAdressOIB>
    <izvorni_sadrzaj>
      <item>AUTO-SERVIS ZELINA d.d., OIB 92655553055, Katarine Krizmanić 1, 10380 Sveti Ivan Zelina</item>
    </izvorni_sadrzaj>
    <derivirana_varijabla naziv="DomainObject.Predmet.ProtuStrankaListFormatedWithAdressOIB_1">
      <item>AUTO-SERVIS ZELINA d.d., OIB 92655553055, Katarine Krizmanić 1, 10380 Sveti Ivan Zelina</item>
    </derivirana_varijabla>
  </DomainObject.Predmet.ProtuStrankaListFormatedWithAdressOIB>
  <DomainObject.Predmet.ProtuStrankaListNazivFormated>
    <izvorni_sadrzaj>
      <item>AUTO-SERVIS ZELINA d.d.</item>
    </izvorni_sadrzaj>
    <derivirana_varijabla naziv="DomainObject.Predmet.ProtuStrankaListNazivFormated_1">
      <item>AUTO-SERVIS ZELINA d.d.</item>
    </derivirana_varijabla>
  </DomainObject.Predmet.ProtuStrankaListNazivFormated>
  <DomainObject.Predmet.ProtuStrankaListNazivFormatedOIB>
    <izvorni_sadrzaj>
      <item>AUTO-SERVIS ZELINA d.d., OIB 92655553055</item>
    </izvorni_sadrzaj>
    <derivirana_varijabla naziv="DomainObject.Predmet.ProtuStrankaListNazivFormatedOIB_1">
      <item>AUTO-SERVIS ZELINA d.d., OIB 92655553055</item>
    </derivirana_varijabla>
  </DomainObject.Predmet.ProtuStrankaListNazivFormatedOIB>
  <DomainObject.Predmet.OstaliListFormated>
    <izvorni_sadrzaj>
      <item>SANJA FIJAN</item>
    </izvorni_sadrzaj>
    <derivirana_varijabla naziv="DomainObject.Predmet.OstaliListFormated_1">
      <item>SANJA FIJAN</item>
    </derivirana_varijabla>
  </DomainObject.Predmet.OstaliListFormated>
  <DomainObject.Predmet.OstaliListFormatedOIB>
    <izvorni_sadrzaj>
      <item>SANJA FIJAN</item>
    </izvorni_sadrzaj>
    <derivirana_varijabla naziv="DomainObject.Predmet.OstaliListFormatedOIB_1">
      <item>SANJA FIJAN</item>
    </derivirana_varijabla>
  </DomainObject.Predmet.OstaliListFormatedOIB>
  <DomainObject.Predmet.OstaliListFormatedWithAdress>
    <izvorni_sadrzaj>
      <item>SANJA FIJAN, Stenjevečka 46, 10000 Zagreb</item>
    </izvorni_sadrzaj>
    <derivirana_varijabla naziv="DomainObject.Predmet.OstaliListFormatedWithAdress_1">
      <item>SANJA FIJAN, Stenjevečka 46, 10000 Zagreb</item>
    </derivirana_varijabla>
  </DomainObject.Predmet.OstaliListFormatedWithAdress>
  <DomainObject.Predmet.OstaliListFormatedWithAdressOIB>
    <izvorni_sadrzaj>
      <item>SANJA FIJAN, Stenjevečka 46, 10000 Zagreb</item>
    </izvorni_sadrzaj>
    <derivirana_varijabla naziv="DomainObject.Predmet.OstaliListFormatedWithAdressOIB_1">
      <item>SANJA FIJAN, Stenjevečka 46, 10000 Zagreb</item>
    </derivirana_varijabla>
  </DomainObject.Predmet.OstaliListFormatedWithAdressOIB>
  <DomainObject.Predmet.OstaliListNazivFormated>
    <izvorni_sadrzaj>
      <item>SANJA FIJAN</item>
    </izvorni_sadrzaj>
    <derivirana_varijabla naziv="DomainObject.Predmet.OstaliListNazivFormated_1">
      <item>SANJA FIJAN</item>
    </derivirana_varijabla>
  </DomainObject.Predmet.OstaliListNazivFormated>
  <DomainObject.Predmet.OstaliListNazivFormatedOIB>
    <izvorni_sadrzaj>
      <item>SANJA FIJAN</item>
    </izvorni_sadrzaj>
    <derivirana_varijabla naziv="DomainObject.Predmet.OstaliListNazivFormatedOIB_1">
      <item>SANJA FIJAN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2017.</izvorni_sadrzaj>
    <derivirana_varijabla naziv="DomainObject.Datum_1">29. lipnja 2017.</derivirana_varijabla>
  </DomainObject.Datum>
  <DomainObject.PoslovniBrojDokumenta>
    <izvorni_sadrzaj/>
    <derivirana_varijabla naziv="DomainObject.PoslovniBrojDokumenta_1"/>
  </DomainObject.PoslovniBrojDokumenta>
  <DomainObject.Predmet.StrankaIDrugi>
    <izvorni_sadrzaj>AUTO-SERVIS ZELINA d.d.</izvorni_sadrzaj>
    <derivirana_varijabla naziv="DomainObject.Predmet.StrankaIDrugi_1">AUTO-SERVIS ZELINA d.d.</derivirana_varijabla>
  </DomainObject.Predmet.StrankaIDrugi>
  <DomainObject.Predmet.ProtustrankaIDrugi>
    <izvorni_sadrzaj>AUTO-SERVIS ZELINA d.d.</izvorni_sadrzaj>
    <derivirana_varijabla naziv="DomainObject.Predmet.ProtustrankaIDrugi_1">AUTO-SERVIS ZELINA d.d.</derivirana_varijabla>
  </DomainObject.Predmet.ProtustrankaIDrugi>
  <DomainObject.Predmet.StrankaIDrugiAdressOIB>
    <izvorni_sadrzaj>AUTO-SERVIS ZELINA d.d., OIB 92655553055, Katarine Krizmanić 1, 10380 Sveti Ivan Zelina</izvorni_sadrzaj>
    <derivirana_varijabla naziv="DomainObject.Predmet.StrankaIDrugiAdressOIB_1">AUTO-SERVIS ZELINA d.d., OIB 92655553055, Katarine Krizmanić 1, 10380 Sveti Ivan Zelina</derivirana_varijabla>
  </DomainObject.Predmet.StrankaIDrugiAdressOIB>
  <DomainObject.Predmet.ProtustrankaIDrugiAdressOIB>
    <izvorni_sadrzaj>AUTO-SERVIS ZELINA d.d., OIB 92655553055, Katarine Krizmanić 1, 10380 Sveti Ivan Zelina</izvorni_sadrzaj>
    <derivirana_varijabla naziv="DomainObject.Predmet.ProtustrankaIDrugiAdressOIB_1">AUTO-SERVIS ZELINA d.d., OIB 92655553055, Katarine Krizmanić 1,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AUTO-SERVIS ZELINA d.d.</item>
      <item>AUTO-SERVIS ZELINA d.d.</item>
      <item>SANJA FIJAN</item>
    </izvorni_sadrzaj>
    <derivirana_varijabla naziv="DomainObject.Predmet.SudioniciListNaziv_1">
      <item>AUTO-SERVIS ZELINA d.d.</item>
      <item>AUTO-SERVIS ZELINA d.d.</item>
      <item>SANJA FIJAN</item>
    </derivirana_varijabla>
  </DomainObject.Predmet.SudioniciListNaziv>
  <DomainObject.Predmet.SudioniciListAdressOIB>
    <izvorni_sadrzaj>
      <item>AUTO-SERVIS ZELINA d.d., OIB 92655553055, Katarine Krizmanić 1,10380 Sveti Ivan Zelina</item>
      <item>AUTO-SERVIS ZELINA d.d., OIB 92655553055, Katarine Krizmanić 1,10380 Sveti Ivan Zelina</item>
      <item>SANJA FIJAN, Stenjevečka 46,10000 Zagreb</item>
    </izvorni_sadrzaj>
    <derivirana_varijabla naziv="DomainObject.Predmet.SudioniciListAdressOIB_1">
      <item>AUTO-SERVIS ZELINA d.d., OIB 92655553055, Katarine Krizmanić 1,10380 Sveti Ivan Zelina</item>
      <item>AUTO-SERVIS ZELINA d.d., OIB 92655553055, Katarine Krizmanić 1,10380 Sveti Ivan Zelina</item>
      <item>SANJA FIJAN, Stenjevečka 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92655553055</item>
      <item>, OIB 92655553055</item>
      <item>, OIB null</item>
    </izvorni_sadrzaj>
    <derivirana_varijabla naziv="DomainObject.Predmet.SudioniciListNazivOIB_1">
      <item>, OIB 92655553055</item>
      <item>, OIB 92655553055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B5551F-5F89-4723-AE4E-8FB6DD1F0D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26</properties:Pages>
  <properties:Words>9170</properties:Words>
  <properties:Characters>53235</properties:Characters>
  <properties:Lines>1299</properties:Lines>
  <properties:Paragraphs>435</properties:Paragraphs>
  <properties:TotalTime>54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Vts</vt:lpstr>
      <vt:lpstr>Vts</vt:lpstr>
    </vt:vector>
  </properties:TitlesOfParts>
  <properties:LinksUpToDate>false</properties:LinksUpToDate>
  <properties:CharactersWithSpaces>66653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2017-06-29T06:40:00Z</dcterms:created>
  <dc:creator>agalic</dc:creator>
  <cp:lastModifiedBy>Zlatka Plivelić</cp:lastModifiedBy>
  <cp:lastPrinted>2017-06-29T09:57:00Z</cp:lastPrinted>
  <dcterms:modified xmlns:xsi="http://www.w3.org/2001/XMLSchema-instance" xsi:type="dcterms:W3CDTF">2017-06-29T10:32:00Z</dcterms:modified>
  <cp:revision>12</cp:revision>
  <dc:title>Vts</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26</vt:i4>
  </prop:property>
</prop:Properties>
</file>