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dab1" w14:paraId="63edab1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B513CA">
        <w:rPr>
          <w:rFonts w:hAnsi="Times New Roman" w:ascii="Times New Roman"/>
          <w:szCs w:val="24"/>
          <w:lang w:val="hr-HR"/>
        </w:rPr>
        <w:t>KARIJATIDE d.o</w:t>
      </w:r>
      <w:r>
        <w:rPr>
          <w:rFonts w:hAnsi="Times New Roman" w:ascii="Times New Roman"/>
          <w:szCs w:val="24"/>
          <w:lang w:val="hr-HR"/>
        </w:rPr>
        <w:t xml:space="preserve">.o., </w:t>
      </w:r>
      <w:r w:rsidR="00B513CA">
        <w:rPr>
          <w:rFonts w:hAnsi="Times New Roman" w:ascii="Times New Roman"/>
          <w:szCs w:val="24"/>
          <w:lang w:val="hr-HR"/>
        </w:rPr>
        <w:t>Zagreb, Mikulić odvojak 39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B513CA">
        <w:rPr>
          <w:rFonts w:hAnsi="Times New Roman" w:ascii="Times New Roman"/>
          <w:szCs w:val="24"/>
          <w:lang w:val="hr-HR"/>
        </w:rPr>
        <w:t>56059069979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B513CA">
        <w:rPr>
          <w:rFonts w:hAnsi="Times New Roman" w:ascii="Times New Roman"/>
          <w:szCs w:val="24"/>
          <w:lang w:val="hr-HR"/>
        </w:rPr>
        <w:t>KARIJATIDE d.o.o., Zagreb, Mikulić odvojak 39, OIB 56059069979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1102B7">
        <w:rPr>
          <w:rFonts w:hAnsi="Times New Roman" w:ascii="Times New Roman"/>
          <w:szCs w:val="24"/>
          <w:lang w:val="hr-HR"/>
        </w:rPr>
        <w:t>9,</w:t>
      </w:r>
      <w:r w:rsidR="00B513CA">
        <w:rPr>
          <w:rFonts w:hAnsi="Times New Roman" w:ascii="Times New Roman"/>
          <w:szCs w:val="24"/>
          <w:lang w:val="hr-HR"/>
        </w:rPr>
        <w:t>2</w:t>
      </w:r>
      <w:r w:rsidR="001102B7">
        <w:rPr>
          <w:rFonts w:hAnsi="Times New Roman" w:ascii="Times New Roman"/>
          <w:szCs w:val="24"/>
          <w:lang w:val="hr-HR"/>
        </w:rPr>
        <w:t>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B513CA">
        <w:rPr>
          <w:rFonts w:hAnsi="Times New Roman" w:ascii="Times New Roman"/>
          <w:szCs w:val="24"/>
          <w:lang w:val="hr-HR"/>
        </w:rPr>
        <w:t>Marko Marić iz Zagreba, Petrinjska 59a</w:t>
      </w:r>
      <w:r w:rsidRPr="00E31A21">
        <w:rPr>
          <w:rFonts w:hAnsi="Times New Roman" w:ascii="Times New Roman"/>
          <w:szCs w:val="24"/>
          <w:lang w:val="hr-HR"/>
        </w:rPr>
        <w:t xml:space="preserve"> (OIB </w:t>
      </w:r>
      <w:r w:rsidR="00B513CA">
        <w:rPr>
          <w:rFonts w:hAnsi="Times New Roman" w:ascii="Times New Roman"/>
          <w:szCs w:val="24"/>
          <w:lang w:val="hr-HR"/>
        </w:rPr>
        <w:t>40578632064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513CA">
        <w:rPr>
          <w:rFonts w:hAnsi="Times New Roman" w:ascii="Times New Roman"/>
          <w:szCs w:val="24"/>
          <w:lang w:val="hr-HR"/>
        </w:rPr>
        <w:t>KARIJATIDE d.o.o., Zagreb, Mikulić odvojak 39, OIB 56059069979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0A587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0A5874">
        <w:rPr>
          <w:rFonts w:hAnsi="Times New Roman" w:ascii="Times New Roman"/>
          <w:szCs w:val="24"/>
          <w:lang w:val="hr-HR"/>
        </w:rPr>
        <w:t>, v.r.</w:t>
      </w:r>
    </w:p>
    <w:p w:rsidRDefault="00E31A21" w:rsidP="000A5874" w:rsidR="00E31A21" w:rsidRPr="00E31A21">
      <w:pPr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0B6B" w:rsidP="00E31A21" w:rsidR="00780B6B">
      <w:pPr>
        <w:jc w:val="both"/>
        <w:rPr>
          <w:rFonts w:hAnsi="Times New Roman" w:ascii="Times New Roman"/>
          <w:szCs w:val="24"/>
          <w:lang w:val="hr-HR"/>
        </w:rPr>
      </w:pPr>
    </w:p>
    <w:p w:rsidRDefault="000A5874" w:rsidR="000A587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0A5874" w:rsidR="000A587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0A5874" w:rsidR="000A587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sectPr w:rsidR="00E31A2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293" w:rsidP="00352BE7" w:rsidR="00000293">
      <w:r>
        <w:separator/>
      </w:r>
    </w:p>
  </w:endnote>
  <w:endnote w:id="0" w:type="continuationSeparator">
    <w:p w:rsidRDefault="00000293" w:rsidP="00352BE7" w:rsidR="00000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5C7F7C" w:rsidRPr="005C7F7C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293" w:rsidP="00352BE7" w:rsidR="00000293">
      <w:r>
        <w:separator/>
      </w:r>
    </w:p>
  </w:footnote>
  <w:footnote w:id="0" w:type="continuationSeparator">
    <w:p w:rsidRDefault="00000293" w:rsidP="00352BE7" w:rsidR="00000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</w:t>
    </w:r>
    <w:r w:rsidR="001102B7">
      <w:rPr>
        <w:rFonts w:hAnsi="Times New Roman" w:ascii="Times New Roman"/>
        <w:szCs w:val="24"/>
        <w:lang w:val="hr-HR"/>
      </w:rPr>
      <w:t>9</w:t>
    </w:r>
    <w:r w:rsidR="00B513CA">
      <w:rPr>
        <w:rFonts w:hAnsi="Times New Roman" w:ascii="Times New Roman"/>
        <w:szCs w:val="24"/>
        <w:lang w:val="hr-HR"/>
      </w:rPr>
      <w:t>5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00293"/>
    <w:rsid w:val="00066A59"/>
    <w:rsid w:val="00075211"/>
    <w:rsid w:val="00086166"/>
    <w:rsid w:val="000A5874"/>
    <w:rsid w:val="000F1EBC"/>
    <w:rsid w:val="000F73F6"/>
    <w:rsid w:val="001102B7"/>
    <w:rsid w:val="00136C4E"/>
    <w:rsid w:val="00141D79"/>
    <w:rsid w:val="00147B6F"/>
    <w:rsid w:val="001C4244"/>
    <w:rsid w:val="00216F46"/>
    <w:rsid w:val="00230F88"/>
    <w:rsid w:val="0026759E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5C7F7C"/>
    <w:rsid w:val="00613075"/>
    <w:rsid w:val="00647729"/>
    <w:rsid w:val="00647B63"/>
    <w:rsid w:val="00690F7B"/>
    <w:rsid w:val="006C7338"/>
    <w:rsid w:val="006E62F6"/>
    <w:rsid w:val="006F3AAB"/>
    <w:rsid w:val="007556AF"/>
    <w:rsid w:val="00780B6B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513CA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DC6FE4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7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F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F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F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F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7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F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F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F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F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KARIJATIDE d.o.o. zastupanog po punomoćniku Nada Marenić Tonković</izvorni_sadrzaj>
    <derivirana_varijabla naziv="DomainObject.Predmet.ProtustrankaFormated_1">  Naklada KARIJATIDE d.o.o. zastupanog po punomoćniku Nada Marenić Tonković</derivirana_varijabla>
  </DomainObject.Predmet.ProtustrankaFormated>
  <DomainObject.Predmet.ProtustrankaFormatedOIB>
    <izvorni_sadrzaj>  Naklada KARIJATIDE d.o.o., OIB 56059069979 zastupanog po punomoćniku Nada Marenić Tonković</izvorni_sadrzaj>
    <derivirana_varijabla naziv="DomainObject.Predmet.ProtustrankaFormatedOIB_1">  Naklada KARIJATIDE d.o.o., OIB 56059069979 zastupanog po punomoćniku Nada Marenić Tonković</derivirana_varijabla>
  </DomainObject.Predmet.ProtustrankaFormatedOIB>
  <DomainObject.Predmet.ProtustrankaFormatedWithAdress>
    <izvorni_sadrzaj> Naklada KARIJATIDE d.o.o., Mikulić odvojak 39, 10000 Zagreb zastupanog po punomoćniku Nada Marenić Tonković</izvorni_sadrzaj>
    <derivirana_varijabla naziv="DomainObject.Predmet.ProtustrankaFormatedWithAdress_1"> Naklada KARIJATIDE d.o.o., Mikulić odvojak 39, 10000 Zagreb zastupanog po punomoćniku Nada Marenić Tonković</derivirana_varijabla>
  </DomainObject.Predmet.ProtustrankaFormatedWithAdress>
  <DomainObject.Predmet.ProtustrankaFormatedWithAdressOIB>
    <izvorni_sadrzaj> Naklada KARIJATIDE d.o.o., OIB 56059069979, Mikulić odvojak 39, 10000 Zagreb zastupanog po punomoćniku Nada Marenić Tonković</izvorni_sadrzaj>
    <derivirana_varijabla naziv="DomainObject.Predmet.ProtustrankaFormatedWithAdressOIB_1"> Naklada KARIJATIDE d.o.o., OIB 56059069979, Mikulić odvojak 39, 10000 Zagreb zastupanog po punomoćniku Nada Marenić Tonković</derivirana_varijabla>
  </DomainObject.Predmet.ProtustrankaFormatedWithAdressOIB>
  <DomainObject.Predmet.ProtustrankaWithAdress>
    <izvorni_sadrzaj>Naklada KARIJATIDE d.o.o. Mikulić odvojak 39, 10000 Zagreb</izvorni_sadrzaj>
    <derivirana_varijabla naziv="DomainObject.Predmet.ProtustrankaWithAdress_1">Naklada KARIJATIDE d.o.o. Mikulić odvojak 39, 10000 Zagreb</derivirana_varijabla>
  </DomainObject.Predmet.ProtustrankaWithAdress>
  <DomainObject.Predmet.ProtustrankaWithAdressOIB>
    <izvorni_sadrzaj>Naklada KARIJATIDE d.o.o., OIB 56059069979, Mikulić odvojak 39, 10000 Zagreb</izvorni_sadrzaj>
    <derivirana_varijabla naziv="DomainObject.Predmet.ProtustrankaWithAdressOIB_1">Naklada KARIJATIDE d.o.o., OIB 56059069979, Mikulić odvojak 39, 10000 Zagreb</derivirana_varijabla>
  </DomainObject.Predmet.ProtustrankaWithAdressOIB>
  <DomainObject.Predmet.ProtustrankaNazivFormated>
    <izvorni_sadrzaj>Naklada KARIJATIDE d.o.o.</izvorni_sadrzaj>
    <derivirana_varijabla naziv="DomainObject.Predmet.ProtustrankaNazivFormated_1">Naklada KARIJATIDE d.o.o.</derivirana_varijabla>
  </DomainObject.Predmet.ProtustrankaNazivFormated>
  <DomainObject.Predmet.ProtustrankaNazivFormatedOIB>
    <izvorni_sadrzaj>Naklada KARIJATIDE d.o.o., OIB 56059069979</izvorni_sadrzaj>
    <derivirana_varijabla naziv="DomainObject.Predmet.ProtustrankaNazivFormatedOIB_1">Naklada KARIJATIDE d.o.o., OIB 56059069979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KARIJATIDE d.o.o. zastupanog po punomoćniku Nada Marenić Tonković</item>
    </izvorni_sadrzaj>
    <derivirana_varijabla naziv="DomainObject.Predmet.ProtuStrankaListFormated_1">
      <item>Naklada KARIJATIDE d.o.o. zastupanog po punomoćniku Nada Marenić Tonković</item>
    </derivirana_varijabla>
  </DomainObject.Predmet.ProtuStrankaListFormated>
  <DomainObject.Predmet.ProtuStrankaListFormatedOIB>
    <izvorni_sadrzaj>
      <item>Naklada KARIJATIDE d.o.o., OIB 56059069979 zastupanog po punomoćniku Nada Marenić Tonković</item>
    </izvorni_sadrzaj>
    <derivirana_varijabla naziv="DomainObject.Predmet.ProtuStrankaListFormatedOIB_1">
      <item>Naklada KARIJATIDE d.o.o., OIB 56059069979 zastupanog po punomoćniku Nada Marenić Tonković</item>
    </derivirana_varijabla>
  </DomainObject.Predmet.ProtuStrankaListFormatedOIB>
  <DomainObject.Predmet.ProtuStrankaListFormatedWithAdress>
    <izvorni_sadrzaj>
      <item>Naklada KARIJATIDE d.o.o., Mikulić odvojak 39, 10000 Zagreb zastupanog po punomoćniku Nada Marenić Tonković</item>
    </izvorni_sadrzaj>
    <derivirana_varijabla naziv="DomainObject.Predmet.ProtuStrankaListFormatedWithAdress_1">
      <item>Naklada KARIJATIDE d.o.o., Mikulić odvojak 39, 10000 Zagreb zastupanog po punomoćniku Nada Marenić Tonković</item>
    </derivirana_varijabla>
  </DomainObject.Predmet.ProtuStrankaListFormatedWithAdress>
  <DomainObject.Predmet.ProtuStrankaListFormatedWithAdressOIB>
    <izvorni_sadrzaj>
      <item>Naklada KARIJATIDE d.o.o., OIB 56059069979, Mikulić odvojak 39, 10000 Zagreb zastupanog po punomoćniku Nada Marenić Tonković</item>
    </izvorni_sadrzaj>
    <derivirana_varijabla naziv="DomainObject.Predmet.ProtuStrankaListFormatedWithAdressOIB_1">
      <item>Naklada KARIJATIDE d.o.o., OIB 56059069979, Mikulić odvojak 39, 10000 Zagreb zastupanog po punomoćniku Nada Marenić Tonković</item>
    </derivirana_varijabla>
  </DomainObject.Predmet.ProtuStrankaListFormatedWithAdressOIB>
  <DomainObject.Predmet.ProtuStrankaListNazivFormated>
    <izvorni_sadrzaj>
      <item>Naklada KARIJATIDE d.o.o.</item>
    </izvorni_sadrzaj>
    <derivirana_varijabla naziv="DomainObject.Predmet.ProtuStrankaListNazivFormated_1">
      <item>Naklada KARIJATIDE d.o.o.</item>
    </derivirana_varijabla>
  </DomainObject.Predmet.ProtuStrankaListNazivFormated>
  <DomainObject.Predmet.ProtuStrankaListNazivFormatedOIB>
    <izvorni_sadrzaj>
      <item>Naklada KARIJATIDE d.o.o., OIB 56059069979</item>
    </izvorni_sadrzaj>
    <derivirana_varijabla naziv="DomainObject.Predmet.ProtuStrankaListNazivFormatedOIB_1">
      <item>Naklada KARIJATIDE d.o.o., OIB 56059069979</item>
    </derivirana_varijabla>
  </DomainObject.Predmet.ProtuStrankaListNazivFormatedOIB>
  <DomainObject.Predmet.OstaliListFormated>
    <izvorni_sadrzaj>
      <item>Nada Marenić Tonković punomoćnik sudionika u postupku Naklada KARIJATIDE d.o.o.</item>
    </izvorni_sadrzaj>
    <derivirana_varijabla naziv="DomainObject.Predmet.OstaliListFormated_1">
      <item>Nada Marenić Tonković punomoćnik sudionika u postupku Naklada KARIJATIDE d.o.o.</item>
    </derivirana_varijabla>
  </DomainObject.Predmet.OstaliListFormated>
  <DomainObject.Predmet.OstaliListFormatedOIB>
    <izvorni_sadrzaj>
      <item>Nada Marenić Tonković, OIB 94136349804 punomoćnik sudionika u postupku Naklada KARIJATIDE d.o.o.</item>
    </izvorni_sadrzaj>
    <derivirana_varijabla naziv="DomainObject.Predmet.OstaliListFormatedOIB_1">
      <item>Nada Marenić Tonković, OIB 94136349804 punomoćnik sudionika u postupku Naklada KARIJATIDE d.o.o.</item>
    </derivirana_varijabla>
  </DomainObject.Predmet.OstaliListFormatedOIB>
  <DomainObject.Predmet.OstaliListFormatedWithAdress>
    <izvorni_sadrzaj>
      <item>Nada Marenić Tonković, Mikulić odvojak 39, 10000 Zagreb punomoćnik sudionika u postupku Naklada KARIJATIDE d.o.o.</item>
    </izvorni_sadrzaj>
    <derivirana_varijabla naziv="DomainObject.Predmet.OstaliListFormatedWithAdress_1">
      <item>Nada Marenić Tonković, Mikulić odvojak 39, 10000 Zagreb punomoćnik sudionika u postupku Naklada KARIJATIDE d.o.o.</item>
    </derivirana_varijabla>
  </DomainObject.Predmet.OstaliListFormatedWithAdress>
  <DomainObject.Predmet.OstaliListFormatedWithAdressOIB>
    <izvorni_sadrzaj>
      <item>Nada Marenić Tonković, OIB 94136349804, Mikulić odvojak 39, 10000 Zagreb punomoćnik sudionika u postupku Naklada KARIJATIDE d.o.o.</item>
    </izvorni_sadrzaj>
    <derivirana_varijabla naziv="DomainObject.Predmet.OstaliListFormatedWithAdressOIB_1">
      <item>Nada Marenić Tonković, OIB 94136349804, Mikulić odvojak 39, 10000 Zagreb punomoćnik sudionika u postupku Naklada KARIJATIDE d.o.o.</item>
    </derivirana_varijabla>
  </DomainObject.Predmet.OstaliListFormatedWithAdressOIB>
  <DomainObject.Predmet.OstaliListNazivFormated>
    <izvorni_sadrzaj>
      <item>Nada Marenić Tonković</item>
    </izvorni_sadrzaj>
    <derivirana_varijabla naziv="DomainObject.Predmet.OstaliListNazivFormated_1">
      <item>Nada Marenić Tonković</item>
    </derivirana_varijabla>
  </DomainObject.Predmet.OstaliListNazivFormated>
  <DomainObject.Predmet.OstaliListNazivFormatedOIB>
    <izvorni_sadrzaj>
      <item>Nada Marenić Tonković, OIB 94136349804</item>
    </izvorni_sadrzaj>
    <derivirana_varijabla naziv="DomainObject.Predmet.OstaliListNazivFormatedOIB_1">
      <item>Nada Marenić Tonković, OIB 94136349804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KARIJATIDE d.o.o.</izvorni_sadrzaj>
    <derivirana_varijabla naziv="DomainObject.Predmet.ProtustrankaIDrugi_1">Naklada KARIJATIDE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Naklada KARIJATIDE d.o.o., OIB 56059069979, Mikulić odvojak 39, 10000 Zagreb</izvorni_sadrzaj>
    <derivirana_varijabla naziv="DomainObject.Predmet.ProtustrankaIDrugiAdressOIB_1">Naklada KARIJATIDE d.o.o., OIB 56059069979, Mikulić odvojak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Naklada KARIJATIDE d.o.o.</item>
      <item>Nada Marenić Tonković</item>
    </izvorni_sadrzaj>
    <derivirana_varijabla naziv="DomainObject.Predmet.SudioniciListNaziv_1">
      <item>FINA Regionalni centar Zagreb</item>
      <item>Naklada KARIJATIDE d.o.o.</item>
      <item>Nada Marenić Tonković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izvorni_sadrzaj>
    <derivirana_varijabla naziv="DomainObject.Predmet.SudioniciListAdressOIB_1">
      <item>FINA Regionalni centar Zagreb, OIB 85821130368, Trg svibanjskih žrtava 1995. br. 1,10000 Zagreb</item>
      <item>Naklada KARIJATIDE d.o.o., OIB 56059069979, Mikulić odvojak 39,10000 Zagreb</item>
      <item>Nada Marenić Tonković, OIB 94136349804, Mikulić odvojak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56059069979</item>
      <item>, OIB 94136349804</item>
    </izvorni_sadrzaj>
    <derivirana_varijabla naziv="DomainObject.Predmet.SudioniciListNazivOIB_1">
      <item>, OIB 85821130368</item>
      <item>, OIB 56059069979</item>
      <item>, OIB 94136349804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3A566-754D-4EC9-BF49-03305A05D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2142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2017-08-16T07:49:00Z</dcterms:created>
  <dc:creator>Jasna Mirt</dc:creator>
  <cp:lastModifiedBy>Jasna Mirt</cp:lastModifiedBy>
  <cp:lastPrinted>2017-08-16T07:55:00Z</cp:lastPrinted>
  <dcterms:modified xmlns:xsi="http://www.w3.org/2001/XMLSchema-instance" xsi:type="dcterms:W3CDTF">2017-08-22T07:36:00Z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