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ec4a" w14:paraId="fabec4a" w:rsidRDefault="002D49EC" w:rsidP="003F6C53" w:rsidR="002D49EC" w:rsidRPr="003A73B2">
      <w:pPr>
        <w15:collapsed w:val="false"/>
      </w:pPr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2B5525" w:rsidP="00794305" w:rsidR="002B5525" w:rsidRPr="003A73B2"/>
    <w:p w:rsidRDefault="0013641B" w:rsidP="00AA1AD1" w:rsidR="00AA1AD1" w:rsidRPr="003A73B2">
      <w:pPr>
        <w:jc w:val="center"/>
        <w:rPr>
          <w:b/>
        </w:rPr>
      </w:pPr>
      <w:r>
        <w:rPr>
          <w:b/>
        </w:rPr>
        <w:t>U  I M E  R E P U B L I K E</w:t>
      </w:r>
      <w:r w:rsidR="00AA1AD1" w:rsidRPr="003A73B2">
        <w:rPr>
          <w:b/>
        </w:rPr>
        <w:t xml:space="preserve">  </w:t>
      </w:r>
      <w:r>
        <w:rPr>
          <w:b/>
        </w:rPr>
        <w:t xml:space="preserve"> </w:t>
      </w:r>
      <w:r w:rsidR="00AA1AD1" w:rsidRPr="003A73B2">
        <w:rPr>
          <w:b/>
        </w:rPr>
        <w:t>H R V A T S K</w:t>
      </w:r>
      <w:r w:rsidR="00D40213">
        <w:rPr>
          <w:b/>
        </w:rPr>
        <w:t xml:space="preserve"> </w:t>
      </w:r>
      <w:r>
        <w:rPr>
          <w:b/>
        </w:rPr>
        <w:t>E</w:t>
      </w:r>
      <w:r w:rsidR="00AA1AD1" w:rsidRPr="003A73B2">
        <w:rPr>
          <w:b/>
        </w:rPr>
        <w:t xml:space="preserve">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794305" w:rsidP="00D40213" w:rsidR="00360AB6" w:rsidRPr="003A73B2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D40213">
        <w:rPr>
          <w:szCs w:val="24"/>
        </w:rPr>
        <w:t>OIB:</w:t>
      </w:r>
      <w:r w:rsidR="00360AB6" w:rsidRPr="003A73B2">
        <w:rPr>
          <w:szCs w:val="24"/>
        </w:rPr>
        <w:t>39670464653, po s</w:t>
      </w:r>
      <w:r w:rsidR="000F3E74">
        <w:rPr>
          <w:szCs w:val="24"/>
        </w:rPr>
        <w:t xml:space="preserve">utkinji Ani </w:t>
      </w:r>
      <w:proofErr w:type="spellStart"/>
      <w:r w:rsidR="000F3E74">
        <w:rPr>
          <w:szCs w:val="24"/>
        </w:rPr>
        <w:t>Markač</w:t>
      </w:r>
      <w:proofErr w:type="spellEnd"/>
      <w:r w:rsidR="000F3E74">
        <w:rPr>
          <w:szCs w:val="24"/>
        </w:rPr>
        <w:t>,</w:t>
      </w:r>
      <w:r w:rsidR="00360AB6" w:rsidRPr="003A73B2">
        <w:rPr>
          <w:szCs w:val="24"/>
        </w:rPr>
        <w:t xml:space="preserve"> povodom prijedloga za otvaranje stečajnog postupka nad dužnikom</w:t>
      </w:r>
      <w:r w:rsidR="00A81369">
        <w:rPr>
          <w:szCs w:val="24"/>
        </w:rPr>
        <w:t xml:space="preserve"> DALMATIS d.o.o., Zadar, Plemića </w:t>
      </w:r>
      <w:proofErr w:type="spellStart"/>
      <w:r w:rsidR="00A81369">
        <w:rPr>
          <w:szCs w:val="24"/>
        </w:rPr>
        <w:t>Borelli</w:t>
      </w:r>
      <w:proofErr w:type="spellEnd"/>
      <w:r w:rsidR="00A81369">
        <w:rPr>
          <w:szCs w:val="24"/>
        </w:rPr>
        <w:t xml:space="preserve"> 14, OIB:32337382905, dana 27. ožujka 2017.</w:t>
      </w:r>
      <w:r w:rsidR="00360AB6" w:rsidRPr="003A73B2">
        <w:rPr>
          <w:szCs w:val="24"/>
        </w:rPr>
        <w:t xml:space="preserve"> 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DB5865" w:rsidP="0013641B" w:rsidR="0013641B">
      <w:pPr>
        <w:pStyle w:val="Tijeloteksta"/>
        <w:rPr>
          <w:szCs w:val="24"/>
        </w:rPr>
      </w:pPr>
      <w:r>
        <w:tab/>
      </w:r>
      <w:r w:rsidR="0013641B" w:rsidRPr="00123C12">
        <w:rPr>
          <w:szCs w:val="24"/>
        </w:rPr>
        <w:t xml:space="preserve">Obustavlja se </w:t>
      </w:r>
      <w:r w:rsidR="0013641B">
        <w:t xml:space="preserve">stečajni postupak nad dužnikom </w:t>
      </w:r>
      <w:r w:rsidR="0013641B">
        <w:rPr>
          <w:szCs w:val="24"/>
        </w:rPr>
        <w:t xml:space="preserve">DALMATIS d.o.o., Zadar, Plemića </w:t>
      </w:r>
      <w:proofErr w:type="spellStart"/>
      <w:r w:rsidR="0013641B">
        <w:rPr>
          <w:szCs w:val="24"/>
        </w:rPr>
        <w:t>Borelli</w:t>
      </w:r>
      <w:proofErr w:type="spellEnd"/>
      <w:r w:rsidR="0013641B">
        <w:rPr>
          <w:szCs w:val="24"/>
        </w:rPr>
        <w:t xml:space="preserve"> 14, OIB:32337382905.</w:t>
      </w:r>
    </w:p>
    <w:p w:rsidRDefault="00DB5865" w:rsidP="0013641B" w:rsidR="00D44689" w:rsidRPr="003A73B2">
      <w:pPr>
        <w:jc w:val="both"/>
      </w:pPr>
      <w:r w:rsidRPr="003A73B2">
        <w:t xml:space="preserve"> </w:t>
      </w:r>
    </w:p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A3991">
      <w:pPr>
        <w:jc w:val="both"/>
      </w:pPr>
      <w:r w:rsidRPr="003A73B2">
        <w:tab/>
      </w:r>
      <w:r w:rsidR="00DB5865">
        <w:t xml:space="preserve">Nad uvodno </w:t>
      </w:r>
      <w:r w:rsidR="0013641B">
        <w:t>označenom p</w:t>
      </w:r>
      <w:r w:rsidR="00DB5865">
        <w:t>ravnom osobo</w:t>
      </w:r>
      <w:r w:rsidR="005119FE">
        <w:t>m Financijska agencija</w:t>
      </w:r>
      <w:r w:rsidR="00D40213">
        <w:t xml:space="preserve"> (nadalje FINA), RC Split, Podružnica Zadar, dana </w:t>
      </w:r>
      <w:r w:rsidR="0013641B">
        <w:t xml:space="preserve">15. veljače 2017.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5119FE" w:rsidP="005119FE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 xml:space="preserve">ne novine broj 71/15; dalje SZ) jer je dužnik na dan </w:t>
      </w:r>
      <w:r w:rsidR="0013641B">
        <w:t xml:space="preserve">9. veljače 2017. </w:t>
      </w:r>
      <w:r>
        <w:t xml:space="preserve">u Očevidniku redoslijeda osnove za plaćanje imao evidentirane neizvršene osnove za plaćanje u neprekinutom razdoblju od 120 dana u ukupnom iznosu od </w:t>
      </w:r>
      <w:r w:rsidR="0013641B">
        <w:t xml:space="preserve">44.320,06 </w:t>
      </w:r>
      <w:r>
        <w:t xml:space="preserve">kn. </w:t>
      </w:r>
    </w:p>
    <w:p w:rsidRDefault="005119FE" w:rsidP="005119FE" w:rsidR="005119FE">
      <w:pPr>
        <w:ind w:firstLine="708"/>
        <w:jc w:val="both"/>
      </w:pPr>
      <w:r>
        <w:t xml:space="preserve">Trgovački sud u Zadru je rješenjem </w:t>
      </w:r>
      <w:proofErr w:type="spellStart"/>
      <w:r>
        <w:t>posl</w:t>
      </w:r>
      <w:proofErr w:type="spellEnd"/>
      <w:r>
        <w:t>. br. 2 St-</w:t>
      </w:r>
      <w:r w:rsidR="0013641B">
        <w:t xml:space="preserve">54/17-4 od 20. ožujka 2017. </w:t>
      </w:r>
      <w:r>
        <w:t xml:space="preserve"> pokrenuo prethodni postupak za otvaranje stečajnog postupka u odnosu na predmetnog dužnika.  </w:t>
      </w:r>
    </w:p>
    <w:p w:rsidRDefault="005119FE" w:rsidP="0013641B" w:rsidR="005119FE" w:rsidRPr="0013641B">
      <w:pPr>
        <w:pStyle w:val="Tijeloteksta"/>
        <w:ind w:firstLine="708"/>
        <w:rPr>
          <w:szCs w:val="24"/>
        </w:rPr>
      </w:pPr>
      <w:r>
        <w:t xml:space="preserve">Financijska agencija je </w:t>
      </w:r>
      <w:r w:rsidR="0013641B">
        <w:t xml:space="preserve">23. ožujka 2017. </w:t>
      </w:r>
      <w:r>
        <w:t xml:space="preserve">Sudu </w:t>
      </w:r>
      <w:r w:rsidR="00DB5865">
        <w:t xml:space="preserve">dostavila potvrdu o blokadi računa i novčanih sredstava </w:t>
      </w:r>
      <w:proofErr w:type="spellStart"/>
      <w:r w:rsidR="00DB5865">
        <w:t>ovršenika</w:t>
      </w:r>
      <w:proofErr w:type="spellEnd"/>
      <w:r>
        <w:t xml:space="preserve"> tj. dužnika </w:t>
      </w:r>
      <w:r w:rsidR="0013641B">
        <w:rPr>
          <w:szCs w:val="24"/>
        </w:rPr>
        <w:t xml:space="preserve">DALMATIS d.o.o., Zadar, </w:t>
      </w:r>
      <w:r w:rsidR="00DB5865">
        <w:t xml:space="preserve">iz koje </w:t>
      </w:r>
      <w:r>
        <w:t xml:space="preserve">proizlazi da na dan izdavanja potvrde </w:t>
      </w:r>
      <w:r w:rsidR="0013641B">
        <w:t xml:space="preserve">22. ožujka 2017. </w:t>
      </w:r>
      <w:r>
        <w:t xml:space="preserve">nepodmirene obveze u Očevidniku redoslijeda osnove za plaćanje </w:t>
      </w:r>
      <w:r w:rsidR="00D40213">
        <w:t>istoga</w:t>
      </w:r>
      <w:r>
        <w:t xml:space="preserve"> iznos</w:t>
      </w:r>
      <w:r w:rsidR="00D40213">
        <w:t>e</w:t>
      </w:r>
      <w:r>
        <w:t xml:space="preserve"> 0,00 kn. </w:t>
      </w:r>
    </w:p>
    <w:p w:rsidRDefault="00115899" w:rsidP="00D40213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>
      <w:pPr>
        <w:ind w:firstLine="708"/>
        <w:jc w:val="both"/>
      </w:pPr>
      <w:r>
        <w:t xml:space="preserve">Kako je temeljem potvrde FINA-e o blokadi računa i novčanih sredstava </w:t>
      </w:r>
      <w:proofErr w:type="spellStart"/>
      <w:r w:rsidR="00D40213">
        <w:t>ovršenika</w:t>
      </w:r>
      <w:proofErr w:type="spellEnd"/>
      <w:r w:rsidR="00D40213">
        <w:t xml:space="preserve"> od </w:t>
      </w:r>
      <w:r w:rsidR="0013641B">
        <w:t xml:space="preserve">22. ožujka </w:t>
      </w:r>
      <w:r w:rsidR="00D40213">
        <w:t>2016.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115899" w:rsidP="00DB5865" w:rsidR="00115899" w:rsidRPr="003A73B2">
      <w:pPr>
        <w:ind w:firstLine="708"/>
        <w:jc w:val="both"/>
      </w:pPr>
    </w:p>
    <w:p w:rsidRDefault="00721F79" w:rsidP="0013641B" w:rsidR="00794305">
      <w:pPr>
        <w:jc w:val="center"/>
      </w:pPr>
      <w:r w:rsidRPr="003A73B2">
        <w:t>U Zadru</w:t>
      </w:r>
      <w:r w:rsidR="0013641B">
        <w:t xml:space="preserve"> 27. ožujka 2017. </w:t>
      </w:r>
      <w:r w:rsidRPr="003A73B2">
        <w:t xml:space="preserve"> </w:t>
      </w:r>
      <w:r w:rsidR="00360AB6" w:rsidRPr="003A73B2">
        <w:t xml:space="preserve"> </w:t>
      </w:r>
    </w:p>
    <w:p w:rsidRDefault="00B66DB6" w:rsidP="00B66DB6" w:rsidR="00B66DB6"/>
    <w:p w:rsidRDefault="00B66DB6" w:rsidP="002C65A9" w:rsidR="00794DBD" w:rsidRPr="003A73B2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0F3E74">
        <w:t>S</w:t>
      </w:r>
      <w:r w:rsidR="00360AB6" w:rsidRPr="003A73B2">
        <w:t>utkinja</w:t>
      </w:r>
      <w:bookmarkStart w:name="_GoBack" w:id="0"/>
      <w:bookmarkEnd w:id="0"/>
    </w:p>
    <w:p w:rsidRDefault="000F3E74" w:rsidP="002C65A9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66DB6">
        <w:t xml:space="preserve">            </w:t>
      </w:r>
      <w:r w:rsidR="00115899">
        <w:t xml:space="preserve">Ana </w:t>
      </w:r>
      <w:proofErr w:type="spellStart"/>
      <w:r w:rsidR="00115899">
        <w:t>Markač</w:t>
      </w:r>
      <w:proofErr w:type="spellEnd"/>
    </w:p>
    <w:p w:rsidRDefault="00794305" w:rsidP="00721F79" w:rsidR="00794305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360AB6" w:rsidRPr="003A73B2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20610B" w:rsidP="0020610B" w:rsidR="0020610B" w:rsidRPr="003A73B2">
      <w:pPr>
        <w:ind w:firstLine="360"/>
      </w:pPr>
      <w:r w:rsidRPr="003A73B2">
        <w:lastRenderedPageBreak/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13641B" w:rsidP="0020610B" w:rsidR="0013641B">
      <w:pPr>
        <w:numPr>
          <w:ilvl w:val="0"/>
          <w:numId w:val="3"/>
        </w:numPr>
      </w:pPr>
      <w:r>
        <w:t>RH putem ŽDO-a u Zadru</w:t>
      </w:r>
    </w:p>
    <w:p w:rsidRDefault="0013641B" w:rsidP="0020610B" w:rsidR="0013641B">
      <w:pPr>
        <w:numPr>
          <w:ilvl w:val="0"/>
          <w:numId w:val="3"/>
        </w:numPr>
      </w:pPr>
      <w:r>
        <w:t>Porezna uprava Zadar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D40213">
        <w:t>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94305" w:rsidR="0020610B" w:rsidRPr="003A73B2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694" w:rsidP="00AA1AD1" w:rsidR="00424694">
      <w:r>
        <w:separator/>
      </w:r>
    </w:p>
  </w:endnote>
  <w:endnote w:id="0" w:type="continuationSeparator">
    <w:p w:rsidRDefault="00424694" w:rsidP="00AA1AD1" w:rsidR="00424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694" w:rsidP="00AA1AD1" w:rsidR="00424694">
      <w:r>
        <w:separator/>
      </w:r>
    </w:p>
  </w:footnote>
  <w:footnote w:id="0" w:type="continuationSeparator">
    <w:p w:rsidRDefault="00424694" w:rsidP="00AA1AD1" w:rsidR="00424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C65A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A81369" w:rsidR="00631438">
    <w:pPr>
      <w:pStyle w:val="Zaglavlje"/>
      <w:jc w:val="right"/>
    </w:pPr>
    <w:r>
      <w:t>Poslovni broj: 2 St-</w:t>
    </w:r>
    <w:r w:rsidR="00A81369">
      <w:t>54/17-8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A81369">
      <w:t>oslovni broj: 2 St-54/17-8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65A9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4694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65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65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DALMATIS društvo s ograničenom odgovornošću za poslovanje nekretninama i poslovne usluge</izvorni_sadrzaj>
    <derivirana_varijabla naziv="DomainObject.Predmet.ProtustrankaFormated_1">  DALMATIS društvo s ograničenom odgovornošću za poslovanje nekretninama i poslovne usluge</derivirana_varijabla>
  </DomainObject.Predmet.ProtustrankaFormated>
  <DomainObject.Predmet.ProtustrankaFormatedOIB>
    <izvorni_sadrzaj>  DALMATIS društvo s ograničenom odgovornošću za poslovanje nekretninama i poslovne usluge, OIB 32337382905</izvorni_sadrzaj>
    <derivirana_varijabla naziv="DomainObject.Predmet.ProtustrankaFormatedOIB_1">  DALMATIS društvo s ograničenom odgovornošću za poslovanje nekretninama i poslovne usluge, OIB 32337382905</derivirana_varijabla>
  </DomainObject.Predmet.ProtustrankaFormatedOIB>
  <DomainObject.Predmet.ProtustrankaFormatedWithAdress>
    <izvorni_sadrzaj> DALMATIS društvo s ograničenom odgovornošću za poslovanje nekretninama i poslovne usluge, Ul. Plemića Borelli 14, 23000 Zadar</izvorni_sadrzaj>
    <derivirana_varijabla naziv="DomainObject.Predmet.ProtustrankaFormatedWithAdress_1"> DALMATIS društvo s ograničenom odgovornošću za poslovanje nekretninama i poslovne usluge, Ul. Plemića Borelli 14, 23000 Zadar</derivirana_varijabla>
  </DomainObject.Predmet.ProtustrankaFormatedWithAdress>
  <DomainObject.Predmet.ProtustrankaFormatedWithAdressOIB>
    <izvorni_sadrzaj> DALMATIS društvo s ograničenom odgovornošću za poslovanje nekretninama i poslovne usluge, OIB 32337382905, Ul. Plemića Borelli 14, 23000 Zadar</izvorni_sadrzaj>
    <derivirana_varijabla naziv="DomainObject.Predmet.ProtustrankaFormatedWithAdressOIB_1"> DALMATIS društvo s ograničenom odgovornošću za poslovanje nekretninama i poslovne usluge, OIB 32337382905, Ul. Plemića Borelli 14, 23000 Zadar</derivirana_varijabla>
  </DomainObject.Predmet.ProtustrankaFormatedWithAdressOIB>
  <DomainObject.Predmet.ProtustrankaWithAdress>
    <izvorni_sadrzaj>DALMATIS društvo s ograničenom odgovornošću za poslovanje nekretninama i poslovne usluge Ul. Plemića Borelli 14, 23000 Zadar</izvorni_sadrzaj>
    <derivirana_varijabla naziv="DomainObject.Predmet.ProtustrankaWithAdress_1">DALMATIS društvo s ograničenom odgovornošću za poslovanje nekretninama i poslovne usluge Ul. Plemića Borelli 14, 23000 Zadar</derivirana_varijabla>
  </DomainObject.Predmet.ProtustrankaWithAdress>
  <DomainObject.Predmet.ProtustrankaWithAdressOIB>
    <izvorni_sadrzaj>DALMATIS društvo s ograničenom odgovornošću za poslovanje nekretninama i poslovne usluge, OIB 32337382905, Ul. Plemića Borelli 14, 23000 Zadar</izvorni_sadrzaj>
    <derivirana_varijabla naziv="DomainObject.Predmet.ProtustrankaWithAdressOIB_1">DALMATIS društvo s ograničenom odgovornošću za poslovanje nekretninama i poslovne usluge, OIB 32337382905, Ul. Plemića Borelli 14, 23000 Zadar</derivirana_varijabla>
  </DomainObject.Predmet.ProtustrankaWithAdressOIB>
  <DomainObject.Predmet.ProtustrankaNazivFormated>
    <izvorni_sadrzaj>DALMATIS društvo s ograničenom odgovornošću za poslovanje nekretninama i poslovne usluge</izvorni_sadrzaj>
    <derivirana_varijabla naziv="DomainObject.Predmet.ProtustrankaNazivFormated_1">DALMATIS društvo s ograničenom odgovornošću za poslovanje nekretninama i poslovne usluge</derivirana_varijabla>
  </DomainObject.Predmet.ProtustrankaNazivFormated>
  <DomainObject.Predmet.ProtustrankaNazivFormatedOIB>
    <izvorni_sadrzaj>DALMATIS društvo s ograničenom odgovornošću za poslovanje nekretninama i poslovne usluge, OIB 32337382905</izvorni_sadrzaj>
    <derivirana_varijabla naziv="DomainObject.Predmet.ProtustrankaNazivFormatedOIB_1">DALMATIS društvo s ograničenom odgovornošću za poslovanje nekretninama i poslovne usluge, OIB 32337382905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DALMATIS društvo s ograničenom odgovornošću za poslovanje nekretninama i poslovne usluge</item>
    </izvorni_sadrzaj>
    <derivirana_varijabla naziv="DomainObject.Predmet.ProtuStrankaListFormated_1">
      <item>DALMATIS društvo s ograničenom odgovornošću za poslovanje nekretninama i poslovne usluge</item>
    </derivirana_varijabla>
  </DomainObject.Predmet.ProtuStrankaListFormated>
  <DomainObject.Predmet.ProtuStrankaListFormatedOIB>
    <izvorni_sadrzaj>
      <item>DALMATIS društvo s ograničenom odgovornošću za poslovanje nekretninama i poslovne usluge, OIB 32337382905</item>
    </izvorni_sadrzaj>
    <derivirana_varijabla naziv="DomainObject.Predmet.ProtuStrankaListFormatedOIB_1">
      <item>DALMATIS društvo s ograničenom odgovornošću za poslovanje nekretninama i poslovne usluge, OIB 32337382905</item>
    </derivirana_varijabla>
  </DomainObject.Predmet.ProtuStrankaListFormatedOIB>
  <DomainObject.Predmet.ProtuStrankaListFormatedWithAdress>
    <izvorni_sadrzaj>
      <item>DALMATIS društvo s ograničenom odgovornošću za poslovanje nekretninama i poslovne usluge, Ul. Plemića Borelli 14, 23000 Zadar</item>
    </izvorni_sadrzaj>
    <derivirana_varijabla naziv="DomainObject.Predmet.ProtuStrankaListFormatedWithAdress_1">
      <item>DALMATIS društvo s ograničenom odgovornošću za poslovanje nekretninama i poslovne usluge, Ul. Plemića Borelli 14, 23000 Zadar</item>
    </derivirana_varijabla>
  </DomainObject.Predmet.ProtuStrankaListFormatedWithAdress>
  <DomainObject.Predmet.ProtuStrankaListFormatedWithAdressOIB>
    <izvorni_sadrzaj>
      <item>DALMATIS društvo s ograničenom odgovornošću za poslovanje nekretninama i poslovne usluge, OIB 32337382905, Ul. Plemića Borelli 14, 23000 Zadar</item>
    </izvorni_sadrzaj>
    <derivirana_varijabla naziv="DomainObject.Predmet.ProtuStrankaListFormatedWithAdressOIB_1">
      <item>DALMATIS društvo s ograničenom odgovornošću za poslovanje nekretninama i poslovne usluge, OIB 32337382905, Ul. Plemića Borelli 14, 23000 Zadar</item>
    </derivirana_varijabla>
  </DomainObject.Predmet.ProtuStrankaListFormatedWithAdressOIB>
  <DomainObject.Predmet.ProtuStrankaListNazivFormated>
    <izvorni_sadrzaj>
      <item>DALMATIS društvo s ograničenom odgovornošću za poslovanje nekretninama i poslovne usluge</item>
    </izvorni_sadrzaj>
    <derivirana_varijabla naziv="DomainObject.Predmet.ProtuStrankaListNazivFormated_1">
      <item>DALMATIS društvo s ograničenom odgovornošću za poslovanje nekretninama i poslovne usluge</item>
    </derivirana_varijabla>
  </DomainObject.Predmet.ProtuStrankaListNazivFormated>
  <DomainObject.Predmet.ProtuStrankaListNazivFormatedOIB>
    <izvorni_sadrzaj>
      <item>DALMATIS društvo s ograničenom odgovornošću za poslovanje nekretninama i poslovne usluge, OIB 32337382905</item>
    </izvorni_sadrzaj>
    <derivirana_varijabla naziv="DomainObject.Predmet.ProtuStrankaListNazivFormatedOIB_1">
      <item>DALMATIS društvo s ograničenom odgovornošću za poslovanje nekretninama i poslovne usluge, OIB 32337382905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DALMATIS društvo s ograničenom odgovornošću za poslovanje nekretninama i poslovne usluge</izvorni_sadrzaj>
    <derivirana_varijabla naziv="DomainObject.Predmet.ProtustrankaIDrugi_1">DALMATIS društvo s ograničenom odgovornošću za poslovanje nekretninama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DALMATIS društvo s ograničenom odgovornošću za poslovanje nekretninama i poslovne usluge, OIB 32337382905, Ul. Plemića Borelli 14, 23000 Zadar</izvorni_sadrzaj>
    <derivirana_varijabla naziv="DomainObject.Predmet.ProtustrankaIDrugiAdressOIB_1">DALMATIS društvo s ograničenom odgovornošću za poslovanje nekretninama i poslovne usluge, OIB 32337382905, Ul. Plemića Borelli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DALMATIS društvo s ograničenom odgovornošću za poslovanje nekretninama i poslovne usluge</item>
    </izvorni_sadrzaj>
    <derivirana_varijabla naziv="DomainObject.Predmet.SudioniciListNaziv_1">
      <item>FINA</item>
      <item>DALMATIS društvo s ograničenom odgovornošću za poslovanje nekretninama i poslovne usluge</item>
    </derivirana_varijabla>
  </DomainObject.Predmet.SudioniciListNaziv>
  <DomainObject.Predmet.SudioniciListAdressOIB>
    <izvorni_sadrzaj>
      <item>FINA, OIB 85821130368</item>
      <item>DALMATIS društvo s ograničenom odgovornošću za poslovanje nekretninama i poslovne usluge, OIB 32337382905, Ul. Plemića Borelli 14,23000 Zadar</item>
    </izvorni_sadrzaj>
    <derivirana_varijabla naziv="DomainObject.Predmet.SudioniciListAdressOIB_1">
      <item>FINA, OIB 85821130368</item>
      <item>DALMATIS društvo s ograničenom odgovornošću za poslovanje nekretninama i poslovne usluge, OIB 32337382905, Ul. Plemića Borelli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32337382905</item>
    </izvorni_sadrzaj>
    <derivirana_varijabla naziv="DomainObject.Predmet.SudioniciListNazivOIB_1">
      <item>, OIB 85821130368</item>
      <item>, OIB 32337382905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45571-2C1D-4E49-AEAA-291B4840D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1984</properties:Characters>
  <properties:Lines>63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2017-03-26T14:03:00Z</dcterms:created>
  <dc:creator>Administrator</dc:creator>
  <cp:lastModifiedBy>Marijana Žuža</cp:lastModifiedBy>
  <cp:lastPrinted>2017-03-27T06:53:00Z</cp:lastPrinted>
  <dcterms:modified xmlns:xsi="http://www.w3.org/2001/XMLSchema-instance" xsi:type="dcterms:W3CDTF">2017-03-27T11:21:00Z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