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d517f" w14:paraId="49d517f" w:rsidRDefault="00A4255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42557" w:rsidP="00A42557" w:rsidR="00AE649C">
      <w:pPr>
        <w:pStyle w:val="NormaleSPIS"/>
        <w:spacing w:after="0"/>
      </w:pPr>
      <w:r>
        <w:t xml:space="preserve">          Republika Hrvatska</w:t>
      </w:r>
    </w:p>
    <w:p w:rsidRDefault="00A42557" w:rsidP="00A42557" w:rsidR="00A42557">
      <w:pPr>
        <w:pStyle w:val="NormaleSPIS"/>
        <w:spacing w:after="0"/>
      </w:pPr>
      <w:r>
        <w:t xml:space="preserve">     Trgovački sud u Bjelovaru</w:t>
      </w:r>
    </w:p>
    <w:p w:rsidRDefault="00A42557" w:rsidP="004F27AE" w:rsidR="00A42557" w:rsidRPr="00B76F3C">
      <w:pPr>
        <w:pStyle w:val="NormaleSPIS"/>
      </w:pPr>
      <w:r>
        <w:t>Bjelovar,Šetalište dr.I.Lebovića 42.</w:t>
      </w:r>
    </w:p>
    <w:p w:rsidRDefault="00A42557" w:rsidP="00A42557" w:rsidR="00A42557">
      <w:pPr>
        <w:jc w:val="right"/>
      </w:pPr>
      <w:r>
        <w:t>Poslovni broj:7 St-160/2016-37</w:t>
      </w:r>
    </w:p>
    <w:p w:rsidRDefault="00A42557" w:rsidP="00A42557" w:rsidR="00A42557">
      <w:r>
        <w:tab/>
      </w:r>
      <w:r>
        <w:tab/>
      </w:r>
      <w:r>
        <w:tab/>
      </w:r>
      <w:r>
        <w:tab/>
      </w:r>
    </w:p>
    <w:p w:rsidRDefault="00A42557" w:rsidP="00A42557" w:rsidR="00A42557">
      <w:pPr>
        <w:jc w:val="center"/>
      </w:pPr>
      <w:r>
        <w:rPr>
          <w:b/>
        </w:rPr>
        <w:t>P O Z I V</w:t>
      </w:r>
    </w:p>
    <w:p w:rsidRDefault="00A42557" w:rsidP="00A42557" w:rsidR="00A42557">
      <w:pPr>
        <w:jc w:val="both"/>
      </w:pPr>
      <w:r>
        <w:t xml:space="preserve">U stečajnom predmetu nad stečajnim dužnikom METALCRAFT d.o.o. za proizvodnju, trgovinu i usluge u stečaju iz Bjelovara, Andrije Hebranga 29, OIB 92845405241, pozivate se na ročište za diobu </w:t>
      </w:r>
      <w:proofErr w:type="spellStart"/>
      <w:r>
        <w:t>kupovnine</w:t>
      </w:r>
      <w:proofErr w:type="spellEnd"/>
      <w:r>
        <w:t xml:space="preserve"> za nekretninu iz rješenja o dosudi Trgovačkog suda u Bjelovaru pod poslovnim brojem 7 St-160/2016-31 od 15. svibnja 2017. godine, u ovaj sud soba broj 2, na dan</w:t>
      </w:r>
    </w:p>
    <w:p w:rsidRDefault="00A42557" w:rsidP="00A42557" w:rsidR="00A42557">
      <w:pPr>
        <w:jc w:val="center"/>
        <w:rPr>
          <w:b/>
        </w:rPr>
      </w:pPr>
      <w:r>
        <w:rPr>
          <w:b/>
        </w:rPr>
        <w:t>07. prosinca 2017. godine u 10,00 sati</w:t>
      </w:r>
    </w:p>
    <w:p w:rsidRDefault="00A42557" w:rsidP="00A42557" w:rsidR="00A42557">
      <w:pPr>
        <w:jc w:val="center"/>
        <w:rPr>
          <w:b/>
        </w:rPr>
      </w:pPr>
    </w:p>
    <w:p w:rsidRDefault="00A42557" w:rsidP="00A42557" w:rsidR="00A42557">
      <w:pPr>
        <w:jc w:val="both"/>
      </w:pPr>
      <w:r>
        <w:t>Ako ne pristupite na ročište Vaša tražbina uzet će se prema stanju koje proizlazi iz spisa.</w:t>
      </w:r>
    </w:p>
    <w:p w:rsidRDefault="00A42557" w:rsidP="00A42557" w:rsidR="00A42557">
      <w:pPr>
        <w:jc w:val="center"/>
      </w:pPr>
      <w:r>
        <w:t xml:space="preserve">U Bjelovaru 20. studenog 2017. </w:t>
      </w:r>
    </w:p>
    <w:p w:rsidRDefault="00A42557" w:rsidP="00A42557" w:rsidR="00A42557">
      <w:pPr>
        <w:jc w:val="center"/>
      </w:pPr>
      <w:bookmarkStart w:name="_GoBack" w:id="0"/>
      <w:bookmarkEnd w:id="0"/>
    </w:p>
    <w:p w:rsidRDefault="00A42557" w:rsidP="00A42557" w:rsidR="00A4255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SUDAC</w:t>
      </w:r>
    </w:p>
    <w:p w:rsidRDefault="00A42557" w:rsidP="00A42557" w:rsidR="00A4255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TOMISLAV MRAZOVIĆ,v.r.</w:t>
      </w:r>
    </w:p>
    <w:p w:rsidRDefault="00A42557" w:rsidP="00A42557" w:rsidR="00A42557">
      <w:pPr>
        <w:spacing w:after="0"/>
      </w:pPr>
      <w:r>
        <w:t xml:space="preserve">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A42557" w:rsidP="00A42557" w:rsidR="00A42557">
      <w:r>
        <w:t xml:space="preserve">      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A42557" w:rsidP="00A42557" w:rsidR="00A42557"/>
    <w:p w:rsidRDefault="00A42557" w:rsidP="00A42557" w:rsidR="00A42557"/>
    <w:p w:rsidRDefault="00A42557" w:rsidP="00A42557" w:rsidR="00A42557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2557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736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St-160/2016-37</izvorni_sadrzaj>
    <derivirana_varijabla naziv="DomainObject.Oznaka_1">St-160/2016-37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METALCRAFT društvo s ograničenom odgovornošću za proizvodnju, trgovinu i usluge, Bjelovar zastupanog po punomoćniku Ivan Presečki; BISERKA JAKIĆ, stečajna upraviteljica</izvorni_sadrzaj>
    <derivirana_varijabla naziv="DomainObject.Predmet.ProtustrankaFormated_1">  METALCRAFT društvo s ograničenom odgovornošću za proizvodnju, trgovinu i usluge, Bjelovar zastupanog po punomoćniku Ivan Presečki; BISERKA JAKIĆ, stečajna upraviteljica</derivirana_varijabla>
  </DomainObject.Predmet.ProtustrankaFormated>
  <DomainObject.Predmet.ProtustrankaFormatedOIB>
    <izvorni_sadrzaj>  METALCRAFT društvo s ograničenom odgovornošću za proizvodnju, trgovinu i usluge, Bjelovar, OIB 92845405241 zastupanog po punomoćniku Ivan Presečki; BISERKA JAKIĆ, stečajna upraviteljica</izvorni_sadrzaj>
    <derivirana_varijabla naziv="DomainObject.Predmet.ProtustrankaFormatedOIB_1">  METALCRAFT društvo s ograničenom odgovornošću za proizvodnju, trgovinu i usluge, Bjelovar, OIB 92845405241 zastupanog po punomoćniku Ivan Presečki; BISERKA JAKIĆ, stečajna upraviteljica</derivirana_varijabla>
  </DomainObject.Predmet.ProtustrankaFormatedOIB>
  <DomainObject.Predmet.ProtustrankaFormatedWithAdress>
    <izvorni_sadrzaj> METALCRAFT društvo s ograničenom odgovornošću za proizvodnju, trgovinu i usluge, Bjelovar, Andrije Hebranga 29, 43000 Bjelovar zastupanog po punomoćniku Ivan Presečki; BISERKA JAKIĆ, stečajna upraviteljica</izvorni_sadrzaj>
    <derivirana_varijabla naziv="DomainObject.Predmet.ProtustrankaFormatedWithAdress_1"> METALCRAFT društvo s ograničenom odgovornošću za proizvodnju, trgovinu i usluge, Bjelovar, Andrije Hebranga 29, 43000 Bjelovar zastupanog po punomoćniku Ivan Presečki; BISERKA JAKIĆ, stečajna upraviteljica</derivirana_varijabla>
  </DomainObject.Predmet.ProtustrankaFormatedWithAdress>
  <DomainObject.Predmet.ProtustrankaFormatedWithAdressOIB>
    <izvorni_sadrzaj> METALCRAFT društvo s ograničenom odgovornošću za proizvodnju, trgovinu i usluge, Bjelovar, OIB 92845405241, Andrije Hebranga 29, 43000 Bjelovar zastupanog po punomoćniku Ivan Presečki; BISERKA JAKIĆ, stečajna upraviteljica</izvorni_sadrzaj>
    <derivirana_varijabla naziv="DomainObject.Predmet.ProtustrankaFormatedWithAdressOIB_1"> METALCRAFT društvo s ograničenom odgovornošću za proizvodnju, trgovinu i usluge, Bjelovar, OIB 92845405241, Andrije Hebranga 29, 43000 Bjelovar zastupanog po punomoćniku Ivan Presečki; BISERKA JAKIĆ, stečajna upraviteljica</derivirana_varijabla>
  </DomainObject.Predmet.ProtustrankaFormatedWithAdressOIB>
  <DomainObject.Predmet.ProtustrankaWithAdress>
    <izvorni_sadrzaj>METALCRAFT društvo s ograničenom odgovornošću za proizvodnju, trgovinu i usluge, Bjelovar Andrije Hebranga 29, 43000 Bjelovar</izvorni_sadrzaj>
    <derivirana_varijabla naziv="DomainObject.Predmet.ProtustrankaWithAdress_1">METALCRAFT društvo s ograničenom odgovornošću za proizvodnju, trgovinu i usluge, Bjelovar Andrije Hebranga 29, 43000 Bjelovar</derivirana_varijabla>
  </DomainObject.Predmet.ProtustrankaWithAdress>
  <DomainObject.Predmet.ProtustrankaWithAdressOIB>
    <izvorni_sadrzaj>METALCRAFT društvo s ograničenom odgovornošću za proizvodnju, trgovinu i usluge, Bjelovar, OIB 92845405241, Andrije Hebranga 29, 43000 Bjelovar</izvorni_sadrzaj>
    <derivirana_varijabla naziv="DomainObject.Predmet.ProtustrankaWithAdressOIB_1">METALCRAFT društvo s ograničenom odgovornošću za proizvodnju, trgovinu i usluge, Bjelovar, OIB 92845405241, Andrije Hebranga 29, 43000 Bjelovar</derivirana_varijabla>
  </DomainObject.Predmet.ProtustrankaWithAdressOIB>
  <DomainObject.Predmet.ProtustrankaNazivFormated>
    <izvorni_sadrzaj>METALCRAFT društvo s ograničenom odgovornošću za proizvodnju, trgovinu i usluge, Bjelovar</izvorni_sadrzaj>
    <derivirana_varijabla naziv="DomainObject.Predmet.ProtustrankaNazivFormated_1">METALCRAFT društvo s ograničenom odgovornošću za proizvodnju, trgovinu i usluge, Bjelovar</derivirana_varijabla>
  </DomainObject.Predmet.ProtustrankaNazivFormated>
  <DomainObject.Predmet.ProtustrankaNazivFormatedOIB>
    <izvorni_sadrzaj>METALCRAFT društvo s ograničenom odgovornošću za proizvodnju, trgovinu i usluge, Bjelovar, OIB 92845405241</izvorni_sadrzaj>
    <derivirana_varijabla naziv="DomainObject.Predmet.ProtustrankaNazivFormatedOIB_1">METALCRAFT društvo s ograničenom odgovornošću za proizvodnju, trgovinu i usluge, Bjelovar, OIB 92845405241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METALCRAFT društvo s ograničenom odgovornošću za proizvodnju, trgovinu i usluge, Bjelovar zastupanog po punomoćniku Ivan Presečki; BISERKA JAKIĆ, stečajna upraviteljica</item>
    </izvorni_sadrzaj>
    <derivirana_varijabla naziv="DomainObject.Predmet.ProtuStrankaListFormated_1">
      <item>METALCRAFT društvo s ograničenom odgovornošću za proizvodnju, trgovinu i usluge, Bjelovar zastupanog po punomoćniku Ivan Presečki; BISERKA JAKIĆ, stečajna upraviteljica</item>
    </derivirana_varijabla>
  </DomainObject.Predmet.ProtuStrankaListFormated>
  <DomainObject.Predmet.ProtuStrankaListFormatedOIB>
    <izvorni_sadrzaj>
      <item>METALCRAFT društvo s ograničenom odgovornošću za proizvodnju, trgovinu i usluge, Bjelovar, OIB 92845405241 zastupanog po punomoćniku Ivan Presečki; BISERKA JAKIĆ, stečajna upraviteljica</item>
    </izvorni_sadrzaj>
    <derivirana_varijabla naziv="DomainObject.Predmet.ProtuStrankaListFormatedOIB_1">
      <item>METALCRAFT društvo s ograničenom odgovornošću za proizvodnju, trgovinu i usluge, Bjelovar, OIB 92845405241 zastupanog po punomoćniku Ivan Presečki; BISERKA JAKIĆ, stečajna upraviteljica</item>
    </derivirana_varijabla>
  </DomainObject.Predmet.ProtuStrankaListFormatedOIB>
  <DomainObject.Predmet.ProtuStrankaListFormatedWithAdress>
    <izvorni_sadrzaj>
      <item>METALCRAFT društvo s ograničenom odgovornošću za proizvodnju, trgovinu i usluge, Bjelovar, Andrije Hebranga 29, 43000 Bjelovar zastupanog po punomoćniku Ivan Presečki; BISERKA JAKIĆ, stečajna upraviteljica</item>
    </izvorni_sadrzaj>
    <derivirana_varijabla naziv="DomainObject.Predmet.ProtuStrankaListFormatedWithAdress_1">
      <item>METALCRAFT društvo s ograničenom odgovornošću za proizvodnju, trgovinu i usluge, Bjelovar, Andrije Hebranga 29, 43000 Bjelovar zastupanog po punomoćniku Ivan Presečki; BISERKA JAKIĆ, stečajna upraviteljica</item>
    </derivirana_varijabla>
  </DomainObject.Predmet.ProtuStrankaListFormatedWithAdress>
  <DomainObject.Predmet.ProtuStrankaListFormatedWithAdressOIB>
    <izvorni_sadrzaj>
      <item>METALCRAFT društvo s ograničenom odgovornošću za proizvodnju, trgovinu i usluge, Bjelovar, OIB 92845405241, Andrije Hebranga 29, 43000 Bjelovar zastupanog po punomoćniku Ivan Presečki; BISERKA JAKIĆ, stečajna upraviteljica</item>
    </izvorni_sadrzaj>
    <derivirana_varijabla naziv="DomainObject.Predmet.ProtuStrankaListFormatedWithAdressOIB_1">
      <item>METALCRAFT društvo s ograničenom odgovornošću za proizvodnju, trgovinu i usluge, Bjelovar, OIB 92845405241, Andrije Hebranga 29, 43000 Bjelovar zastupanog po punomoćniku Ivan Presečki; BISERKA JAKIĆ, stečajna upraviteljica</item>
    </derivirana_varijabla>
  </DomainObject.Predmet.ProtuStrankaListFormatedWithAdressOIB>
  <DomainObject.Predmet.ProtuStrankaListNazivFormated>
    <izvorni_sadrzaj>
      <item>METALCRAFT društvo s ograničenom odgovornošću za proizvodnju, trgovinu i usluge, Bjelovar</item>
    </izvorni_sadrzaj>
    <derivirana_varijabla naziv="DomainObject.Predmet.ProtuStrankaListNazivFormated_1">
      <item>METALCRAFT društvo s ograničenom odgovornošću za proizvodnju, trgovinu i usluge, Bjelovar</item>
    </derivirana_varijabla>
  </DomainObject.Predmet.ProtuStrankaListNazivFormated>
  <DomainObject.Predmet.ProtuStrankaListNazivFormatedOIB>
    <izvorni_sadrzaj>
      <item>METALCRAFT društvo s ograničenom odgovornošću za proizvodnju, trgovinu i usluge, Bjelovar, OIB 92845405241</item>
    </izvorni_sadrzaj>
    <derivirana_varijabla naziv="DomainObject.Predmet.ProtuStrankaListNazivFormatedOIB_1">
      <item>METALCRAFT društvo s ograničenom odgovornošću za proizvodnju, trgovinu i usluge, Bjelovar, OIB 92845405241</item>
    </derivirana_varijabla>
  </DomainObject.Predmet.ProtuStrankaListNazivFormatedOIB>
  <DomainObject.Predmet.OstaliListFormated>
    <izvorni_sadrzaj>
      <item>Vedran Presečki</item>
      <item>ŽUPANIJSKO DRŽAVNO ODVJETNIŠTVO U BJELOVARU punomoćnik sudionika u postupku RH, Ministarstvo financija, Porezna uprava, Područni ured Sjeverna Hrvatska</item>
      <item>Ivan Presečki punomoćnik sudionika u postupku METALCRAFT društvo s ograničenom odgovornošću za proizvodnju, trgovinu i usluge, Bjelovar</item>
      <item>BISERKA JAKIĆ, stečajna upraviteljica punomoćnik sudionika u postupku METALCRAFT društvo s ograničenom odgovornošću za proizvodnju, trgovinu i usluge, Bjelovar</item>
    </izvorni_sadrzaj>
    <derivirana_varijabla naziv="DomainObject.Predmet.OstaliListFormated_1">
      <item>Vedran Presečki</item>
      <item>ŽUPANIJSKO DRŽAVNO ODVJETNIŠTVO U BJELOVARU punomoćnik sudionika u postupku RH, Ministarstvo financija, Porezna uprava, Područni ured Sjeverna Hrvatska</item>
      <item>Ivan Presečki punomoćnik sudionika u postupku METALCRAFT društvo s ograničenom odgovornošću za proizvodnju, trgovinu i usluge, Bjelovar</item>
      <item>BISERKA JAKIĆ, stečajna upraviteljica punomoćnik sudionika u postupku METALCRAFT društvo s ograničenom odgovornošću za proizvodnju, trgovinu i usluge, Bjelovar</item>
    </derivirana_varijabla>
  </DomainObject.Predmet.OstaliListFormated>
  <DomainObject.Predmet.OstaliListFormatedOIB>
    <izvorni_sadrzaj>
      <item>Vedran Presečki</item>
      <item>ŽUPANIJSKO DRŽAVNO ODVJETNIŠTVO U BJELOVARU, OIB 86821435474 punomoćnik sudionika u postupku RH, Ministarstvo financija, Porezna uprava, Područni ured Sjeverna Hrvatska</item>
      <item>Ivan Presečki, OIB 20941243683 punomoćnik sudionika u postupku METALCRAFT društvo s ograničenom odgovornošću za proizvodnju, trgovinu i usluge, Bjelovar</item>
      <item>BISERKA JAKIĆ, stečajna upraviteljica, OIB 24564164619 punomoćnik sudionika u postupku METALCRAFT društvo s ograničenom odgovornošću za proizvodnju, trgovinu i usluge, Bjelovar</item>
    </izvorni_sadrzaj>
    <derivirana_varijabla naziv="DomainObject.Predmet.OstaliListFormatedOIB_1">
      <item>Vedran Presečki</item>
      <item>ŽUPANIJSKO DRŽAVNO ODVJETNIŠTVO U BJELOVARU, OIB 86821435474 punomoćnik sudionika u postupku RH, Ministarstvo financija, Porezna uprava, Područni ured Sjeverna Hrvatska</item>
      <item>Ivan Presečki, OIB 20941243683 punomoćnik sudionika u postupku METALCRAFT društvo s ograničenom odgovornošću za proizvodnju, trgovinu i usluge, Bjelovar</item>
      <item>BISERKA JAKIĆ, stečajna upraviteljica, OIB 24564164619 punomoćnik sudionika u postupku METALCRAFT društvo s ograničenom odgovornošću za proizvodnju, trgovinu i usluge, Bjelovar</item>
    </derivirana_varijabla>
  </DomainObject.Predmet.OstaliListFormatedOIB>
  <DomainObject.Predmet.OstaliListFormatedWithAdress>
    <izvorni_sadrzaj>
      <item>Vedran Presečki</item>
      <item>ŽUPANIJSKO DRŽAVNO ODVJETNIŠTVO U BJELOVARU punomoćnik sudionika u postupku RH, Ministarstvo financija, Porezna uprava, Područni ured Sjeverna Hrvatska</item>
      <item>Ivan Presečki, A.Hebranga 29., 43000 Bjelovar punomoćnik sudionika u postupku METALCRAFT društvo s ograničenom odgovornošću za proizvodnju, trgovinu i usluge, Bjelovar</item>
      <item>BISERKA JAKIĆ, stečajna upraviteljica, M. Haberlea 10, 10000 Zagreb punomoćnik sudionika u postupku METALCRAFT društvo s ograničenom odgovornošću za proizvodnju, trgovinu i usluge, Bjelovar</item>
    </izvorni_sadrzaj>
    <derivirana_varijabla naziv="DomainObject.Predmet.OstaliListFormatedWithAdress_1">
      <item>Vedran Presečki</item>
      <item>ŽUPANIJSKO DRŽAVNO ODVJETNIŠTVO U BJELOVARU punomoćnik sudionika u postupku RH, Ministarstvo financija, Porezna uprava, Područni ured Sjeverna Hrvatska</item>
      <item>Ivan Presečki, A.Hebranga 29., 43000 Bjelovar punomoćnik sudionika u postupku METALCRAFT društvo s ograničenom odgovornošću za proizvodnju, trgovinu i usluge, Bjelovar</item>
      <item>BISERKA JAKIĆ, stečajna upraviteljica, M. Haberlea 10, 10000 Zagreb punomoćnik sudionika u postupku METALCRAFT društvo s ograničenom odgovornošću za proizvodnju, trgovinu i usluge, Bjelovar</item>
    </derivirana_varijabla>
  </DomainObject.Predmet.OstaliListFormatedWithAdress>
  <DomainObject.Predmet.OstaliListFormatedWithAdressOIB>
    <izvorni_sadrzaj>
      <item>Vedran Presečki</item>
      <item>ŽUPANIJSKO DRŽAVNO ODVJETNIŠTVO U BJELOVARU, OIB 86821435474 punomoćnik sudionika u postupku RH, Ministarstvo financija, Porezna uprava, Područni ured Sjeverna Hrvatska</item>
      <item>Ivan Presečki, OIB 20941243683, A.Hebranga 29., 43000 Bjelovar punomoćnik sudionika u postupku METALCRAFT društvo s ograničenom odgovornošću za proizvodnju, trgovinu i usluge, Bjelovar</item>
      <item>BISERKA JAKIĆ, stečajna upraviteljica, OIB 24564164619, M. Haberlea 10, 10000 Zagreb punomoćnik sudionika u postupku METALCRAFT društvo s ograničenom odgovornošću za proizvodnju, trgovinu i usluge, Bjelovar</item>
    </izvorni_sadrzaj>
    <derivirana_varijabla naziv="DomainObject.Predmet.OstaliListFormatedWithAdressOIB_1">
      <item>Vedran Presečki</item>
      <item>ŽUPANIJSKO DRŽAVNO ODVJETNIŠTVO U BJELOVARU, OIB 86821435474 punomoćnik sudionika u postupku RH, Ministarstvo financija, Porezna uprava, Područni ured Sjeverna Hrvatska</item>
      <item>Ivan Presečki, OIB 20941243683, A.Hebranga 29., 43000 Bjelovar punomoćnik sudionika u postupku METALCRAFT društvo s ograničenom odgovornošću za proizvodnju, trgovinu i usluge, Bjelovar</item>
      <item>BISERKA JAKIĆ, stečajna upraviteljica, OIB 24564164619, M. Haberlea 10, 10000 Zagreb punomoćnik sudionika u postupku METALCRAFT društvo s ograničenom odgovornošću za proizvodnju, trgovinu i usluge, Bjelovar</item>
    </derivirana_varijabla>
  </DomainObject.Predmet.OstaliListFormatedWithAdressOIB>
  <DomainObject.Predmet.OstaliListNazivFormated>
    <izvorni_sadrzaj>
      <item>Vedran Presečki</item>
      <item>ŽUPANIJSKO DRŽAVNO ODVJETNIŠTVO U BJELOVARU</item>
      <item>Ivan Presečki</item>
      <item>BISERKA JAKIĆ, stečajna upraviteljica</item>
    </izvorni_sadrzaj>
    <derivirana_varijabla naziv="DomainObject.Predmet.OstaliListNazivFormated_1">
      <item>Vedran Presečki</item>
      <item>ŽUPANIJSKO DRŽAVNO ODVJETNIŠTVO U BJELOVARU</item>
      <item>Ivan Presečki</item>
      <item>BISERKA JAKIĆ, stečajna upraviteljica</item>
    </derivirana_varijabla>
  </DomainObject.Predmet.OstaliListNazivFormated>
  <DomainObject.Predmet.OstaliListNazivFormatedOIB>
    <izvorni_sadrzaj>
      <item>Vedran Presečki</item>
      <item>ŽUPANIJSKO DRŽAVNO ODVJETNIŠTVO U BJELOVARU, OIB 86821435474</item>
      <item>Ivan Presečki, OIB 20941243683</item>
      <item>BISERKA JAKIĆ, stečajna upraviteljica, OIB 24564164619</item>
    </izvorni_sadrzaj>
    <derivirana_varijabla naziv="DomainObject.Predmet.OstaliListNazivFormatedOIB_1">
      <item>Vedran Presečki</item>
      <item>ŽUPANIJSKO DRŽAVNO ODVJETNIŠTVO U BJELOVARU, OIB 86821435474</item>
      <item>Ivan Presečki, OIB 20941243683</item>
      <item>BISERKA JAKIĆ, stečajna upraviteljica,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>St-160/2016-37</izvorni_sadrzaj>
    <derivirana_varijabla naziv="DomainObject.PoslovniBrojDokumenta_1">St-160/2016-37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METALCRAFT društvo s ograničenom odgovornošću za proizvodnju, trgovinu i usluge, Bjelovar</izvorni_sadrzaj>
    <derivirana_varijabla naziv="DomainObject.Predmet.ProtustrankaIDrugi_1">METALCRAFT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METALCRAFT društvo s ograničenom odgovornošću za proizvodnju, trgovinu i usluge, Bjelovar, OIB 92845405241, Andrije Hebranga 29, 43000 Bjelovar</izvorni_sadrzaj>
    <derivirana_varijabla naziv="DomainObject.Predmet.ProtustrankaIDrugiAdressOIB_1">METALCRAFT društvo s ograničenom odgovornošću za proizvodnju, trgovinu i usluge, Bjelovar, OIB 92845405241, Andrije Hebranga 29,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METALCRAFT društvo s ograničenom odgovornošću za proizvodnju, trgovinu i usluge, Bjelovar</item>
      <item>Vedran Presečki</item>
      <item>RH, Ministarstvo financija, Porezna uprava, Područni ured Sjeverna Hrvatska</item>
      <item>ŽUPANIJSKO DRŽAVNO ODVJETNIŠTVO U BJELOVARU</item>
      <item>Ivan Presečki</item>
      <item>BISERKA JAKIĆ, stečajna upraviteljica</item>
    </izvorni_sadrzaj>
    <derivirana_varijabla naziv="DomainObject.Predmet.SudioniciListNaziv_1">
      <item>METALCRAFT društvo s ograničenom odgovornošću za proizvodnju, trgovinu i usluge, Bjelovar</item>
      <item>Vedran Presečki</item>
      <item>RH, Ministarstvo financija, Porezna uprava, Područni ured Sjeverna Hrvatska</item>
      <item>ŽUPANIJSKO DRŽAVNO ODVJETNIŠTVO U BJELOVARU</item>
      <item>Ivan Presečki</item>
      <item>BISERKA JAKIĆ, stečajna upraviteljica</item>
    </derivirana_varijabla>
  </DomainObject.Predmet.SudioniciListNaziv>
  <DomainObject.Predmet.SudioniciListAdressOIB>
    <izvorni_sadrzaj>
      <item>METALCRAFT društvo s ograničenom odgovornošću za proizvodnju, trgovinu i usluge, Bjelovar, OIB 92845405241, Andrije Hebranga 29,43000 Bjelovar</item>
      <item>Vedran Presečki</item>
      <item>RH, Ministarstvo financija, Porezna uprava, Područni ured Sjeverna Hrvatska, OIB 52634238587</item>
      <item>ŽUPANIJSKO DRŽAVNO ODVJETNIŠTVO U BJELOVARU, OIB 86821435474</item>
      <item>Ivan Presečki, OIB 20941243683, A.Hebranga 29.,43000 Bjelovar</item>
      <item>BISERKA JAKIĆ, stečajna upraviteljica, OIB 24564164619, M. Haberlea 10,10000 Zagreb</item>
    </izvorni_sadrzaj>
    <derivirana_varijabla naziv="DomainObject.Predmet.SudioniciListAdressOIB_1">
      <item>METALCRAFT društvo s ograničenom odgovornošću za proizvodnju, trgovinu i usluge, Bjelovar, OIB 92845405241, Andrije Hebranga 29,43000 Bjelovar</item>
      <item>Vedran Presečki</item>
      <item>RH, Ministarstvo financija, Porezna uprava, Područni ured Sjeverna Hrvatska, OIB 52634238587</item>
      <item>ŽUPANIJSKO DRŽAVNO ODVJETNIŠTVO U BJELOVARU, OIB 86821435474</item>
      <item>Ivan Presečki, OIB 20941243683, A.Hebranga 29.,43000 Bjelovar</item>
      <item>BISERKA JAKIĆ, stečajna upraviteljica, OIB 24564164619, M. Haberlea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90672A-EA9C-4F1A-94DF-D0AC35A99E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111</properties:Words>
  <properties:Characters>618</properties:Characters>
  <properties:Lines>24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2017-11-20T12:57:00Z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St-160/2016-37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