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cf07" w14:paraId="c55cf07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FE3721">
        <w:t xml:space="preserve"> St-1407</w:t>
      </w:r>
      <w:r w:rsidR="00DD308D">
        <w:t>/201</w:t>
      </w:r>
      <w:r w:rsidR="00590315">
        <w:t>6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E3721">
        <w:t>17</w:t>
      </w:r>
      <w:r w:rsidR="00590315">
        <w:t>. ožujka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774D6B" w:rsidRPr="00774D6B">
        <w:t xml:space="preserve">Udruga za razvoj glazbene umjetnosti </w:t>
      </w:r>
      <w:r w:rsidR="006426DF" w:rsidRPr="00951620">
        <w:t>DADO-IMPERIAL d.o.o., Zagreb, Republike Austrije 21, OIB: 68799347571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FE3721">
        <w:t>933,19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FE3721">
        <w:t>17</w:t>
      </w:r>
      <w:r w:rsidR="00590315">
        <w:t>. ožujka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91E3C"/>
    <w:rsid w:val="00792DAB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4291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A135B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3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3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3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3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3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3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3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3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St-1407/2016</izvorni_sadrzaj>
    <derivirana_varijabla naziv="DomainObject.Predmet.OznakaBroj_1">St-1407/2016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DADO-IMPERIAL d.o.o. zastupanog po punomoćniku DAMIR KUZMINSKI</izvorni_sadrzaj>
    <derivirana_varijabla naziv="DomainObject.Predmet.ProtustrankaFormated_1">  DADO-IMPERIAL d.o.o. zastupanog po punomoćniku DAMIR KUZMINSKI</derivirana_varijabla>
  </DomainObject.Predmet.ProtustrankaFormated>
  <DomainObject.Predmet.ProtustrankaFormatedOIB>
    <izvorni_sadrzaj>  DADO-IMPERIAL d.o.o., OIB 68799347571 zastupanog po punomoćniku DAMIR KUZMINSKI</izvorni_sadrzaj>
    <derivirana_varijabla naziv="DomainObject.Predmet.ProtustrankaFormatedOIB_1">  DADO-IMPERIAL d.o.o., OIB 68799347571 zastupanog po punomoćniku DAMIR KUZMINSKI</derivirana_varijabla>
  </DomainObject.Predmet.ProtustrankaFormatedOIB>
  <DomainObject.Predmet.ProtustrankaFormatedWithAdress>
    <izvorni_sadrzaj> DADO-IMPERIAL d.o.o., Republike Austrije 21, 10000 Zagreb zastupanog po punomoćniku DAMIR KUZMINSKI</izvorni_sadrzaj>
    <derivirana_varijabla naziv="DomainObject.Predmet.ProtustrankaFormatedWithAdress_1"> DADO-IMPERIAL d.o.o., Republike Austrije 21, 10000 Zagreb zastupanog po punomoćniku DAMIR KUZMINSKI</derivirana_varijabla>
  </DomainObject.Predmet.ProtustrankaFormatedWithAdress>
  <DomainObject.Predmet.ProtustrankaFormatedWithAdressOIB>
    <izvorni_sadrzaj> DADO-IMPERIAL d.o.o., OIB 68799347571, Republike Austrije 21, 10000 Zagreb zastupanog po punomoćniku DAMIR KUZMINSKI</izvorni_sadrzaj>
    <derivirana_varijabla naziv="DomainObject.Predmet.ProtustrankaFormatedWithAdressOIB_1"> DADO-IMPERIAL d.o.o., OIB 68799347571, Republike Austrije 21, 10000 Zagreb zastupanog po punomoćniku DAMIR KUZMINSKI</derivirana_varijabla>
  </DomainObject.Predmet.ProtustrankaFormatedWithAdressOIB>
  <DomainObject.Predmet.ProtustrankaWithAdress>
    <izvorni_sadrzaj>DADO-IMPERIAL d.o.o. Republike Austrije 21, 10000 Zagreb</izvorni_sadrzaj>
    <derivirana_varijabla naziv="DomainObject.Predmet.ProtustrankaWithAdress_1">DADO-IMPERIAL d.o.o. Republike Austrije 21, 10000 Zagreb</derivirana_varijabla>
  </DomainObject.Predmet.ProtustrankaWithAdress>
  <DomainObject.Predmet.ProtustrankaWithAdressOIB>
    <izvorni_sadrzaj>DADO-IMPERIAL d.o.o., OIB 68799347571, Republike Austrije 21, 10000 Zagreb</izvorni_sadrzaj>
    <derivirana_varijabla naziv="DomainObject.Predmet.ProtustrankaWithAdressOIB_1">DADO-IMPERIAL d.o.o., OIB 68799347571, Republike Austrije 21, 10000 Zagreb</derivirana_varijabla>
  </DomainObject.Predmet.ProtustrankaWithAdressOIB>
  <DomainObject.Predmet.ProtustrankaNazivFormated>
    <izvorni_sadrzaj>DADO-IMPERIAL d.o.o.</izvorni_sadrzaj>
    <derivirana_varijabla naziv="DomainObject.Predmet.ProtustrankaNazivFormated_1">DADO-IMPERIAL d.o.o.</derivirana_varijabla>
  </DomainObject.Predmet.ProtustrankaNazivFormated>
  <DomainObject.Predmet.ProtustrankaNazivFormatedOIB>
    <izvorni_sadrzaj>DADO-IMPERIAL d.o.o., OIB 68799347571</izvorni_sadrzaj>
    <derivirana_varijabla naziv="DomainObject.Predmet.ProtustrankaNazivFormatedOIB_1">DADO-IMPERIAL d.o.o., OIB 68799347571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DADO-IMPERIAL d.o.o. zastupanog po punomoćniku DAMIR KUZMINSKI</item>
    </izvorni_sadrzaj>
    <derivirana_varijabla naziv="DomainObject.Predmet.ProtuStrankaListFormated_1">
      <item>DADO-IMPERIAL d.o.o. zastupanog po punomoćniku DAMIR KUZMINSKI</item>
    </derivirana_varijabla>
  </DomainObject.Predmet.ProtuStrankaListFormated>
  <DomainObject.Predmet.ProtuStrankaListFormatedOIB>
    <izvorni_sadrzaj>
      <item>DADO-IMPERIAL d.o.o., OIB 68799347571 zastupanog po punomoćniku DAMIR KUZMINSKI</item>
    </izvorni_sadrzaj>
    <derivirana_varijabla naziv="DomainObject.Predmet.ProtuStrankaListFormatedOIB_1">
      <item>DADO-IMPERIAL d.o.o., OIB 68799347571 zastupanog po punomoćniku DAMIR KUZMINSKI</item>
    </derivirana_varijabla>
  </DomainObject.Predmet.ProtuStrankaListFormatedOIB>
  <DomainObject.Predmet.ProtuStrankaListFormatedWithAdress>
    <izvorni_sadrzaj>
      <item>DADO-IMPERIAL d.o.o., Republike Austrije 21, 10000 Zagreb zastupanog po punomoćniku DAMIR KUZMINSKI</item>
    </izvorni_sadrzaj>
    <derivirana_varijabla naziv="DomainObject.Predmet.ProtuStrankaListFormatedWithAdress_1">
      <item>DADO-IMPERIAL d.o.o., Republike Austrije 21, 10000 Zagreb zastupanog po punomoćniku DAMIR KUZMINSKI</item>
    </derivirana_varijabla>
  </DomainObject.Predmet.ProtuStrankaListFormatedWithAdress>
  <DomainObject.Predmet.ProtuStrankaListFormatedWithAdressOIB>
    <izvorni_sadrzaj>
      <item>DADO-IMPERIAL d.o.o., OIB 68799347571, Republike Austrije 21, 10000 Zagreb zastupanog po punomoćniku DAMIR KUZMINSKI</item>
    </izvorni_sadrzaj>
    <derivirana_varijabla naziv="DomainObject.Predmet.ProtuStrankaListFormatedWithAdressOIB_1">
      <item>DADO-IMPERIAL d.o.o., OIB 68799347571, Republike Austrije 21, 10000 Zagreb zastupanog po punomoćniku DAMIR KUZMINSKI</item>
    </derivirana_varijabla>
  </DomainObject.Predmet.ProtuStrankaListFormatedWithAdressOIB>
  <DomainObject.Predmet.ProtuStrankaListNazivFormated>
    <izvorni_sadrzaj>
      <item>DADO-IMPERIAL d.o.o.</item>
    </izvorni_sadrzaj>
    <derivirana_varijabla naziv="DomainObject.Predmet.ProtuStrankaListNazivFormated_1">
      <item>DADO-IMPERIAL d.o.o.</item>
    </derivirana_varijabla>
  </DomainObject.Predmet.ProtuStrankaListNazivFormated>
  <DomainObject.Predmet.ProtuStrankaListNazivFormatedOIB>
    <izvorni_sadrzaj>
      <item>DADO-IMPERIAL d.o.o., OIB 68799347571</item>
    </izvorni_sadrzaj>
    <derivirana_varijabla naziv="DomainObject.Predmet.ProtuStrankaListNazivFormatedOIB_1">
      <item>DADO-IMPERIAL d.o.o., OIB 68799347571</item>
    </derivirana_varijabla>
  </DomainObject.Predmet.ProtuStrankaListNazivFormatedOIB>
  <DomainObject.Predmet.OstaliListFormated>
    <izvorni_sadrzaj>
      <item>DAMIR KUZMINSKI punomoćnik sudionika u postupku DADO-IMPERIAL d.o.o.</item>
    </izvorni_sadrzaj>
    <derivirana_varijabla naziv="DomainObject.Predmet.OstaliListFormated_1">
      <item>DAMIR KUZMINSKI punomoćnik sudionika u postupku DADO-IMPERIAL d.o.o.</item>
    </derivirana_varijabla>
  </DomainObject.Predmet.OstaliListFormated>
  <DomainObject.Predmet.OstaliListFormatedOIB>
    <izvorni_sadrzaj>
      <item>DAMIR KUZMINSKI punomoćnik sudionika u postupku DADO-IMPERIAL d.o.o.</item>
    </izvorni_sadrzaj>
    <derivirana_varijabla naziv="DomainObject.Predmet.OstaliListFormatedOIB_1">
      <item>DAMIR KUZMINSKI punomoćnik sudionika u postupku DADO-IMPERIAL d.o.o.</item>
    </derivirana_varijabla>
  </DomainObject.Predmet.OstaliListFormatedOIB>
  <DomainObject.Predmet.OstaliListFormatedWithAdress>
    <izvorni_sadrzaj>
      <item>DAMIR KUZMINSKI, Republike Austrije 21, 10000 Zagreb punomoćnik sudionika u postupku DADO-IMPERIAL d.o.o.</item>
    </izvorni_sadrzaj>
    <derivirana_varijabla naziv="DomainObject.Predmet.OstaliListFormatedWithAdress_1">
      <item>DAMIR KUZMINSKI, Republike Austrije 21, 10000 Zagreb punomoćnik sudionika u postupku DADO-IMPERIAL d.o.o.</item>
    </derivirana_varijabla>
  </DomainObject.Predmet.OstaliListFormatedWithAdress>
  <DomainObject.Predmet.OstaliListFormatedWithAdressOIB>
    <izvorni_sadrzaj>
      <item>DAMIR KUZMINSKI, Republike Austrije 21, 10000 Zagreb punomoćnik sudionika u postupku DADO-IMPERIAL d.o.o.</item>
    </izvorni_sadrzaj>
    <derivirana_varijabla naziv="DomainObject.Predmet.OstaliListFormatedWithAdressOIB_1">
      <item>DAMIR KUZMINSKI, Republike Austrije 21, 10000 Zagreb punomoćnik sudionika u postupku DADO-IMPERIAL d.o.o.</item>
    </derivirana_varijabla>
  </DomainObject.Predmet.OstaliListFormatedWithAdressOIB>
  <DomainObject.Predmet.OstaliListNazivFormated>
    <izvorni_sadrzaj>
      <item>DAMIR KUZMINSKI</item>
    </izvorni_sadrzaj>
    <derivirana_varijabla naziv="DomainObject.Predmet.OstaliListNazivFormated_1">
      <item>DAMIR KUZMINSKI</item>
    </derivirana_varijabla>
  </DomainObject.Predmet.OstaliListNazivFormated>
  <DomainObject.Predmet.OstaliListNazivFormatedOIB>
    <izvorni_sadrzaj>
      <item>DAMIR KUZMINSKI</item>
    </izvorni_sadrzaj>
    <derivirana_varijabla naziv="DomainObject.Predmet.OstaliListNazivFormatedOIB_1">
      <item>DAMIR KUZMINSKI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DADO-IMPERIAL d.o.o.</izvorni_sadrzaj>
    <derivirana_varijabla naziv="DomainObject.Predmet.ProtustrankaIDrugi_1">DADO-IMPERIAL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DADO-IMPERIAL d.o.o., OIB 68799347571, Republike Austrije 21, 10000 Zagreb</izvorni_sadrzaj>
    <derivirana_varijabla naziv="DomainObject.Predmet.ProtustrankaIDrugiAdressOIB_1">DADO-IMPERIAL d.o.o., OIB 68799347571, Republike Austrije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DADO-IMPERIAL d.o.o.</item>
      <item>DAMIR KUZMINSKI</item>
    </izvorni_sadrzaj>
    <derivirana_varijabla naziv="DomainObject.Predmet.SudioniciListNaziv_1">
      <item>FINA Regionalni centar Zagreb</item>
      <item>DADO-IMPERIAL d.o.o.</item>
      <item>DAMIR KUZMINSKI</item>
    </derivirana_varijabla>
  </DomainObject.Predmet.SudioniciListNaziv>
  <DomainObject.Predmet.SudioniciListAdressOIB>
    <izvorni_sadrzaj>
      <item>FINA Regionalni centar Zagreb, OIB 85821130368, Trg svibanjskih žrtava 1995. br.1,10000 Zagreb</item>
      <item>DADO-IMPERIAL d.o.o., OIB 68799347571, Republike Austrije 21,10000 Zagreb</item>
      <item>DAMIR KUZMINSKI, Republike Austrije 21,10000 Zagreb</item>
    </izvorni_sadrzaj>
    <derivirana_varijabla naziv="DomainObject.Predmet.SudioniciListAdressOIB_1">
      <item>FINA Regionalni centar Zagreb, OIB 85821130368, Trg svibanjskih žrtava 1995. br.1,10000 Zagreb</item>
      <item>DADO-IMPERIAL d.o.o., OIB 68799347571, Republike Austrije 21,10000 Zagreb</item>
      <item>DAMIR KUZMINSKI, Republike Austrije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68799347571</item>
      <item>, OIB null</item>
    </izvorni_sadrzaj>
    <derivirana_varijabla naziv="DomainObject.Predmet.SudioniciListNazivOIB_1">
      <item>, OIB 85821130368</item>
      <item>, OIB 68799347571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1395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2016-03-17T11:53:00Z</dcterms:created>
  <dc:creator>ilukac</dc:creator>
  <cp:lastModifiedBy>Nevenka Furić</cp:lastModifiedBy>
  <cp:lastPrinted>2016-03-17T11:56:00Z</cp:lastPrinted>
  <dcterms:modified xmlns:xsi="http://www.w3.org/2001/XMLSchema-instance" xsi:type="dcterms:W3CDTF">2016-03-17T11:59:00Z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