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e7e2" w14:paraId="7b0e7e2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21204" cx="632460"/>
            <wp:effectExtent b="317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591" cx="63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 xml:space="preserve">Pazin, </w:t>
      </w:r>
      <w:proofErr w:type="spellStart"/>
      <w:r w:rsidRPr="00A336AC">
        <w:t>Dršćevka</w:t>
      </w:r>
      <w:proofErr w:type="spellEnd"/>
      <w:r w:rsidRPr="00A336AC">
        <w:t xml:space="preserve"> 1</w:t>
      </w:r>
    </w:p>
    <w:p w:rsidRDefault="00DF14A8" w:rsidP="00DF14A8" w:rsidR="00DF14A8">
      <w:pPr>
        <w:jc w:val="center"/>
      </w:pPr>
    </w:p>
    <w:p w:rsidRDefault="00C9473C" w:rsidP="00DF14A8" w:rsidR="00C9473C" w:rsidRPr="00A336AC">
      <w:pPr>
        <w:jc w:val="center"/>
      </w:pPr>
    </w:p>
    <w:p w:rsidRDefault="00BB7C36" w:rsidP="00BB7C36" w:rsidR="00BB7C36">
      <w:pPr>
        <w:ind w:firstLine="708"/>
        <w:jc w:val="both"/>
      </w:pPr>
      <w:r>
        <w:t xml:space="preserve">Trgovački sud u Pazinu, po stečajnom sucu Ivanu Dujiću, u stečajnom postupku nad </w:t>
      </w:r>
      <w:r w:rsidR="00652BB9">
        <w:t xml:space="preserve">Stečajnom masom iza CONZADA d.o.o. u stečaju Rijeka, Vatroslava Lisinskog 2, OIB: </w:t>
      </w:r>
      <w:r w:rsidR="00652BB9" w:rsidRPr="00652BB9">
        <w:t>09845674173</w:t>
      </w:r>
      <w:r>
        <w:t xml:space="preserve">, </w:t>
      </w:r>
      <w:r w:rsidR="00652BB9">
        <w:t>8</w:t>
      </w:r>
      <w:r>
        <w:t xml:space="preserve">. </w:t>
      </w:r>
      <w:r w:rsidR="00652BB9">
        <w:t xml:space="preserve">svibnja </w:t>
      </w:r>
      <w:r w:rsidR="00350ACE">
        <w:t>2018</w:t>
      </w:r>
      <w:r>
        <w:t>., donio je slijedeći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0A685F" w:rsidR="000A685F">
      <w:pPr>
        <w:jc w:val="both"/>
      </w:pPr>
      <w:r>
        <w:tab/>
      </w:r>
      <w:r w:rsidR="002C6D33">
        <w:t xml:space="preserve">Nalaže se </w:t>
      </w:r>
      <w:r w:rsidR="00652BB9">
        <w:t xml:space="preserve">odvjetnicima iz Zajedničkog odvjetničkog ureda Dejan </w:t>
      </w:r>
      <w:proofErr w:type="spellStart"/>
      <w:r w:rsidR="00652BB9">
        <w:t>Jakac</w:t>
      </w:r>
      <w:proofErr w:type="spellEnd"/>
      <w:r w:rsidR="00652BB9">
        <w:t xml:space="preserve"> i Marina </w:t>
      </w:r>
      <w:proofErr w:type="spellStart"/>
      <w:r w:rsidR="00652BB9">
        <w:t>Mraković</w:t>
      </w:r>
      <w:proofErr w:type="spellEnd"/>
      <w:r w:rsidR="00652BB9">
        <w:t xml:space="preserve"> iz Buzeta, II istarske brigade 14/1,</w:t>
      </w:r>
      <w:r w:rsidR="002C6D33">
        <w:t xml:space="preserve"> </w:t>
      </w:r>
      <w:r w:rsidR="0018432B">
        <w:t xml:space="preserve">da </w:t>
      </w:r>
      <w:r w:rsidR="002C6D33">
        <w:t>u roku od osa</w:t>
      </w:r>
      <w:r w:rsidR="00652BB9">
        <w:t>m dana dostave</w:t>
      </w:r>
      <w:r w:rsidR="002C6D33">
        <w:t xml:space="preserve"> </w:t>
      </w:r>
      <w:r w:rsidR="00F04EC7">
        <w:t>punomoć</w:t>
      </w:r>
      <w:r w:rsidR="002C6D33">
        <w:t xml:space="preserve"> </w:t>
      </w:r>
      <w:r w:rsidR="00BB7C36">
        <w:t xml:space="preserve">za zastupanje </w:t>
      </w:r>
      <w:r w:rsidR="00350ACE">
        <w:t>predlagatelja</w:t>
      </w:r>
      <w:r w:rsidR="00BB7C36">
        <w:t xml:space="preserve"> </w:t>
      </w:r>
      <w:proofErr w:type="spellStart"/>
      <w:r w:rsidR="0019304E">
        <w:t>Claudia</w:t>
      </w:r>
      <w:proofErr w:type="spellEnd"/>
      <w:r w:rsidR="0019304E">
        <w:t xml:space="preserve"> Dara</w:t>
      </w:r>
      <w:r w:rsidR="00652BB9">
        <w:t xml:space="preserve"> iz Italije, </w:t>
      </w:r>
      <w:proofErr w:type="spellStart"/>
      <w:r w:rsidR="00652BB9">
        <w:t>Marco</w:t>
      </w:r>
      <w:proofErr w:type="spellEnd"/>
      <w:r w:rsidR="00652BB9">
        <w:t xml:space="preserve"> </w:t>
      </w:r>
      <w:proofErr w:type="spellStart"/>
      <w:r w:rsidR="00652BB9">
        <w:t>di</w:t>
      </w:r>
      <w:proofErr w:type="spellEnd"/>
      <w:r w:rsidR="00652BB9">
        <w:t xml:space="preserve"> </w:t>
      </w:r>
      <w:proofErr w:type="spellStart"/>
      <w:r w:rsidR="00652BB9">
        <w:t>Rovereto</w:t>
      </w:r>
      <w:proofErr w:type="spellEnd"/>
      <w:r w:rsidR="00652BB9">
        <w:t xml:space="preserve">, </w:t>
      </w:r>
      <w:proofErr w:type="spellStart"/>
      <w:r w:rsidR="00652BB9">
        <w:t>Via</w:t>
      </w:r>
      <w:proofErr w:type="spellEnd"/>
      <w:r w:rsidR="00652BB9">
        <w:t xml:space="preserve"> </w:t>
      </w:r>
      <w:proofErr w:type="spellStart"/>
      <w:r w:rsidR="00652BB9">
        <w:t>Varini</w:t>
      </w:r>
      <w:proofErr w:type="spellEnd"/>
      <w:r w:rsidR="00652BB9">
        <w:t xml:space="preserve"> 24</w:t>
      </w:r>
      <w:r w:rsidR="002C6D33">
        <w:t xml:space="preserve">. </w:t>
      </w:r>
    </w:p>
    <w:p w:rsidRDefault="002C6D33" w:rsidP="000A685F" w:rsidR="002C6D33" w:rsidRPr="002C6D33">
      <w:pPr>
        <w:ind w:firstLine="708"/>
        <w:jc w:val="both"/>
      </w:pPr>
      <w:r w:rsidRPr="002C6D33">
        <w:t xml:space="preserve">U protivnom sud </w:t>
      </w:r>
      <w:r w:rsidR="000A685F">
        <w:t>neće uzeti u obzir radnje što ih je obavila osoba bez punomoći.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F04EC7">
      <w:pPr>
        <w:jc w:val="both"/>
      </w:pPr>
      <w:r w:rsidRPr="00A336AC">
        <w:tab/>
      </w:r>
      <w:r w:rsidR="002C6D33">
        <w:t xml:space="preserve">Dana </w:t>
      </w:r>
      <w:r w:rsidR="00652BB9">
        <w:t>7</w:t>
      </w:r>
      <w:r w:rsidR="002C6D33">
        <w:t xml:space="preserve">. </w:t>
      </w:r>
      <w:r w:rsidR="00652BB9">
        <w:t>svibnja</w:t>
      </w:r>
      <w:r w:rsidR="00350ACE">
        <w:t xml:space="preserve"> 2018</w:t>
      </w:r>
      <w:r w:rsidR="002C6D33">
        <w:t>. zaprimljen</w:t>
      </w:r>
      <w:r w:rsidR="00350ACE">
        <w:t xml:space="preserve"> je </w:t>
      </w:r>
      <w:r w:rsidR="00652BB9">
        <w:t xml:space="preserve">podnesak </w:t>
      </w:r>
      <w:r w:rsidR="002C6D33">
        <w:t>potpisan po</w:t>
      </w:r>
      <w:r w:rsidR="00C11EC0">
        <w:t xml:space="preserve"> </w:t>
      </w:r>
      <w:r w:rsidR="00652BB9">
        <w:t xml:space="preserve">odvjetnicima iz Zajedničkog odvjetničkog ureda Dejan </w:t>
      </w:r>
      <w:proofErr w:type="spellStart"/>
      <w:r w:rsidR="00652BB9">
        <w:t>Jakac</w:t>
      </w:r>
      <w:proofErr w:type="spellEnd"/>
      <w:r w:rsidR="00652BB9">
        <w:t xml:space="preserve"> i Marina </w:t>
      </w:r>
      <w:proofErr w:type="spellStart"/>
      <w:r w:rsidR="00652BB9">
        <w:t>Mraković</w:t>
      </w:r>
      <w:proofErr w:type="spellEnd"/>
      <w:r w:rsidR="00652BB9">
        <w:t xml:space="preserve"> iz Buzeta</w:t>
      </w:r>
      <w:r w:rsidR="00880F08">
        <w:t xml:space="preserve">, iz kojeg podneska proizlazi da predlagatelj </w:t>
      </w:r>
      <w:proofErr w:type="spellStart"/>
      <w:r w:rsidR="00880F08">
        <w:t>Claudio</w:t>
      </w:r>
      <w:proofErr w:type="spellEnd"/>
      <w:r w:rsidR="00880F08">
        <w:t xml:space="preserve"> Daru iz Italije, </w:t>
      </w:r>
      <w:proofErr w:type="spellStart"/>
      <w:r w:rsidR="00880F08">
        <w:t>Marco</w:t>
      </w:r>
      <w:proofErr w:type="spellEnd"/>
      <w:r w:rsidR="00880F08">
        <w:t xml:space="preserve"> </w:t>
      </w:r>
      <w:proofErr w:type="spellStart"/>
      <w:r w:rsidR="00880F08">
        <w:t>di</w:t>
      </w:r>
      <w:proofErr w:type="spellEnd"/>
      <w:r w:rsidR="00880F08">
        <w:t xml:space="preserve"> </w:t>
      </w:r>
      <w:proofErr w:type="spellStart"/>
      <w:r w:rsidR="00880F08">
        <w:t>Rovereto</w:t>
      </w:r>
      <w:proofErr w:type="spellEnd"/>
      <w:r w:rsidR="00880F08">
        <w:t xml:space="preserve">, </w:t>
      </w:r>
      <w:proofErr w:type="spellStart"/>
      <w:r w:rsidR="00880F08">
        <w:t>Via</w:t>
      </w:r>
      <w:proofErr w:type="spellEnd"/>
      <w:r w:rsidR="00880F08">
        <w:t xml:space="preserve"> </w:t>
      </w:r>
      <w:proofErr w:type="spellStart"/>
      <w:r w:rsidR="00880F08">
        <w:t>Varini</w:t>
      </w:r>
      <w:proofErr w:type="spellEnd"/>
      <w:r w:rsidR="00880F08">
        <w:t xml:space="preserve"> 24, predlaže zakazivanje ispitnog i izvještajnog ročišta.</w:t>
      </w:r>
    </w:p>
    <w:p w:rsidRDefault="003774FD" w:rsidP="00F04EC7" w:rsidR="003774FD">
      <w:pPr>
        <w:ind w:firstLine="708"/>
        <w:jc w:val="both"/>
      </w:pPr>
      <w:r>
        <w:t xml:space="preserve">Uz </w:t>
      </w:r>
      <w:r w:rsidR="00652BB9">
        <w:t>navedeni</w:t>
      </w:r>
      <w:r w:rsidR="00350ACE">
        <w:t xml:space="preserve"> </w:t>
      </w:r>
      <w:r w:rsidR="00652BB9">
        <w:t xml:space="preserve">podnesak </w:t>
      </w:r>
      <w:r w:rsidR="00BB7C36">
        <w:t xml:space="preserve">nije </w:t>
      </w:r>
      <w:r>
        <w:t>priložena p</w:t>
      </w:r>
      <w:r w:rsidR="002C6D33">
        <w:t>unomoć</w:t>
      </w:r>
      <w:r w:rsidR="00BB7C36">
        <w:t>.</w:t>
      </w:r>
    </w:p>
    <w:p w:rsidRDefault="002C6D33" w:rsidP="00517A02" w:rsidR="00AB3722">
      <w:pPr>
        <w:jc w:val="both"/>
      </w:pPr>
      <w:r>
        <w:tab/>
        <w:t xml:space="preserve">Stoga je, temeljem odredbi čl. </w:t>
      </w:r>
      <w:r w:rsidR="00AB3722">
        <w:t>98. Zakona o parničnom postupku vezano uz čl. 10. Stečajnog zakona (dalje: SZ), odlučeno kao u izreci.</w:t>
      </w:r>
    </w:p>
    <w:p w:rsidRDefault="00AB3722" w:rsidP="00517A02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652BB9">
        <w:t>8</w:t>
      </w:r>
      <w:r w:rsidR="00A336AC">
        <w:t>.</w:t>
      </w:r>
      <w:r w:rsidR="00CB2AB2" w:rsidRPr="00A336AC">
        <w:t xml:space="preserve"> </w:t>
      </w:r>
      <w:r w:rsidR="00652BB9">
        <w:t>svibnja</w:t>
      </w:r>
      <w:r w:rsidR="00350ACE">
        <w:t xml:space="preserve"> </w:t>
      </w:r>
      <w:r w:rsidR="00CB2AB2" w:rsidRPr="00A336AC">
        <w:t>201</w:t>
      </w:r>
      <w:r w:rsidR="00350ACE">
        <w:t>8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CE4CAD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350ACE" w:rsidR="00517A02" w:rsidRPr="00A336AC">
      <w:pPr>
        <w:jc w:val="both"/>
      </w:pPr>
      <w:r w:rsidRPr="00A336AC">
        <w:t xml:space="preserve">- </w:t>
      </w:r>
      <w:r w:rsidR="0019304E">
        <w:t xml:space="preserve">Zajednički odvjetnički ured Dejan </w:t>
      </w:r>
      <w:proofErr w:type="spellStart"/>
      <w:r w:rsidR="0019304E">
        <w:t>Jakac</w:t>
      </w:r>
      <w:proofErr w:type="spellEnd"/>
      <w:r w:rsidR="0019304E">
        <w:t xml:space="preserve"> i Marina </w:t>
      </w:r>
      <w:proofErr w:type="spellStart"/>
      <w:r w:rsidR="0019304E">
        <w:t>Mraković</w:t>
      </w:r>
      <w:proofErr w:type="spellEnd"/>
      <w:r w:rsidR="0019304E">
        <w:t xml:space="preserve"> iz Buzeta, II istarske brigade 14/1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E" w:rsidP="0060566F" w:rsidR="006351FE">
      <w:r>
        <w:separator/>
      </w:r>
    </w:p>
  </w:endnote>
  <w:endnote w:id="0" w:type="continuationSeparator">
    <w:p w:rsidRDefault="006351FE" w:rsidP="0060566F" w:rsidR="0063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E" w:rsidP="0060566F" w:rsidR="006351FE">
      <w:r>
        <w:separator/>
      </w:r>
    </w:p>
  </w:footnote>
  <w:footnote w:id="0" w:type="continuationSeparator">
    <w:p w:rsidRDefault="006351FE" w:rsidP="0060566F" w:rsidR="00635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652BB9">
      <w:t>45</w:t>
    </w:r>
    <w:r w:rsidR="00A336AC">
      <w:t>/</w:t>
    </w:r>
    <w:r w:rsidR="00350ACE">
      <w:t>201</w:t>
    </w:r>
    <w:r w:rsidR="00652BB9">
      <w:t>8</w:t>
    </w:r>
    <w:r w:rsidRPr="0060566F">
      <w:t>-</w:t>
    </w:r>
    <w:r w:rsidR="00652BB9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A685F"/>
    <w:rsid w:val="000B307E"/>
    <w:rsid w:val="000E73CF"/>
    <w:rsid w:val="00157E13"/>
    <w:rsid w:val="00176D45"/>
    <w:rsid w:val="0018432B"/>
    <w:rsid w:val="0019304E"/>
    <w:rsid w:val="002002EE"/>
    <w:rsid w:val="00263894"/>
    <w:rsid w:val="00263BAD"/>
    <w:rsid w:val="002B6C11"/>
    <w:rsid w:val="002C6D33"/>
    <w:rsid w:val="00350ACE"/>
    <w:rsid w:val="003774FD"/>
    <w:rsid w:val="003B058E"/>
    <w:rsid w:val="003F30AA"/>
    <w:rsid w:val="00417287"/>
    <w:rsid w:val="00422A5D"/>
    <w:rsid w:val="00477CC8"/>
    <w:rsid w:val="00491DBD"/>
    <w:rsid w:val="00517A02"/>
    <w:rsid w:val="005E04D6"/>
    <w:rsid w:val="005F67A8"/>
    <w:rsid w:val="0060566F"/>
    <w:rsid w:val="006351FE"/>
    <w:rsid w:val="00652BB9"/>
    <w:rsid w:val="00653688"/>
    <w:rsid w:val="00696D98"/>
    <w:rsid w:val="006F36D8"/>
    <w:rsid w:val="007204DF"/>
    <w:rsid w:val="00771037"/>
    <w:rsid w:val="00797B00"/>
    <w:rsid w:val="007D4C16"/>
    <w:rsid w:val="007E59B9"/>
    <w:rsid w:val="00826C8A"/>
    <w:rsid w:val="00841EE7"/>
    <w:rsid w:val="00880F08"/>
    <w:rsid w:val="008A7739"/>
    <w:rsid w:val="008C5F4C"/>
    <w:rsid w:val="008D5803"/>
    <w:rsid w:val="0096292B"/>
    <w:rsid w:val="00964CD2"/>
    <w:rsid w:val="00986750"/>
    <w:rsid w:val="009F593D"/>
    <w:rsid w:val="00A02C0B"/>
    <w:rsid w:val="00A336AC"/>
    <w:rsid w:val="00AB3722"/>
    <w:rsid w:val="00AD7F99"/>
    <w:rsid w:val="00B80E74"/>
    <w:rsid w:val="00B8682D"/>
    <w:rsid w:val="00BB7C36"/>
    <w:rsid w:val="00C11EC0"/>
    <w:rsid w:val="00C9473C"/>
    <w:rsid w:val="00CB2AB2"/>
    <w:rsid w:val="00CC7A3F"/>
    <w:rsid w:val="00CE4CAD"/>
    <w:rsid w:val="00D3072D"/>
    <w:rsid w:val="00D6047F"/>
    <w:rsid w:val="00DF14A8"/>
    <w:rsid w:val="00E11B82"/>
    <w:rsid w:val="00F04EC7"/>
    <w:rsid w:val="00F505D1"/>
    <w:rsid w:val="00F52DA1"/>
    <w:rsid w:val="00F602C3"/>
    <w:rsid w:val="00FB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2018.</izvorni_sadrzaj>
    <derivirana_varijabla naziv="DomainObject.Predmet.DatumRjesavanja_1">16.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upis stečajne mase</izvorni_sadrzaj>
    <derivirana_varijabla naziv="DomainObject.Predmet.Opis_1">novi broj radi odluke o prijedlogu
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CONZADA d.o.o. ROVINJ</izvorni_sadrzaj>
    <derivirana_varijabla naziv="DomainObject.Predmet.ProtustrankaFormated_1">  CONZADA d.o.o. ROVINJ</derivirana_varijabla>
  </DomainObject.Predmet.ProtustrankaFormated>
  <DomainObject.Predmet.ProtustrankaFormatedOIB>
    <izvorni_sadrzaj>  CONZADA d.o.o. ROVINJ, OIB 30398276322</izvorni_sadrzaj>
    <derivirana_varijabla naziv="DomainObject.Predmet.ProtustrankaFormatedOIB_1">  CONZADA d.o.o. ROVINJ, OIB 30398276322</derivirana_varijabla>
  </DomainObject.Predmet.ProtustrankaFormatedOIB>
  <DomainObject.Predmet.ProtustrankaFormatedWithAdress>
    <izvorni_sadrzaj> CONZADA d.o.o. ROVINJ, V.Švalbe 53, 52210 Rovinj</izvorni_sadrzaj>
    <derivirana_varijabla naziv="DomainObject.Predmet.ProtustrankaFormatedWithAdress_1"> CONZADA d.o.o. ROVINJ, V.Švalbe 53, 52210 Rovinj</derivirana_varijabla>
  </DomainObject.Predmet.ProtustrankaFormatedWithAdress>
  <DomainObject.Predmet.ProtustrankaFormatedWithAdressOIB>
    <izvorni_sadrzaj> CONZADA d.o.o. ROVINJ, OIB 30398276322, V.Švalbe 53, 52210 Rovinj</izvorni_sadrzaj>
    <derivirana_varijabla naziv="DomainObject.Predmet.ProtustrankaFormatedWithAdressOIB_1"> CONZADA d.o.o. ROVINJ, OIB 30398276322, V.Švalbe 53, 52210 Rovinj</derivirana_varijabla>
  </DomainObject.Predmet.ProtustrankaFormatedWithAdressOIB>
  <DomainObject.Predmet.ProtustrankaWithAdress>
    <izvorni_sadrzaj>CONZADA d.o.o. ROVINJ V.Švalbe 53, 52210 Rovinj</izvorni_sadrzaj>
    <derivirana_varijabla naziv="DomainObject.Predmet.ProtustrankaWithAdress_1">CONZADA d.o.o. ROVINJ V.Švalbe 53, 52210 Rovinj</derivirana_varijabla>
  </DomainObject.Predmet.ProtustrankaWithAdress>
  <DomainObject.Predmet.ProtustrankaWithAdressOIB>
    <izvorni_sadrzaj>CONZADA d.o.o. ROVINJ, OIB 30398276322, V.Švalbe 53, 52210 Rovinj</izvorni_sadrzaj>
    <derivirana_varijabla naziv="DomainObject.Predmet.ProtustrankaWithAdressOIB_1">CONZADA d.o.o. ROVINJ, OIB 30398276322, V.Švalbe 53, 52210 Rovinj</derivirana_varijabla>
  </DomainObject.Predmet.ProtustrankaWithAdressOIB>
  <DomainObject.Predmet.ProtustrankaNazivFormated>
    <izvorni_sadrzaj>CONZADA d.o.o. ROVINJ</izvorni_sadrzaj>
    <derivirana_varijabla naziv="DomainObject.Predmet.ProtustrankaNazivFormated_1">CONZADA d.o.o. ROVINJ</derivirana_varijabla>
  </DomainObject.Predmet.ProtustrankaNazivFormated>
  <DomainObject.Predmet.ProtustrankaNazivFormatedOIB>
    <izvorni_sadrzaj>CONZADA d.o.o. ROVINJ, OIB 30398276322</izvorni_sadrzaj>
    <derivirana_varijabla naziv="DomainObject.Predmet.ProtustrankaNazivFormatedOIB_1">CONZADA d.o.o. ROVINJ, OIB 30398276322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Massimiliano Conzada, Feltre, Italija; Maria Teresa Dalla Corte, Feltre, Italija</izvorni_sadrzaj>
    <derivirana_varijabla naziv="DomainObject.Predmet.StrankaFormated_1">  Massimiliano Conzada, Feltre, Italija; Maria Teresa Dalla Corte, Feltre, Italija</derivirana_varijabla>
  </DomainObject.Predmet.StrankaFormated>
  <DomainObject.Predmet.StrankaFormatedOIB>
    <izvorni_sadrzaj>  Massimiliano Conzada, Feltre, Italija, OIB 33269268585; Maria Teresa Dalla Corte, Feltre, Italija, OIB 77696146618</izvorni_sadrzaj>
    <derivirana_varijabla naziv="DomainObject.Predmet.StrankaFormatedOIB_1">  Massimiliano Conzada, Feltre, Italija, OIB 33269268585; Maria Teresa Dalla Corte, Feltre, Italija, OIB 77696146618</derivirana_varijabla>
  </DomainObject.Predmet.StrankaFormatedOIB>
  <DomainObject.Predmet.StrankaFormatedWithAdress>
    <izvorni_sadrzaj> Massimiliano Conzada, Feltre, Italija, Salita A. Dal Corno 1, Feltre; Maria Teresa Dalla Corte, Feltre, Italija, Salita A. Dal Corno 1, Feltre</izvorni_sadrzaj>
    <derivirana_varijabla naziv="DomainObject.Predmet.StrankaFormatedWithAdress_1"> Massimiliano Conzada, Feltre, Italija, Salita A. Dal Corno 1, Feltre; Maria Teresa Dalla Corte, Feltre, Italija, Salita A. Dal Corno 1, Feltre</derivirana_varijabla>
  </DomainObject.Predmet.StrankaFormatedWithAdress>
  <DomainObject.Predmet.StrankaFormatedWithAdressOIB>
    <izvorni_sadrzaj> Massimiliano Conzada, Feltre, Italija, OIB 33269268585, Salita A. Dal Corno 1, Feltre; Maria Teresa Dalla Corte, Feltre, Italija, OIB 77696146618, Salita A. Dal Corno 1, Feltre</izvorni_sadrzaj>
    <derivirana_varijabla naziv="DomainObject.Predmet.StrankaFormatedWithAdressOIB_1"> Massimiliano Conzada, Feltre, Italija, OIB 33269268585, Salita A. Dal Corno 1, Feltre; Maria Teresa Dalla Corte, Feltre, Italija, OIB 77696146618, Salita A. Dal Corno 1, Feltre</derivirana_varijabla>
  </DomainObject.Predmet.StrankaFormatedWithAdressOIB>
  <DomainObject.Predmet.StrankaWithAdress>
    <izvorni_sadrzaj>Massimiliano Conzada, Feltre, Italija Salita A. Dal Corno 1,Feltre,Maria Teresa Dalla Corte, Feltre, Italija Salita A. Dal Corno 1,Feltre</izvorni_sadrzaj>
    <derivirana_varijabla naziv="DomainObject.Predmet.StrankaWithAdress_1">Massimiliano Conzada, Feltre, Italija Salita A. Dal Corno 1,Feltre,Maria Teresa Dalla Corte, Feltre, Italija Salita A. Dal Corno 1,Feltre</derivirana_varijabla>
  </DomainObject.Predmet.StrankaWithAdress>
  <DomainObject.Predmet.StrankaWithAdressOIB>
    <izvorni_sadrzaj>Massimiliano Conzada, Feltre, Italija, OIB 33269268585, Salita A. Dal Corno 1,Feltre,Maria Teresa Dalla Corte, Feltre, Italija, OIB 77696146618, Salita A. Dal Corno 1,Feltre</izvorni_sadrzaj>
    <derivirana_varijabla naziv="DomainObject.Predmet.StrankaWithAdressOIB_1">Massimiliano Conzada, Feltre, Italija, OIB 33269268585, Salita A. Dal Corno 1,Feltre,Maria Teresa Dalla Corte, Feltre, Italija, OIB 77696146618, Salita A. Dal Corno 1,Feltre</derivirana_varijabla>
  </DomainObject.Predmet.StrankaWithAdressOIB>
  <DomainObject.Predmet.StrankaNazivFormated>
    <izvorni_sadrzaj>Massimiliano Conzada, Feltre, Italija,Maria Teresa Dalla Corte, Feltre, Italija</izvorni_sadrzaj>
    <derivirana_varijabla naziv="DomainObject.Predmet.StrankaNazivFormated_1">Massimiliano Conzada, Feltre, Italija,Maria Teresa Dalla Corte, Feltre, Italija</derivirana_varijabla>
  </DomainObject.Predmet.StrankaNazivFormated>
  <DomainObject.Predmet.StrankaNazivFormatedOIB>
    <izvorni_sadrzaj>Massimiliano Conzada, Feltre, Italija, OIB 33269268585,Maria Teresa Dalla Corte, Feltre, Italija, OIB 77696146618</izvorni_sadrzaj>
    <derivirana_varijabla naziv="DomainObject.Predmet.StrankaNazivFormatedOIB_1">Massimiliano Conzada, Feltre, Italija, OIB 33269268585,Maria Teresa Dalla Corte, Feltre, Italija, OIB 77696146618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5316.26</izvorni_sadrzaj>
    <derivirana_varijabla naziv="DomainObject.Predmet.TrenutnaVrijednost_1">5316.26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Massimiliano Conzada, Feltre, Italija</item>
      <item>Maria Teresa Dalla Corte, Feltre, Italija</item>
    </izvorni_sadrzaj>
    <derivirana_varijabla naziv="DomainObject.Predmet.StrankaListFormated_1">
      <item>Massimiliano Conzada, Feltre, Italija</item>
      <item>Maria Teresa Dalla Corte, Feltre, Italija</item>
    </derivirana_varijabla>
  </DomainObject.Predmet.StrankaListFormated>
  <DomainObject.Predmet.StrankaListFormatedOIB>
    <izvorni_sadrzaj>
      <item>Massimiliano Conzada, Feltre, Italija, OIB 33269268585</item>
      <item>Maria Teresa Dalla Corte, Feltre, Italija, OIB 77696146618</item>
    </izvorni_sadrzaj>
    <derivirana_varijabla naziv="DomainObject.Predmet.StrankaListFormatedOIB_1">
      <item>Massimiliano Conzada, Feltre, Italija, OIB 33269268585</item>
      <item>Maria Teresa Dalla Corte, Feltre, Italija, OIB 77696146618</item>
    </derivirana_varijabla>
  </DomainObject.Predmet.StrankaListFormatedOIB>
  <DomainObject.Predmet.StrankaListFormatedWithAdress>
    <izvorni_sadrzaj>
      <item>Massimiliano Conzada, Feltre, Italija, Salita A. Dal Corno 1, Feltre</item>
      <item>Maria Teresa Dalla Corte, Feltre, Italija, Salita A. Dal Corno 1, Feltre</item>
    </izvorni_sadrzaj>
    <derivirana_varijabla naziv="DomainObject.Predmet.StrankaListFormatedWithAdress_1">
      <item>Massimiliano Conzada, Feltre, Italija, Salita A. Dal Corno 1, Feltre</item>
      <item>Maria Teresa Dalla Corte, Feltre, Italija, Salita A. Dal Corno 1, Feltre</item>
    </derivirana_varijabla>
  </DomainObject.Predmet.StrankaListFormatedWithAdress>
  <DomainObject.Predmet.StrankaListFormatedWithAdressOIB>
    <izvorni_sadrzaj>
      <item>Massimiliano Conzada, Feltre, Italija, OIB 33269268585, Salita A. Dal Corno 1, Feltre</item>
      <item>Maria Teresa Dalla Corte, Feltre, Italija, OIB 77696146618, Salita A. Dal Corno 1, Feltre</item>
    </izvorni_sadrzaj>
    <derivirana_varijabla naziv="DomainObject.Predmet.StrankaListFormatedWithAdressOIB_1">
      <item>Massimiliano Conzada, Feltre, Italija, OIB 33269268585, Salita A. Dal Corno 1, Feltre</item>
      <item>Maria Teresa Dalla Corte, Feltre, Italija, OIB 77696146618, Salita A. Dal Corno 1, Feltre</item>
    </derivirana_varijabla>
  </DomainObject.Predmet.StrankaListFormatedWithAdressOIB>
  <DomainObject.Predmet.StrankaListNazivFormated>
    <izvorni_sadrzaj>
      <item>Massimiliano Conzada, Feltre, Italija</item>
      <item>Maria Teresa Dalla Corte, Feltre, Italija</item>
    </izvorni_sadrzaj>
    <derivirana_varijabla naziv="DomainObject.Predmet.StrankaListNazivFormated_1">
      <item>Massimiliano Conzada, Feltre, Italija</item>
      <item>Maria Teresa Dalla Corte, Feltre, Italija</item>
    </derivirana_varijabla>
  </DomainObject.Predmet.StrankaListNazivFormated>
  <DomainObject.Predmet.StrankaListNazivFormatedOIB>
    <izvorni_sadrzaj>
      <item>Massimiliano Conzada, Feltre, Italija, OIB 33269268585</item>
      <item>Maria Teresa Dalla Corte, Feltre, Italija, OIB 77696146618</item>
    </izvorni_sadrzaj>
    <derivirana_varijabla naziv="DomainObject.Predmet.StrankaListNazivFormatedOIB_1">
      <item>Massimiliano Conzada, Feltre, Italija, OIB 33269268585</item>
      <item>Maria Teresa Dalla Corte, Feltre, Italija, OIB 77696146618</item>
    </derivirana_varijabla>
  </DomainObject.Predmet.StrankaListNazivFormatedOIB>
  <DomainObject.Predmet.ProtuStrankaListFormated>
    <izvorni_sadrzaj>
      <item>CONZADA d.o.o. ROVINJ</item>
    </izvorni_sadrzaj>
    <derivirana_varijabla naziv="DomainObject.Predmet.ProtuStrankaListFormated_1">
      <item>CONZADA d.o.o. ROVINJ</item>
    </derivirana_varijabla>
  </DomainObject.Predmet.ProtuStrankaListFormated>
  <DomainObject.Predmet.ProtuStrankaListFormatedOIB>
    <izvorni_sadrzaj>
      <item>CONZADA d.o.o. ROVINJ, OIB 30398276322</item>
    </izvorni_sadrzaj>
    <derivirana_varijabla naziv="DomainObject.Predmet.ProtuStrankaListFormatedOIB_1">
      <item>CONZADA d.o.o. ROVINJ, OIB 30398276322</item>
    </derivirana_varijabla>
  </DomainObject.Predmet.ProtuStrankaListFormatedOIB>
  <DomainObject.Predmet.ProtuStrankaListFormatedWithAdress>
    <izvorni_sadrzaj>
      <item>CONZADA d.o.o. ROVINJ, V.Švalbe 53, 52210 Rovinj</item>
    </izvorni_sadrzaj>
    <derivirana_varijabla naziv="DomainObject.Predmet.ProtuStrankaListFormatedWithAdress_1">
      <item>CONZADA d.o.o. ROVINJ, V.Švalbe 53, 52210 Rovinj</item>
    </derivirana_varijabla>
  </DomainObject.Predmet.ProtuStrankaListFormatedWithAdress>
  <DomainObject.Predmet.ProtuStrankaListFormatedWithAdressOIB>
    <izvorni_sadrzaj>
      <item>CONZADA d.o.o. ROVINJ, OIB 30398276322, V.Švalbe 53, 52210 Rovinj</item>
    </izvorni_sadrzaj>
    <derivirana_varijabla naziv="DomainObject.Predmet.ProtuStrankaListFormatedWithAdressOIB_1">
      <item>CONZADA d.o.o. ROVINJ, OIB 30398276322, V.Švalbe 53, 52210 Rovinj</item>
    </derivirana_varijabla>
  </DomainObject.Predmet.ProtuStrankaListFormatedWithAdressOIB>
  <DomainObject.Predmet.ProtuStrankaListNazivFormated>
    <izvorni_sadrzaj>
      <item>CONZADA d.o.o. ROVINJ</item>
    </izvorni_sadrzaj>
    <derivirana_varijabla naziv="DomainObject.Predmet.ProtuStrankaListNazivFormated_1">
      <item>CONZADA d.o.o. ROVINJ</item>
    </derivirana_varijabla>
  </DomainObject.Predmet.ProtuStrankaListNazivFormated>
  <DomainObject.Predmet.ProtuStrankaListNazivFormatedOIB>
    <izvorni_sadrzaj>
      <item>CONZADA d.o.o. ROVINJ, OIB 30398276322</item>
    </izvorni_sadrzaj>
    <derivirana_varijabla naziv="DomainObject.Predmet.ProtuStrankaListNazivFormatedOIB_1">
      <item>CONZADA d.o.o. ROVINJ, OIB 30398276322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</item>
    </izvorni_sadrzaj>
    <derivirana_varijabla naziv="DomainObject.Predmet.OstaliListFormatedOIB_1">
      <item>ZOU Dejan Jakac i Marina Mraković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II istarske brigade 14/1, 52420 Buzet</item>
    </izvorni_sadrzaj>
    <derivirana_varijabla naziv="DomainObject.Predmet.OstaliListFormatedWithAdressOIB_1">
      <item>ZOU Dejan Jakac i Marina Mraković,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</item>
    </izvorni_sadrzaj>
    <derivirana_varijabla naziv="DomainObject.Predmet.OstaliListNazivFormatedOIB_1">
      <item>ZOU Dejan Jakac i Marina Mraković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Massimiliano Conzada, Feltre, Italija i dr.</izvorni_sadrzaj>
    <derivirana_varijabla naziv="DomainObject.Predmet.StrankaIDrugi_1">Massimiliano Conzada, Feltre, Italija i dr.</derivirana_varijabla>
  </DomainObject.Predmet.StrankaIDrugi>
  <DomainObject.Predmet.ProtustrankaIDrugi>
    <izvorni_sadrzaj>CONZADA d.o.o. ROVINJ</izvorni_sadrzaj>
    <derivirana_varijabla naziv="DomainObject.Predmet.ProtustrankaIDrugi_1">CONZADA d.o.o. ROVINJ</derivirana_varijabla>
  </DomainObject.Predmet.ProtustrankaIDrugi>
  <DomainObject.Predmet.StrankaIDrugiAdressOIB>
    <izvorni_sadrzaj>Massimiliano Conzada, Feltre, Italija, OIB 33269268585, Salita A. Dal Corno 1, Feltre i dr.</izvorni_sadrzaj>
    <derivirana_varijabla naziv="DomainObject.Predmet.StrankaIDrugiAdressOIB_1">Massimiliano Conzada, Feltre, Italija, OIB 33269268585, Salita A. Dal Corno 1, Feltre i dr.</derivirana_varijabla>
  </DomainObject.Predmet.StrankaIDrugiAdressOIB>
  <DomainObject.Predmet.ProtustrankaIDrugiAdressOIB>
    <izvorni_sadrzaj>CONZADA d.o.o. ROVINJ, OIB 30398276322, V.Švalbe 53, 52210 Rovinj</izvorni_sadrzaj>
    <derivirana_varijabla naziv="DomainObject.Predmet.ProtustrankaIDrugiAdressOIB_1">CONZADA d.o.o. ROVINJ, OIB 30398276322, V.Švalbe 53,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2018.</izvorni_sadrzaj>
    <derivirana_varijabla naziv="DomainObject.Predmet.OdlukaRjesenje.DatumDonosenjaOdluke_1">14. veljače 2018.</derivirana_varijabla>
  </DomainObject.Predmet.OdlukaRjesenje.DatumDonosenjaOdluke>
  <DomainObject.Predmet.OdlukaRjesenje.DatumPravomocnosti>
    <izvorni_sadrzaj>6. ožujka 2018.</izvorni_sadrzaj>
    <derivirana_varijabla naziv="DomainObject.Predmet.OdlukaRjesenje.DatumPravomocnosti_1">6. ožujka 2018.</derivirana_varijabla>
  </DomainObject.Predmet.OdlukaRjesenje.DatumPravomocnosti>
  <DomainObject.Predmet.OdlukaRjesenje.Oznaka>
    <izvorni_sadrzaj>St-45/2018-19</izvorni_sadrzaj>
    <derivirana_varijabla naziv="DomainObject.Predmet.OdlukaRjesenje.Oznaka_1">St-45/2018-19</derivirana_varijabla>
  </DomainObject.Predmet.OdlukaRjesenje.Oznaka>
  <DomainObject.Predmet.SudioniciListNaziv>
    <izvorni_sadrzaj>
      <item>CONZADA d.o.o. ROVINJ</item>
      <item>Massimiliano Conzada, Feltre, Italija</item>
      <item>Maria Teresa Dalla Corte, Feltre, Italija</item>
      <item>ZOU Dejan Jakac i Marina Mraković</item>
    </izvorni_sadrzaj>
    <derivirana_varijabla naziv="DomainObject.Predmet.SudioniciListNaziv_1">
      <item>CONZADA d.o.o. ROVINJ</item>
      <item>Massimiliano Conzada, Feltre, Italija</item>
      <item>Maria Teresa Dalla Corte, Feltre, Italija</item>
      <item>ZOU Dejan Jakac i Marina Mraković</item>
    </derivirana_varijabla>
  </DomainObject.Predmet.SudioniciListNaziv>
  <DomainObject.Predmet.SudioniciListAdressOIB>
    <izvorni_sadrzaj>
      <item>CONZADA d.o.o. ROVINJ, OIB 30398276322, V.Švalbe 53,52210 Rovinj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izvorni_sadrzaj>
    <derivirana_varijabla naziv="DomainObject.Predmet.SudioniciListAdressOIB_1">
      <item>CONZADA d.o.o. ROVINJ, OIB 30398276322, V.Švalbe 53,52210 Rovinj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30398276322</item>
      <item>, OIB 33269268585</item>
      <item>, OIB 77696146618</item>
      <item>, OIB null</item>
    </izvorni_sadrzaj>
    <derivirana_varijabla naziv="DomainObject.Predmet.SudioniciListNazivOIB_1">
      <item>, OIB 30398276322</item>
      <item>, OIB 33269268585</item>
      <item>, OIB 77696146618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1178</properties:Characters>
  <properties:Lines>42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2018-05-08T06:43:00Z</dcterms:created>
  <dc:creator>korisnik</dc:creator>
  <cp:lastModifiedBy>Sanja Lakošeljac</cp:lastModifiedBy>
  <cp:lastPrinted>2018-05-08T09:41:00Z</cp:lastPrinted>
  <dcterms:modified xmlns:xsi="http://www.w3.org/2001/XMLSchema-instance" xsi:type="dcterms:W3CDTF">2018-05-08T09:41:00Z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punomoć St-45-18-21.docx)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