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7806" w14:paraId="0b47806"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6064A7">
        <w:t>3722/16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6064A7">
        <w:t>SPIREKS, d.o.o. Zagreb, Velikopoljska 6, OIB 54359636897</w:t>
      </w:r>
      <w:r w:rsidR="00667114" w:rsidRPr="00692A21">
        <w:t xml:space="preserve">, dana </w:t>
      </w:r>
      <w:r w:rsidR="006064A7">
        <w:t>27</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A5801">
        <w:t>SPIREKS, d.o.o. Zagreb, Velikopoljska 6, OIB 54359636897</w:t>
      </w:r>
      <w:r w:rsidRPr="00692A21">
        <w:t>.</w:t>
      </w:r>
      <w:r w:rsidR="005A56DF" w:rsidRPr="005A56DF">
        <w:t xml:space="preserve"> </w:t>
      </w:r>
      <w:r w:rsidR="005A56DF">
        <w:t>Ste</w:t>
      </w:r>
      <w:r w:rsidR="008C5EB2">
        <w:t xml:space="preserve">čajni postupak je otvoren dana </w:t>
      </w:r>
      <w:r w:rsidR="005A5801">
        <w:t>27</w:t>
      </w:r>
      <w:r w:rsidR="00131287">
        <w:t>. siječnja 2017</w:t>
      </w:r>
      <w:r w:rsidR="005A56DF">
        <w:t xml:space="preserve">. godine u </w:t>
      </w:r>
      <w:r w:rsidR="005A5801">
        <w:t>9,15</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5A5801">
        <w:t>Mladen Selec, iz Ivanić-Grada,</w:t>
      </w:r>
      <w:r w:rsidR="005A5801" w:rsidRPr="00374127">
        <w:t xml:space="preserve"> </w:t>
      </w:r>
      <w:r w:rsidR="005A5801">
        <w:t xml:space="preserve">Savska 6, </w:t>
      </w:r>
      <w:r w:rsidR="005A5801" w:rsidRPr="00374127">
        <w:t xml:space="preserve">OIB </w:t>
      </w:r>
      <w:r w:rsidR="005A5801">
        <w:t>67769428342</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A5801">
        <w:t>SPIREKS, d.o.o. Zagreb, Velikopoljska 6, OIB 54359636897</w:t>
      </w:r>
      <w:r w:rsidR="008C5EB2">
        <w:t xml:space="preserve">, s danom </w:t>
      </w:r>
      <w:r w:rsidR="005A5801">
        <w:t>27</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5A5801">
        <w:t>SPIREKS, d.o.o. Zagreb, Velikopoljska 6, OIB 54359636897</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5A5801" w:rsidP="005A5801" w:rsidR="00131287">
      <w:pPr>
        <w:ind w:firstLine="708"/>
        <w:jc w:val="both"/>
      </w:pPr>
      <w:r>
        <w:t xml:space="preserve">Pravomoćnim rješenjem ovog suda posl.br. 4 St-4793/15 od 8. ožujka 2016. godine obustavljen je skraćeni stečajni postupak nad dužnikom SPIREKS, d.o.o., Zagreb, Velikopoljska 6, OIB 54359636897, a budući je vjerovnik Republika Hrvatska, Ministarstvo financija, Porezna uprava, Područni ured Zagreb, podnio prijedlog za otvaranje stečajnog postupka nad dužnikom od 20. siječnja 2016. godine, a ujedno je dostavio u spis i obavijest da je uvidom u informacijski sustav Porezne uprave utvrđeno da dužnik ima kratkotrajnu imovinu u ukupnom iznosu od 155.577,00 kn (zalihe sirovine i materijala u iznosu od 35.782,00 kn; zalihe trgovačke robe u iznosu od 19.000,00 kn; potraživanja od kupaca u iznosu od 92.262,00 kn; potraživanje od države i drugih institucija u iznosu od 7.431,00 kn; </w:t>
      </w:r>
      <w:r>
        <w:lastRenderedPageBreak/>
        <w:t xml:space="preserve">novac u banci u iznosu od 1.102,00 kn, a prema godišnjem financijskom izvještaju – bilanca; stanje na dan 31. prosinca 2014. godine). </w:t>
      </w:r>
      <w:r w:rsidR="00131287">
        <w:t>Slijedom navedenog, sukladno odredbi čl. 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131287" w:rsidP="00131287" w:rsidR="00131287">
      <w:pPr>
        <w:ind w:firstLine="708"/>
        <w:jc w:val="both"/>
      </w:pPr>
    </w:p>
    <w:p w:rsidRDefault="00131287" w:rsidP="005A5801" w:rsidR="005A5801">
      <w:pPr>
        <w:ind w:firstLine="708"/>
        <w:jc w:val="both"/>
      </w:pPr>
      <w:r>
        <w:t>Rješenjem ovog suda 4 St-</w:t>
      </w:r>
      <w:r w:rsidR="005A5801">
        <w:t>3722</w:t>
      </w:r>
      <w:r>
        <w:t xml:space="preserve">/16 od 29. kolovoza 2016. godine pokrenut je prethodni postupak radi utvrđivanja pretpostavki za otvaranje stečajnoga postupka nad dužnikom, te je ujedno zakazano ročište radi očitovanja o prijedlogu za otvaranje stečajnog postupka za dan 30. rujna 2016. godine. </w:t>
      </w:r>
      <w:r w:rsidR="005A5801">
        <w:t>Na ročište od 30. rujna 2016. godine nije pristupio predlagatelj, koji je podneskom od 2. rujna 2016. godine izvijestio sud da ostaje kod prijedloga za otvaranje stečajnog postupka nad dužnikom, a na ročište nisu pristupili niti dužnik, niti zakonski zastupnik dužnika.</w:t>
      </w:r>
    </w:p>
    <w:p w:rsidRDefault="005A5801" w:rsidP="005A5801" w:rsidR="005A5801">
      <w:pPr>
        <w:ind w:firstLine="708"/>
        <w:jc w:val="both"/>
      </w:pPr>
    </w:p>
    <w:p w:rsidRDefault="005A5801" w:rsidP="005A5801" w:rsidR="005A5801">
      <w:pPr>
        <w:ind w:firstLine="708"/>
        <w:jc w:val="both"/>
      </w:pPr>
      <w:r>
        <w:t xml:space="preserve">Rješenjem posl.br. 4 St-3722/16 od 30. rujna 2016. godine sud je imenovao privremenog stečajnog upravitelja Mladena Seleca iz Ivanić-Grada, Savska 6,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28. studenog 2016. godine. </w:t>
      </w:r>
    </w:p>
    <w:p w:rsidRDefault="00131287" w:rsidP="00131287" w:rsidR="00131287">
      <w:pPr>
        <w:ind w:firstLine="708"/>
        <w:jc w:val="both"/>
      </w:pPr>
    </w:p>
    <w:p w:rsidRDefault="005555FF" w:rsidP="005555FF" w:rsidR="005555FF">
      <w:pPr>
        <w:ind w:firstLine="708"/>
        <w:jc w:val="both"/>
      </w:pPr>
      <w:r>
        <w:t xml:space="preserve">Podneskom od </w:t>
      </w:r>
      <w:r w:rsidR="005A5801">
        <w:t>22. studenog</w:t>
      </w:r>
      <w:r>
        <w:t xml:space="preserve"> 2016. godine predlagatelj je izjavio da ustraje kod prijedloga za otvaranje stečajnog postupka nad dužnikom.</w:t>
      </w:r>
    </w:p>
    <w:p w:rsidRDefault="005555FF" w:rsidP="005555FF" w:rsidR="005555FF">
      <w:pPr>
        <w:ind w:firstLine="708"/>
        <w:jc w:val="both"/>
      </w:pPr>
      <w:r>
        <w:t xml:space="preserve"> </w:t>
      </w:r>
    </w:p>
    <w:p w:rsidRDefault="005A5801" w:rsidP="005A5801" w:rsidR="005A5801">
      <w:pPr>
        <w:ind w:firstLine="708"/>
        <w:jc w:val="both"/>
      </w:pPr>
      <w:r>
        <w:t>FINA</w:t>
      </w:r>
      <w:r w:rsidRPr="00E919E2">
        <w:t xml:space="preserve"> </w:t>
      </w:r>
      <w:r>
        <w:t>je p</w:t>
      </w:r>
      <w:r w:rsidRPr="00E919E2">
        <w:t>od</w:t>
      </w:r>
      <w:r>
        <w:t>neskom od</w:t>
      </w:r>
      <w:r w:rsidRPr="00E919E2">
        <w:t xml:space="preserve"> </w:t>
      </w:r>
      <w:r>
        <w:t>15. studenog</w:t>
      </w:r>
      <w:r w:rsidRPr="00E919E2">
        <w:t xml:space="preserve"> 2016. godine </w:t>
      </w:r>
      <w:r>
        <w:t>dostavila potvrdu o blokadi računa i novčanih sredstava dužnika (list 48 spisa) uvidom u koju se utvrđuje da</w:t>
      </w:r>
      <w:r w:rsidRPr="00E919E2">
        <w:t xml:space="preserve"> na dan </w:t>
      </w:r>
      <w:r>
        <w:t>15. studenog</w:t>
      </w:r>
      <w:r w:rsidRPr="00E919E2">
        <w:t xml:space="preserve"> 2016. godine dužnik u Očevidniku redoslijeda za plaćanje ima evidentirane neizvršene osnove za plaćanje u neprekinutom razdoblju od </w:t>
      </w:r>
      <w:r>
        <w:t>2442</w:t>
      </w:r>
      <w:r w:rsidRPr="00E919E2">
        <w:t xml:space="preserve"> dana, u ukupnom iznosu od </w:t>
      </w:r>
      <w:r>
        <w:t>113.402,62</w:t>
      </w:r>
      <w:r w:rsidRPr="00E919E2">
        <w:t xml:space="preserve"> kn.</w:t>
      </w:r>
      <w:r>
        <w:t xml:space="preserve"> </w:t>
      </w:r>
    </w:p>
    <w:p w:rsidRDefault="005A5801" w:rsidP="005A5801" w:rsidR="005A5801">
      <w:pPr>
        <w:ind w:firstLine="708"/>
        <w:jc w:val="both"/>
      </w:pPr>
    </w:p>
    <w:p w:rsidRDefault="005A5801" w:rsidP="005A5801" w:rsidR="005A5801">
      <w:pPr>
        <w:ind w:firstLine="708"/>
        <w:jc w:val="both"/>
      </w:pPr>
      <w:r>
        <w:t xml:space="preserve">Na ročištu od 28. studenog 2016. godine privremeni stečajni upravitelj iznio je kao u pisanom izvješću od 17. studenog 2016. godine, odnosno istaknuo je da je od zakonskog zastupnika dužnika Samira Kadunića zatražio da se isti očituje o imovini dužnika, te da se zakonski zastupnik dužnik Samir Kadunić očitovao o kratkotrajnoj imovini koja je evidentirana u Godišnjem financijskom izvještaju – Bilanca stanje na dan 31. prosinca 2014. godine, pa da je tako isti izjavio da je dužnik obavljao svoju djelatnost u prostoru treće osobe Mirka Mikoča, te da se u tom prostoru nalazio materijal, sirovina i trgovačka roba dužnika, a da je Mirko Mikoč preminuo, te da je nakon njegove smrti njegova supruga prodala kratkotrajnu imovinu i stroj, koji su se nalazili u radionici Mirka Mikoča u Drljanovcu, u željezni otpad. Nadalje je privremeni stečajni upravitelj naveo da ga je zakonski zastupnik dužnika izvijestio da dužnik ne posluje već pet godina, te da je sva imovina dužnika prodana u željezni otpad, a kako je to ranije opisao, te je istaknuo da je utvrdio da dužnik nije vlasnik nekretnina, niti pokretnina, da nema novčanih sredstava na računima, kao i da nema imovinskih prava na tuđim stvarima. </w:t>
      </w:r>
    </w:p>
    <w:p w:rsidRDefault="005A5801" w:rsidP="005A5801" w:rsidR="005A5801">
      <w:pPr>
        <w:ind w:firstLine="708"/>
        <w:jc w:val="both"/>
      </w:pPr>
      <w:r>
        <w:t xml:space="preserve"> </w:t>
      </w:r>
    </w:p>
    <w:p w:rsidRDefault="005A5801" w:rsidP="005A5801" w:rsidR="005A5801">
      <w:pPr>
        <w:ind w:firstLine="708"/>
        <w:jc w:val="both"/>
      </w:pPr>
      <w:r>
        <w:t xml:space="preserve">Privremeni stečajni upravitelj predao je u spis otvorene stavke – potraživanja dužnika prema dužnikovim dužnicima (list 56 do 62 spisa) u kojima su evidentirana potraživanja dužnika prema kupcima u ukupnom iznosu od 92.261,82 kn, a uvidom u koje je sud utvrdio </w:t>
      </w:r>
      <w:r>
        <w:lastRenderedPageBreak/>
        <w:t xml:space="preserve">da je riječ o tražbinama dužnika prema trećim osobama koje tražbine su dospjele većinom 2009. i 2010. godine, odnosno u manjem dijelu 2008. i 2011. godine, pa je neprijeporno sud utvrdio da je riječ o novčanim tražbinama dužnika prema trećim osobama koje tražbine su u zastari. </w:t>
      </w:r>
    </w:p>
    <w:p w:rsidRDefault="005A5801" w:rsidP="005A5801" w:rsidR="005A5801">
      <w:pPr>
        <w:ind w:firstLine="708"/>
        <w:jc w:val="both"/>
      </w:pPr>
    </w:p>
    <w:p w:rsidRDefault="005A5801" w:rsidP="005A5801" w:rsidR="005A5801">
      <w:pPr>
        <w:ind w:firstLine="708"/>
        <w:jc w:val="both"/>
      </w:pPr>
      <w:r>
        <w:t xml:space="preserve">Privremeni stečajni upravitelj naveo je da je utvrdio da dužnik nema imovine koja bi činila stečajnu masu i koja bi bila dostatna za pokriće stečajnog postupka, pa je predložio da sud pozove vjerovnike na platež predujma u iznosu od </w:t>
      </w:r>
      <w:r w:rsidRPr="00F12F05">
        <w:t>26.130,00 kn</w:t>
      </w:r>
      <w:r>
        <w:t xml:space="preserve">, i to na ime troškova stečajnog upravitelja za razdoblje četiri mjeseca u iznosu od 8.000,00 kn, troška knjigovođe od 8.000,00 kn, predvidivi materijalni troškovi od 8.000,00 kn (poštarina, pristojbe, prijevoz, žiro račun, arhiva, itd.), trošak izrade pečata od 130,00 kn, te trošak osiguranja stečajnog upravitelja od 2.000,00 kn. </w:t>
      </w:r>
    </w:p>
    <w:p w:rsidRDefault="005A5801" w:rsidP="005555FF" w:rsidR="005A5801">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A5801" w:rsidP="005A5801" w:rsidR="005A5801">
      <w:pPr>
        <w:ind w:firstLine="708"/>
        <w:jc w:val="both"/>
      </w:pPr>
      <w:r>
        <w:t xml:space="preserve">Dakle, iz potvrde FINA-e od 15. studenog  2016. godine sud je nedvojbeno utvrdio da kod dužnika postoji stečajni razlog nesposobnosti za plaćanje.  </w:t>
      </w:r>
    </w:p>
    <w:p w:rsidRDefault="005A5801" w:rsidP="00A104E5" w:rsidR="00A104E5">
      <w:pPr>
        <w:ind w:firstLine="708"/>
        <w:jc w:val="both"/>
      </w:pPr>
      <w:r>
        <w:t xml:space="preserve"> </w:t>
      </w: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A5801">
        <w:t>3722</w:t>
      </w:r>
      <w:r w:rsidR="005555FF">
        <w:t>/16</w:t>
      </w:r>
      <w:r w:rsidRPr="00692A21">
        <w:t xml:space="preserve"> od </w:t>
      </w:r>
      <w:r w:rsidR="005A5801">
        <w:t>28. studenog</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5A5801" w:rsidP="00AB70AD" w:rsidR="005A5801">
      <w:pPr>
        <w:ind w:firstLine="708"/>
        <w:jc w:val="both"/>
      </w:pPr>
    </w:p>
    <w:p w:rsidRDefault="005A5801" w:rsidP="005A5801" w:rsidR="005A5801" w:rsidRPr="00435B5D">
      <w:pPr>
        <w:ind w:firstLine="708"/>
        <w:jc w:val="both"/>
      </w:pPr>
      <w:r>
        <w:t xml:space="preserve">Dakle, putem izvješća privremenog stečajnog upravitelja, sud je utvrdio da dužnik nema u svojem vlasništvu, odnosno posjedu robu, sirovine i materijal budući je ta imovina prodana u željezni otpad, kao i da su novčane tražbine dužnika prema trećim osobama u zastari, a isto tako putem dokumentacije koju je sam predlagatelj dostavio u spis (dokumentacija na listu 14 do 21 spisa uvidom u koju je sud utvrdio da dužnik nije evidentiran u javnim registrima – evidencijama nadležnih tijela kao vlasnik motornih vozila, nije registriran kao vlasnik plovila ili zrakoplova, nije evidentiran kao posjednik nekretnina, nije evidentiran kao imatelj dionica, vrijednosnih papira niti udjela u trgovačkim društvima, niti je evidentiran kao imatelj založnih prava na imovini trećih osoba) sud je utvrdio da </w:t>
      </w:r>
      <w:r w:rsidRPr="00435B5D">
        <w:t>imovina dužnika</w:t>
      </w:r>
      <w:r>
        <w:t xml:space="preserve"> </w:t>
      </w:r>
      <w:r w:rsidRPr="00435B5D">
        <w:t>nije dovoljna ni za namirenje troškova prethodnog i stečajnog postupka,</w:t>
      </w:r>
      <w:r>
        <w:t xml:space="preserve"> </w:t>
      </w:r>
      <w:r w:rsidRPr="00435B5D">
        <w:t>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A5801" w:rsidP="005A5801" w:rsidR="005A5801" w:rsidRPr="00435B5D">
      <w:pPr>
        <w:jc w:val="both"/>
      </w:pP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lastRenderedPageBreak/>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5A5801">
        <w:t>48</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5801">
        <w:t>27</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5A5801">
        <w:t>28. studenog</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5A5801">
        <w:t>28. studenog</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5A5801" w:rsidR="005A580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A5801">
        <w:t>28. studenog</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5A5801" w:rsidRPr="005A5801">
        <w:t xml:space="preserve"> </w:t>
      </w:r>
      <w:r w:rsidR="005A5801">
        <w:t>Za stečajnog upravitelja imenovan je Mladen Selec sukladno odredbi čl. 85. st. 2. SZ-a, dakle, budući je tijekom prethodnog postupka rješenjem suda broj 4 St-3722/16 od 30. rujna 2016. godine isti bio imenovan za privremenog stečajnog upravitelja, sud je Mladena Seleca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A5801">
        <w:t>27</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B247A3" w:rsidR="00B247A3">
      <w:pPr>
        <w:jc w:val="right"/>
      </w:pPr>
      <w:r w:rsidRPr="00692A21">
        <w:t>Goranka Boljkovac</w:t>
      </w:r>
      <w:r w:rsidR="00D3029F">
        <w:t>, v.r.</w:t>
      </w:r>
    </w:p>
    <w:p w:rsidRDefault="00D3029F" w:rsidP="00D3029F" w:rsidR="00D3029F">
      <w:pPr>
        <w:tabs>
          <w:tab w:pos="6870" w:val="left"/>
        </w:tabs>
      </w:pPr>
      <w:r>
        <w:tab/>
      </w:r>
    </w:p>
    <w:p w:rsidRDefault="00D3029F" w:rsidP="00D3029F" w:rsidR="00D3029F">
      <w:pPr>
        <w:tabs>
          <w:tab w:pos="6870" w:val="left"/>
        </w:tabs>
      </w:pPr>
      <w:r>
        <w:tab/>
        <w:t>Za točnost otpravka-</w:t>
      </w:r>
    </w:p>
    <w:p w:rsidRDefault="00D3029F" w:rsidP="00D3029F" w:rsidR="00D3029F">
      <w:pPr>
        <w:tabs>
          <w:tab w:pos="6870" w:val="left"/>
        </w:tabs>
      </w:pPr>
      <w:r>
        <w:tab/>
        <w:t>ovlašteni službenik:</w:t>
      </w:r>
    </w:p>
    <w:p w:rsidRDefault="00D3029F" w:rsidP="00D3029F" w:rsidR="00D3029F">
      <w:pPr>
        <w:tabs>
          <w:tab w:pos="6870" w:val="left"/>
        </w:tabs>
      </w:pPr>
      <w:r>
        <w:tab/>
        <w:t>Renata Klokočki</w:t>
      </w:r>
    </w:p>
    <w:p w:rsidRDefault="00AB70AD" w:rsidP="00D3029F"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81610D" w:rsidR="00AE5DF7">
      <w:pPr>
        <w:tabs>
          <w:tab w:pos="9000" w:val="left"/>
        </w:tabs>
        <w:jc w:val="both"/>
      </w:pPr>
      <w:r w:rsidRPr="00AB70AD">
        <w:t>Žalba se podnosi Visokom trgovačkom sudu RH, putem ovog suda</w:t>
      </w:r>
      <w:r>
        <w:t>, u tri primjerka</w:t>
      </w:r>
      <w:r w:rsidRPr="00AB70AD">
        <w:t>.</w:t>
      </w:r>
    </w:p>
    <w:sectPr w:rsidSect="00731ABD" w:rsidR="00AE5DF7">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610D">
      <w:rPr>
        <w:rStyle w:val="Brojstranice"/>
        <w:noProof/>
      </w:rPr>
      <w:t>4</w:t>
    </w:r>
    <w:r>
      <w:rPr>
        <w:rStyle w:val="Brojstranice"/>
      </w:rPr>
      <w:fldChar w:fldCharType="end"/>
    </w:r>
  </w:p>
  <w:p w:rsidRDefault="00667114" w:rsidR="00667114">
    <w:pPr>
      <w:pStyle w:val="Zaglavlje"/>
    </w:pPr>
    <w:r>
      <w:t xml:space="preserve">                                                                                                                                 4 St-</w:t>
    </w:r>
    <w:r w:rsidR="006064A7">
      <w:t>3722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43F78"/>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91E4E"/>
    <w:rsid w:val="004A1BE7"/>
    <w:rsid w:val="004E3B1A"/>
    <w:rsid w:val="004F47B9"/>
    <w:rsid w:val="00502549"/>
    <w:rsid w:val="00505D61"/>
    <w:rsid w:val="00514EDC"/>
    <w:rsid w:val="00523E58"/>
    <w:rsid w:val="00541781"/>
    <w:rsid w:val="00551293"/>
    <w:rsid w:val="00554276"/>
    <w:rsid w:val="00554546"/>
    <w:rsid w:val="005555FF"/>
    <w:rsid w:val="005A56DF"/>
    <w:rsid w:val="005A5801"/>
    <w:rsid w:val="005B0B8B"/>
    <w:rsid w:val="005C0B29"/>
    <w:rsid w:val="005C0BF6"/>
    <w:rsid w:val="005D0EB4"/>
    <w:rsid w:val="005D1623"/>
    <w:rsid w:val="005D5F5F"/>
    <w:rsid w:val="005E67DB"/>
    <w:rsid w:val="005F5763"/>
    <w:rsid w:val="005F71CE"/>
    <w:rsid w:val="00602765"/>
    <w:rsid w:val="006064A7"/>
    <w:rsid w:val="00662058"/>
    <w:rsid w:val="00662CB6"/>
    <w:rsid w:val="00667114"/>
    <w:rsid w:val="0067644D"/>
    <w:rsid w:val="006861EF"/>
    <w:rsid w:val="00692A21"/>
    <w:rsid w:val="006C293B"/>
    <w:rsid w:val="006C786C"/>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1610D"/>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0499D"/>
    <w:rsid w:val="00B247A3"/>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D3029F"/>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1610D"/>
    <w:rPr>
      <w:color w:val="808080"/>
      <w:bdr w:space="0" w:sz="0" w:color="auto" w:val="none"/>
      <w:shd w:fill="auto" w:color="auto" w:val="clear"/>
    </w:rPr>
  </w:style>
  <w:style w:customStyle="true" w:styleId="eSPISCCParagraphDefaultFont" w:type="character">
    <w:name w:val="eSPIS_CC_Paragraph Default Font"/>
    <w:basedOn w:val="Zadanifontodlomka"/>
    <w:rsid w:val="008161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10D"/>
    <w:rPr>
      <w:bdr w:space="0" w:sz="0" w:color="auto" w:val="none"/>
      <w:shd w:fill="FFFFCC" w:color="auto" w:val="clear"/>
      <w:lang w:val="hr-HR"/>
    </w:rPr>
  </w:style>
  <w:style w:customStyle="true" w:styleId="PozadinaSvijetloCrvena" w:type="character">
    <w:name w:val="Pozadina_SvijetloCrvena"/>
    <w:basedOn w:val="eSPISCCParagraphDefaultFont"/>
    <w:rsid w:val="008161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1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1610D"/>
    <w:rPr>
      <w:color w:val="808080"/>
      <w:bdr w:color="auto" w:space="0" w:sz="0" w:val="none"/>
      <w:shd w:color="auto" w:fill="auto" w:val="clear"/>
    </w:rPr>
  </w:style>
  <w:style w:customStyle="1" w:styleId="eSPISCCParagraphDefaultFont" w:type="character">
    <w:name w:val="eSPIS_CC_Paragraph Default Font"/>
    <w:basedOn w:val="Zadanifontodlomka"/>
    <w:rsid w:val="008161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10D"/>
    <w:rPr>
      <w:bdr w:color="auto" w:space="0" w:sz="0" w:val="none"/>
      <w:shd w:color="auto" w:fill="FFFFCC" w:val="clear"/>
      <w:lang w:val="hr-HR"/>
    </w:rPr>
  </w:style>
  <w:style w:customStyle="1" w:styleId="PozadinaSvijetloCrvena" w:type="character">
    <w:name w:val="Pozadina_SvijetloCrvena"/>
    <w:basedOn w:val="eSPISCCParagraphDefaultFont"/>
    <w:rsid w:val="008161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1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3722</izvorni_sadrzaj>
    <derivirana_varijabla naziv="DomainObject.Predmet.Broj_1">3722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St-3722/2016</izvorni_sadrzaj>
    <derivirana_varijabla naziv="DomainObject.Predmet.OznakaBroj_1">St-3722/2016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SPIREKS, d.o.o.</izvorni_sadrzaj>
    <derivirana_varijabla naziv="DomainObject.Predmet.ProtustrankaFormated_1">  SPIREKS, d.o.o.</derivirana_varijabla>
  </DomainObject.Predmet.ProtustrankaFormated>
  <DomainObject.Predmet.ProtustrankaFormatedOIB>
    <izvorni_sadrzaj>  SPIREKS, d.o.o., OIB 54359636897</izvorni_sadrzaj>
    <derivirana_varijabla naziv="DomainObject.Predmet.ProtustrankaFormatedOIB_1">  SPIREKS, d.o.o., OIB 54359636897</derivirana_varijabla>
  </DomainObject.Predmet.ProtustrankaFormatedOIB>
  <DomainObject.Predmet.ProtustrankaFormatedWithAdress>
    <izvorni_sadrzaj> SPIREKS, d.o.o., Velikopoljska 6, 10000 Zagreb</izvorni_sadrzaj>
    <derivirana_varijabla naziv="DomainObject.Predmet.ProtustrankaFormatedWithAdress_1"> SPIREKS, d.o.o., Velikopoljska 6, 10000 Zagreb</derivirana_varijabla>
  </DomainObject.Predmet.ProtustrankaFormatedWithAdress>
  <DomainObject.Predmet.ProtustrankaFormatedWithAdressOIB>
    <izvorni_sadrzaj> SPIREKS, d.o.o., OIB 54359636897, Velikopoljska 6, 10000 Zagreb</izvorni_sadrzaj>
    <derivirana_varijabla naziv="DomainObject.Predmet.ProtustrankaFormatedWithAdressOIB_1"> SPIREKS, d.o.o., OIB 54359636897, Velikopoljska 6, 10000 Zagreb</derivirana_varijabla>
  </DomainObject.Predmet.ProtustrankaFormatedWithAdressOIB>
  <DomainObject.Predmet.ProtustrankaWithAdress>
    <izvorni_sadrzaj>SPIREKS, d.o.o. Velikopoljska 6, 10000 Zagreb</izvorni_sadrzaj>
    <derivirana_varijabla naziv="DomainObject.Predmet.ProtustrankaWithAdress_1">SPIREKS, d.o.o. Velikopoljska 6, 10000 Zagreb</derivirana_varijabla>
  </DomainObject.Predmet.ProtustrankaWithAdress>
  <DomainObject.Predmet.ProtustrankaWithAdressOIB>
    <izvorni_sadrzaj>SPIREKS, d.o.o., OIB 54359636897, Velikopoljska 6, 10000 Zagreb</izvorni_sadrzaj>
    <derivirana_varijabla naziv="DomainObject.Predmet.ProtustrankaWithAdressOIB_1">SPIREKS, d.o.o., OIB 54359636897, Velikopoljska 6, 10000 Zagreb</derivirana_varijabla>
  </DomainObject.Predmet.ProtustrankaWithAdressOIB>
  <DomainObject.Predmet.ProtustrankaNazivFormated>
    <izvorni_sadrzaj>SPIREKS, d.o.o.</izvorni_sadrzaj>
    <derivirana_varijabla naziv="DomainObject.Predmet.ProtustrankaNazivFormated_1">SPIREKS, d.o.o.</derivirana_varijabla>
  </DomainObject.Predmet.ProtustrankaNazivFormated>
  <DomainObject.Predmet.ProtustrankaNazivFormatedOIB>
    <izvorni_sadrzaj>SPIREKS, d.o.o., OIB 54359636897</izvorni_sadrzaj>
    <derivirana_varijabla naziv="DomainObject.Predmet.ProtustrankaNazivFormatedOIB_1">SPIREKS, d.o.o., OIB 54359636897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SPIREKS, d.o.o.</item>
    </izvorni_sadrzaj>
    <derivirana_varijabla naziv="DomainObject.Predmet.ProtuStrankaListFormated_1">
      <item>SPIREKS, d.o.o.</item>
    </derivirana_varijabla>
  </DomainObject.Predmet.ProtuStrankaListFormated>
  <DomainObject.Predmet.ProtuStrankaListFormatedOIB>
    <izvorni_sadrzaj>
      <item>SPIREKS, d.o.o., OIB 54359636897</item>
    </izvorni_sadrzaj>
    <derivirana_varijabla naziv="DomainObject.Predmet.ProtuStrankaListFormatedOIB_1">
      <item>SPIREKS, d.o.o., OIB 54359636897</item>
    </derivirana_varijabla>
  </DomainObject.Predmet.ProtuStrankaListFormatedOIB>
  <DomainObject.Predmet.ProtuStrankaListFormatedWithAdress>
    <izvorni_sadrzaj>
      <item>SPIREKS, d.o.o., Velikopoljska 6, 10000 Zagreb</item>
    </izvorni_sadrzaj>
    <derivirana_varijabla naziv="DomainObject.Predmet.ProtuStrankaListFormatedWithAdress_1">
      <item>SPIREKS, d.o.o., Velikopoljska 6, 10000 Zagreb</item>
    </derivirana_varijabla>
  </DomainObject.Predmet.ProtuStrankaListFormatedWithAdress>
  <DomainObject.Predmet.ProtuStrankaListFormatedWithAdressOIB>
    <izvorni_sadrzaj>
      <item>SPIREKS, d.o.o., OIB 54359636897, Velikopoljska 6, 10000 Zagreb</item>
    </izvorni_sadrzaj>
    <derivirana_varijabla naziv="DomainObject.Predmet.ProtuStrankaListFormatedWithAdressOIB_1">
      <item>SPIREKS, d.o.o., OIB 54359636897, Velikopoljska 6, 10000 Zagreb</item>
    </derivirana_varijabla>
  </DomainObject.Predmet.ProtuStrankaListFormatedWithAdressOIB>
  <DomainObject.Predmet.ProtuStrankaListNazivFormated>
    <izvorni_sadrzaj>
      <item>SPIREKS, d.o.o.</item>
    </izvorni_sadrzaj>
    <derivirana_varijabla naziv="DomainObject.Predmet.ProtuStrankaListNazivFormated_1">
      <item>SPIREKS, d.o.o.</item>
    </derivirana_varijabla>
  </DomainObject.Predmet.ProtuStrankaListNazivFormated>
  <DomainObject.Predmet.ProtuStrankaListNazivFormatedOIB>
    <izvorni_sadrzaj>
      <item>SPIREKS, d.o.o., OIB 54359636897</item>
    </izvorni_sadrzaj>
    <derivirana_varijabla naziv="DomainObject.Predmet.ProtuStrankaListNazivFormatedOIB_1">
      <item>SPIREKS, d.o.o., OIB 54359636897</item>
    </derivirana_varijabla>
  </DomainObject.Predmet.ProtuStrankaListNazivFormatedOIB>
  <DomainObject.Predmet.OstaliListFormated>
    <izvorni_sadrzaj>
      <item>Samir Kadunić</item>
    </izvorni_sadrzaj>
    <derivirana_varijabla naziv="DomainObject.Predmet.OstaliListFormated_1">
      <item>Samir Kadunić</item>
    </derivirana_varijabla>
  </DomainObject.Predmet.OstaliListFormated>
  <DomainObject.Predmet.OstaliListFormatedOIB>
    <izvorni_sadrzaj>
      <item>Samir Kadunić, OIB 31795996149</item>
    </izvorni_sadrzaj>
    <derivirana_varijabla naziv="DomainObject.Predmet.OstaliListFormatedOIB_1">
      <item>Samir Kadunić, OIB 31795996149</item>
    </derivirana_varijabla>
  </DomainObject.Predmet.OstaliListFormatedOIB>
  <DomainObject.Predmet.OstaliListFormatedWithAdress>
    <izvorni_sadrzaj>
      <item>Samir Kadunić, Nova Ulica 40 D, 10291 Brdovec</item>
    </izvorni_sadrzaj>
    <derivirana_varijabla naziv="DomainObject.Predmet.OstaliListFormatedWithAdress_1">
      <item>Samir Kadunić, Nova Ulica 40 D, 10291 Brdovec</item>
    </derivirana_varijabla>
  </DomainObject.Predmet.OstaliListFormatedWithAdress>
  <DomainObject.Predmet.OstaliListFormatedWithAdressOIB>
    <izvorni_sadrzaj>
      <item>Samir Kadunić, OIB 31795996149, Nova Ulica 40 D, 10291 Brdovec</item>
    </izvorni_sadrzaj>
    <derivirana_varijabla naziv="DomainObject.Predmet.OstaliListFormatedWithAdressOIB_1">
      <item>Samir Kadunić, OIB 31795996149, Nova Ulica 40 D, 10291 Brdovec</item>
    </derivirana_varijabla>
  </DomainObject.Predmet.OstaliListFormatedWithAdressOIB>
  <DomainObject.Predmet.OstaliListNazivFormated>
    <izvorni_sadrzaj>
      <item>Samir Kadunić</item>
    </izvorni_sadrzaj>
    <derivirana_varijabla naziv="DomainObject.Predmet.OstaliListNazivFormated_1">
      <item>Samir Kadunić</item>
    </derivirana_varijabla>
  </DomainObject.Predmet.OstaliListNazivFormated>
  <DomainObject.Predmet.OstaliListNazivFormatedOIB>
    <izvorni_sadrzaj>
      <item>Samir Kadunić, OIB 31795996149</item>
    </izvorni_sadrzaj>
    <derivirana_varijabla naziv="DomainObject.Predmet.OstaliListNazivFormatedOIB_1">
      <item>Samir Kadunić, OIB 31795996149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SPIREKS, d.o.o.</izvorni_sadrzaj>
    <derivirana_varijabla naziv="DomainObject.Predmet.ProtustrankaIDrugi_1">SPIREKS,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SPIREKS, d.o.o., OIB 54359636897, Velikopoljska 6, 10000 Zagreb</izvorni_sadrzaj>
    <derivirana_varijabla naziv="DomainObject.Predmet.ProtustrankaIDrugiAdressOIB_1">SPIREKS, d.o.o., OIB 54359636897, Velikopoljska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SPIREKS, d.o.o.</item>
      <item>FINA Regionalni centar Zagreb</item>
      <item>Samir Kadunić</item>
      <item>Porezna uprava, Područni ured Zagreb</item>
      <item>ŽUPANIJSKO DRŽAVNO ODVJETNIŠTVO U ZAGREBU</item>
    </izvorni_sadrzaj>
    <derivirana_varijabla naziv="DomainObject.Predmet.SudioniciListNaziv_1">
      <item>SPIREKS, d.o.o.</item>
      <item>FINA Regionalni centar Zagreb</item>
      <item>Samir Kadunić</item>
      <item>Porezna uprava, Područni ured Zagreb</item>
      <item>ŽUPANIJSKO DRŽAVNO ODVJETNIŠTVO U ZAGREBU</item>
    </derivirana_varijabla>
  </DomainObject.Predmet.SudioniciListNaziv>
  <DomainObject.Predmet.SudioniciListAdressOIB>
    <izvorni_sadrzaj>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izvorni_sadrzaj>
    <derivirana_varijabla naziv="DomainObject.Predmet.SudioniciListAdressOIB_1">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54359636897</item>
      <item>, OIB 85821130368</item>
      <item>, OIB 31795996149</item>
      <item>, OIB null</item>
      <item>, OIB null</item>
    </izvorni_sadrzaj>
    <derivirana_varijabla naziv="DomainObject.Predmet.SudioniciListNazivOIB_1">
      <item>, OIB 54359636897</item>
      <item>, OIB 85821130368</item>
      <item>, OIB 31795996149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1796</properties:Words>
  <properties:Characters>10029</properties:Characters>
  <properties:Lines>186</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2017-01-26T13:32:00Z</dcterms:created>
  <dc:creator>Korisnik</dc:creator>
  <cp:lastModifiedBy>Goranka Boljkovac</cp:lastModifiedBy>
  <cp:lastPrinted>2017-01-09T12:52:00Z</cp:lastPrinted>
  <dcterms:modified xmlns:xsi="http://www.w3.org/2001/XMLSchema-instance" xsi:type="dcterms:W3CDTF">2017-01-27T08:30:00Z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