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aa2cc" w14:paraId="c7aa2cc" w:rsidRDefault="00E66ED9" w:rsidR="00E16FAF" w:rsidRPr="00D0240A">
      <w:pPr>
        <w:jc w:val="center"/>
        <w15:collapsed w:val="false"/>
        <w:rPr>
          <w:rFonts w:hAnsi="Sylfaen" w:ascii="Sylfaen"/>
          <w:b/>
        </w:rPr>
      </w:pPr>
      <w:bookmarkStart w:name="_GoBack" w:id="0"/>
      <w:bookmarkEnd w:id="0"/>
      <w:proofErr w:type="spellStart"/>
      <w:r w:rsidRPr="00D0240A">
        <w:rPr>
          <w:rFonts w:hAnsi="Sylfaen" w:ascii="Sylfaen"/>
          <w:b/>
        </w:rPr>
        <w:t>DUBROVNIK</w:t>
      </w:r>
      <w:proofErr w:type="spellEnd"/>
      <w:r w:rsidRPr="00D0240A">
        <w:rPr>
          <w:rFonts w:hAnsi="Sylfaen" w:ascii="Sylfaen"/>
          <w:b/>
        </w:rPr>
        <w:t xml:space="preserve"> </w:t>
      </w:r>
      <w:proofErr w:type="spellStart"/>
      <w:r w:rsidRPr="00D0240A">
        <w:rPr>
          <w:rFonts w:hAnsi="Sylfaen" w:ascii="Sylfaen"/>
          <w:b/>
        </w:rPr>
        <w:t>AIRLINE</w:t>
      </w:r>
      <w:proofErr w:type="spellEnd"/>
      <w:r w:rsidR="00365E5E" w:rsidRPr="00D0240A">
        <w:rPr>
          <w:rFonts w:hAnsi="Sylfaen" w:ascii="Sylfaen"/>
          <w:b/>
        </w:rPr>
        <w:t xml:space="preserve"> d.o.o. – u stečaju</w:t>
      </w:r>
    </w:p>
    <w:p w:rsidRDefault="00E66ED9" w:rsidR="00E66ED9">
      <w:pPr>
        <w:jc w:val="center"/>
        <w:rPr>
          <w:rFonts w:hAnsi="Sylfaen" w:ascii="Sylfaen"/>
        </w:rPr>
      </w:pPr>
      <w:r w:rsidRPr="00D0240A">
        <w:rPr>
          <w:rFonts w:hAnsi="Sylfaen" w:ascii="Sylfaen"/>
        </w:rPr>
        <w:t xml:space="preserve">Zagreb, </w:t>
      </w:r>
      <w:proofErr w:type="spellStart"/>
      <w:r w:rsidRPr="00D0240A">
        <w:rPr>
          <w:rFonts w:hAnsi="Sylfaen" w:ascii="Sylfaen"/>
        </w:rPr>
        <w:t>Žigrovićeva</w:t>
      </w:r>
      <w:proofErr w:type="spellEnd"/>
      <w:r w:rsidRPr="00D0240A">
        <w:rPr>
          <w:rFonts w:hAnsi="Sylfaen" w:ascii="Sylfaen"/>
        </w:rPr>
        <w:t xml:space="preserve"> 5, </w:t>
      </w:r>
      <w:proofErr w:type="spellStart"/>
      <w:r w:rsidRPr="00D0240A">
        <w:rPr>
          <w:rFonts w:hAnsi="Sylfaen" w:ascii="Sylfaen"/>
        </w:rPr>
        <w:t>MBS</w:t>
      </w:r>
      <w:proofErr w:type="spellEnd"/>
      <w:r w:rsidRPr="00D0240A">
        <w:rPr>
          <w:rFonts w:hAnsi="Sylfaen" w:ascii="Sylfaen"/>
        </w:rPr>
        <w:t>:</w:t>
      </w:r>
      <w:r w:rsidRPr="00D0240A">
        <w:rPr>
          <w:rFonts w:hAnsi="Sylfaen" w:ascii="Sylfaen"/>
          <w:b/>
        </w:rPr>
        <w:t xml:space="preserve"> </w:t>
      </w:r>
      <w:r w:rsidRPr="00D0240A">
        <w:rPr>
          <w:rFonts w:hAnsi="Sylfaen" w:ascii="Sylfaen"/>
        </w:rPr>
        <w:t xml:space="preserve">090010992, </w:t>
      </w:r>
      <w:proofErr w:type="spellStart"/>
      <w:r w:rsidRPr="00D0240A">
        <w:rPr>
          <w:rFonts w:hAnsi="Sylfaen" w:ascii="Sylfaen"/>
        </w:rPr>
        <w:t>OIB</w:t>
      </w:r>
      <w:proofErr w:type="spellEnd"/>
      <w:r w:rsidRPr="00D0240A">
        <w:rPr>
          <w:rFonts w:hAnsi="Sylfaen" w:ascii="Sylfaen"/>
        </w:rPr>
        <w:t>:</w:t>
      </w:r>
      <w:r w:rsidRPr="00D0240A">
        <w:rPr>
          <w:rFonts w:hAnsi="Sylfaen" w:ascii="Sylfaen"/>
          <w:b/>
        </w:rPr>
        <w:t xml:space="preserve"> </w:t>
      </w:r>
      <w:r w:rsidRPr="00D0240A">
        <w:rPr>
          <w:rFonts w:hAnsi="Sylfaen" w:ascii="Sylfaen"/>
        </w:rPr>
        <w:t>48817868987</w:t>
      </w:r>
    </w:p>
    <w:p w:rsidRDefault="00365E5E" w:rsidP="00C3295D" w:rsidR="00365E5E" w:rsidRPr="00D0240A">
      <w:pPr>
        <w:jc w:val="center"/>
        <w:rPr>
          <w:rFonts w:hAnsi="Sylfaen" w:ascii="Sylfaen"/>
          <w:b/>
        </w:rPr>
      </w:pPr>
      <w:r w:rsidRPr="00D0240A">
        <w:rPr>
          <w:rFonts w:hAnsi="Sylfaen" w:ascii="Sylfaen"/>
          <w:b/>
        </w:rPr>
        <w:t xml:space="preserve">zastupano po stečajnoj upraviteljici </w:t>
      </w:r>
      <w:proofErr w:type="spellStart"/>
      <w:r w:rsidRPr="00D0240A">
        <w:rPr>
          <w:rFonts w:hAnsi="Sylfaen" w:ascii="Sylfaen"/>
          <w:b/>
        </w:rPr>
        <w:t>ANAMARII</w:t>
      </w:r>
      <w:proofErr w:type="spellEnd"/>
      <w:r w:rsidRPr="00D0240A">
        <w:rPr>
          <w:rFonts w:hAnsi="Sylfaen" w:ascii="Sylfaen"/>
          <w:b/>
        </w:rPr>
        <w:t xml:space="preserve"> </w:t>
      </w:r>
      <w:proofErr w:type="spellStart"/>
      <w:r w:rsidRPr="00D0240A">
        <w:rPr>
          <w:rFonts w:hAnsi="Sylfaen" w:ascii="Sylfaen"/>
          <w:b/>
        </w:rPr>
        <w:t>IVANKOVIĆ</w:t>
      </w:r>
      <w:proofErr w:type="spellEnd"/>
      <w:r w:rsidRPr="00D0240A">
        <w:rPr>
          <w:rFonts w:hAnsi="Sylfaen" w:ascii="Sylfaen"/>
          <w:b/>
        </w:rPr>
        <w:t xml:space="preserve">  iz Zagreba, Britanski trg 10</w:t>
      </w:r>
    </w:p>
    <w:p w:rsidRDefault="003E16FA" w:rsidP="00C3295D" w:rsidR="003E16FA" w:rsidRPr="00D0240A">
      <w:pPr>
        <w:pBdr>
          <w:bottom w:space="1" w:sz="12" w:color="000000" w:val="single"/>
        </w:pBdr>
        <w:jc w:val="center"/>
        <w:rPr>
          <w:rFonts w:hAnsi="Sylfaen" w:ascii="Sylfaen"/>
        </w:rPr>
      </w:pPr>
      <w:r w:rsidRPr="00D0240A">
        <w:rPr>
          <w:rFonts w:hAnsi="Sylfaen" w:ascii="Sylfaen"/>
        </w:rPr>
        <w:t>M: 099/505-0000</w:t>
      </w:r>
      <w:r w:rsidR="00931799" w:rsidRPr="00D0240A">
        <w:rPr>
          <w:rFonts w:hAnsi="Sylfaen" w:ascii="Sylfaen"/>
        </w:rPr>
        <w:t xml:space="preserve">, E-mail: </w:t>
      </w:r>
      <w:r w:rsidRPr="00D0240A">
        <w:rPr>
          <w:rFonts w:hAnsi="Sylfaen" w:ascii="Sylfaen"/>
        </w:rPr>
        <w:t>ivankovic@odvjetnica-ivankovic.hr</w:t>
      </w:r>
    </w:p>
    <w:p w:rsidRDefault="00957278" w:rsidP="00957278" w:rsidR="00957278">
      <w:pPr>
        <w:jc w:val="both"/>
        <w:rPr>
          <w:rFonts w:hAnsi="Sylfaen" w:ascii="Sylfaen"/>
        </w:rPr>
      </w:pPr>
    </w:p>
    <w:p w:rsidRDefault="00957278" w:rsidP="00957278" w:rsidR="00957278" w:rsidRPr="00E62B24">
      <w:pPr>
        <w:jc w:val="center"/>
        <w:rPr>
          <w:rFonts w:hAnsi="Sylfaen" w:ascii="Sylfaen"/>
          <w:b/>
          <w:sz w:val="24"/>
          <w:szCs w:val="24"/>
        </w:rPr>
      </w:pPr>
      <w:r w:rsidRPr="00E62B24">
        <w:rPr>
          <w:rFonts w:hAnsi="Sylfaen" w:ascii="Sylfaen"/>
          <w:sz w:val="24"/>
          <w:szCs w:val="24"/>
        </w:rPr>
        <w:t xml:space="preserve">  </w:t>
      </w:r>
      <w:r w:rsidRPr="00E62B24">
        <w:rPr>
          <w:rFonts w:hAnsi="Sylfaen" w:ascii="Sylfaen"/>
          <w:b/>
          <w:sz w:val="24"/>
          <w:szCs w:val="24"/>
        </w:rPr>
        <w:t>Obrazac 20.</w:t>
      </w:r>
    </w:p>
    <w:p w:rsidRDefault="00957278" w:rsidP="00957278" w:rsidR="0003354A">
      <w:pPr>
        <w:jc w:val="center"/>
        <w:rPr>
          <w:rFonts w:hAnsi="Sylfaen" w:ascii="Sylfaen"/>
          <w:b/>
          <w:sz w:val="24"/>
          <w:szCs w:val="24"/>
        </w:rPr>
      </w:pPr>
      <w:r w:rsidRPr="00E62B24">
        <w:rPr>
          <w:rFonts w:hAnsi="Sylfaen" w:ascii="Sylfaen"/>
          <w:b/>
          <w:sz w:val="24"/>
          <w:szCs w:val="24"/>
        </w:rPr>
        <w:t>IZVJEŠĆE STEČAJNOGA UPRAVITELJA O TIJEKU STEČAJNOGA POSTUPKA I STANJU STEČAJNE MASE</w:t>
      </w:r>
      <w:r w:rsidR="0003354A">
        <w:rPr>
          <w:rFonts w:hAnsi="Sylfaen" w:ascii="Sylfaen"/>
          <w:b/>
          <w:sz w:val="24"/>
          <w:szCs w:val="24"/>
        </w:rPr>
        <w:t xml:space="preserve"> </w:t>
      </w:r>
    </w:p>
    <w:p w:rsidRDefault="0003354A" w:rsidP="00957278" w:rsidR="00957278" w:rsidRPr="00E62B24">
      <w:pPr>
        <w:jc w:val="center"/>
        <w:rPr>
          <w:rFonts w:hAnsi="Sylfaen" w:ascii="Sylfaen"/>
          <w:b/>
          <w:sz w:val="24"/>
          <w:szCs w:val="24"/>
        </w:rPr>
      </w:pPr>
      <w:r>
        <w:rPr>
          <w:rFonts w:hAnsi="Sylfaen" w:ascii="Sylfaen"/>
          <w:b/>
          <w:sz w:val="24"/>
          <w:szCs w:val="24"/>
        </w:rPr>
        <w:t xml:space="preserve">S </w:t>
      </w:r>
      <w:proofErr w:type="spellStart"/>
      <w:r>
        <w:rPr>
          <w:rFonts w:hAnsi="Sylfaen" w:ascii="Sylfaen"/>
          <w:b/>
          <w:sz w:val="24"/>
          <w:szCs w:val="24"/>
        </w:rPr>
        <w:t>PRIJELDOGOM</w:t>
      </w:r>
      <w:proofErr w:type="spellEnd"/>
      <w:r>
        <w:rPr>
          <w:rFonts w:hAnsi="Sylfaen" w:ascii="Sylfaen"/>
          <w:b/>
          <w:sz w:val="24"/>
          <w:szCs w:val="24"/>
        </w:rPr>
        <w:t xml:space="preserve"> ZA SAZIVANJE SKUPŠTINE VJEROVNIKA</w:t>
      </w:r>
    </w:p>
    <w:p w:rsidRDefault="00957278" w:rsidP="00957278" w:rsidR="00957278" w:rsidRPr="00E62B24">
      <w:pPr>
        <w:jc w:val="both"/>
        <w:rPr>
          <w:rFonts w:hAnsi="Sylfaen" w:ascii="Sylfaen"/>
          <w:sz w:val="24"/>
          <w:szCs w:val="24"/>
        </w:rPr>
      </w:pPr>
    </w:p>
    <w:p w:rsidRDefault="00957278" w:rsidP="00957278" w:rsidR="00957278" w:rsidRPr="00E62B24">
      <w:pPr>
        <w:jc w:val="both"/>
        <w:rPr>
          <w:rFonts w:hAnsi="Sylfaen" w:ascii="Sylfaen"/>
          <w:b/>
          <w:sz w:val="24"/>
          <w:szCs w:val="24"/>
        </w:rPr>
      </w:pPr>
      <w:r w:rsidRPr="00E62B24">
        <w:rPr>
          <w:rFonts w:hAnsi="Sylfaen" w:ascii="Sylfaen"/>
          <w:b/>
          <w:sz w:val="24"/>
          <w:szCs w:val="24"/>
          <w:lang w:val="pl-PL"/>
        </w:rPr>
        <w:t>TRGOVAČKI SUD U ZAGREBU</w:t>
      </w:r>
    </w:p>
    <w:p w:rsidRDefault="00957278" w:rsidP="00957278" w:rsidR="00957278" w:rsidRPr="00E62B24">
      <w:pPr>
        <w:jc w:val="both"/>
        <w:rPr>
          <w:rFonts w:hAnsi="Sylfaen" w:ascii="Sylfaen"/>
          <w:b/>
          <w:sz w:val="24"/>
          <w:szCs w:val="24"/>
          <w:lang w:val="pl-PL"/>
        </w:rPr>
      </w:pPr>
      <w:r w:rsidRPr="00E62B24">
        <w:rPr>
          <w:rFonts w:hAnsi="Sylfaen" w:ascii="Sylfaen"/>
          <w:b/>
          <w:sz w:val="24"/>
          <w:szCs w:val="24"/>
          <w:lang w:val="pl-PL"/>
        </w:rPr>
        <w:t>Poslovni broj spisa St-</w:t>
      </w:r>
      <w:r>
        <w:rPr>
          <w:rFonts w:hAnsi="Sylfaen" w:ascii="Sylfaen"/>
          <w:b/>
          <w:sz w:val="24"/>
          <w:szCs w:val="24"/>
          <w:lang w:val="pl-PL"/>
        </w:rPr>
        <w:t>187</w:t>
      </w:r>
      <w:r w:rsidRPr="00E62B24">
        <w:rPr>
          <w:rFonts w:hAnsi="Sylfaen" w:ascii="Sylfaen"/>
          <w:b/>
          <w:sz w:val="24"/>
          <w:szCs w:val="24"/>
          <w:lang w:val="pl-PL"/>
        </w:rPr>
        <w:t>/12</w:t>
      </w:r>
    </w:p>
    <w:p w:rsidRDefault="00957278" w:rsidP="00957278" w:rsidR="00957278" w:rsidRPr="00E62B24">
      <w:pPr>
        <w:ind w:hanging="2160" w:left="2160"/>
        <w:jc w:val="both"/>
        <w:rPr>
          <w:rFonts w:hAnsi="Sylfaen" w:ascii="Sylfaen"/>
          <w:b/>
          <w:sz w:val="24"/>
          <w:szCs w:val="24"/>
          <w:lang w:val="pl-PL"/>
        </w:rPr>
      </w:pPr>
      <w:r w:rsidRPr="00E62B24">
        <w:rPr>
          <w:rFonts w:hAnsi="Sylfaen" w:ascii="Sylfaen"/>
          <w:b/>
          <w:sz w:val="24"/>
          <w:szCs w:val="24"/>
          <w:lang w:val="pl-PL"/>
        </w:rPr>
        <w:t>Stečajni dužnik</w:t>
      </w:r>
    </w:p>
    <w:p w:rsidRDefault="00957278" w:rsidP="00957278" w:rsidR="00957278" w:rsidRPr="00957278">
      <w:pPr>
        <w:jc w:val="both"/>
        <w:rPr>
          <w:rFonts w:hAnsi="Sylfaen" w:ascii="Sylfaen"/>
          <w:sz w:val="24"/>
          <w:szCs w:val="24"/>
        </w:rPr>
      </w:pPr>
      <w:proofErr w:type="spellStart"/>
      <w:r w:rsidRPr="00957278">
        <w:rPr>
          <w:rFonts w:hAnsi="Sylfaen" w:ascii="Sylfaen"/>
          <w:b/>
          <w:sz w:val="24"/>
          <w:szCs w:val="24"/>
        </w:rPr>
        <w:t>DUBROVNIK</w:t>
      </w:r>
      <w:proofErr w:type="spellEnd"/>
      <w:r w:rsidRPr="00957278">
        <w:rPr>
          <w:rFonts w:hAnsi="Sylfaen" w:ascii="Sylfaen"/>
          <w:b/>
          <w:sz w:val="24"/>
          <w:szCs w:val="24"/>
        </w:rPr>
        <w:t xml:space="preserve"> </w:t>
      </w:r>
      <w:proofErr w:type="spellStart"/>
      <w:r w:rsidRPr="00957278">
        <w:rPr>
          <w:rFonts w:hAnsi="Sylfaen" w:ascii="Sylfaen"/>
          <w:b/>
          <w:sz w:val="24"/>
          <w:szCs w:val="24"/>
        </w:rPr>
        <w:t>AIRLINE</w:t>
      </w:r>
      <w:proofErr w:type="spellEnd"/>
      <w:r w:rsidRPr="00957278">
        <w:rPr>
          <w:rFonts w:hAnsi="Sylfaen" w:ascii="Sylfaen"/>
          <w:b/>
          <w:sz w:val="24"/>
          <w:szCs w:val="24"/>
        </w:rPr>
        <w:t xml:space="preserve">  d.o.o. – u stečaju iz Zagreba, </w:t>
      </w:r>
      <w:proofErr w:type="spellStart"/>
      <w:r w:rsidRPr="00957278">
        <w:rPr>
          <w:rFonts w:hAnsi="Sylfaen" w:ascii="Sylfaen"/>
          <w:b/>
          <w:sz w:val="24"/>
          <w:szCs w:val="24"/>
        </w:rPr>
        <w:t>Žigrovićeva</w:t>
      </w:r>
      <w:proofErr w:type="spellEnd"/>
      <w:r w:rsidRPr="00957278">
        <w:rPr>
          <w:rFonts w:hAnsi="Sylfaen" w:ascii="Sylfaen"/>
          <w:b/>
          <w:sz w:val="24"/>
          <w:szCs w:val="24"/>
        </w:rPr>
        <w:t xml:space="preserve"> 5, </w:t>
      </w:r>
      <w:proofErr w:type="spellStart"/>
      <w:r w:rsidRPr="00957278">
        <w:rPr>
          <w:rFonts w:hAnsi="Sylfaen" w:ascii="Sylfaen"/>
          <w:b/>
          <w:sz w:val="24"/>
          <w:szCs w:val="24"/>
        </w:rPr>
        <w:t>MBS</w:t>
      </w:r>
      <w:proofErr w:type="spellEnd"/>
      <w:r w:rsidRPr="00957278">
        <w:rPr>
          <w:rFonts w:hAnsi="Sylfaen" w:ascii="Sylfaen"/>
          <w:b/>
          <w:sz w:val="24"/>
          <w:szCs w:val="24"/>
        </w:rPr>
        <w:t xml:space="preserve">: 090010992, </w:t>
      </w:r>
      <w:proofErr w:type="spellStart"/>
      <w:r w:rsidRPr="00957278">
        <w:rPr>
          <w:rFonts w:hAnsi="Sylfaen" w:ascii="Sylfaen"/>
          <w:b/>
          <w:sz w:val="24"/>
          <w:szCs w:val="24"/>
        </w:rPr>
        <w:t>OIB</w:t>
      </w:r>
      <w:proofErr w:type="spellEnd"/>
      <w:r w:rsidRPr="00957278">
        <w:rPr>
          <w:rFonts w:hAnsi="Sylfaen" w:ascii="Sylfaen"/>
          <w:b/>
          <w:sz w:val="24"/>
          <w:szCs w:val="24"/>
        </w:rPr>
        <w:t>: 48817868987</w:t>
      </w:r>
      <w:r>
        <w:rPr>
          <w:rFonts w:hAnsi="Sylfaen" w:ascii="Sylfaen"/>
          <w:sz w:val="24"/>
          <w:szCs w:val="24"/>
        </w:rPr>
        <w:t xml:space="preserve"> </w:t>
      </w:r>
      <w:r w:rsidRPr="00E62B24">
        <w:rPr>
          <w:rFonts w:eastAsia="Times New Roman" w:hAnsi="Sylfaen" w:ascii="Sylfaen"/>
          <w:b/>
          <w:sz w:val="24"/>
          <w:szCs w:val="24"/>
        </w:rPr>
        <w:t xml:space="preserve">zastupan po stečajnoj upraviteljici </w:t>
      </w:r>
      <w:proofErr w:type="spellStart"/>
      <w:r w:rsidRPr="00E62B24">
        <w:rPr>
          <w:rFonts w:eastAsia="Times New Roman" w:hAnsi="Sylfaen" w:ascii="Sylfaen"/>
          <w:b/>
          <w:sz w:val="24"/>
          <w:szCs w:val="24"/>
        </w:rPr>
        <w:t>Anamarii</w:t>
      </w:r>
      <w:proofErr w:type="spellEnd"/>
      <w:r w:rsidRPr="00E62B24">
        <w:rPr>
          <w:rFonts w:eastAsia="Times New Roman" w:hAnsi="Sylfaen" w:ascii="Sylfaen"/>
          <w:b/>
          <w:sz w:val="24"/>
          <w:szCs w:val="24"/>
        </w:rPr>
        <w:t xml:space="preserve"> Ivanković iz Zagreba,</w:t>
      </w:r>
      <w:r w:rsidRPr="00E62B24">
        <w:rPr>
          <w:rFonts w:hAnsi="Sylfaen" w:ascii="Sylfaen"/>
          <w:b/>
          <w:sz w:val="24"/>
          <w:szCs w:val="24"/>
        </w:rPr>
        <w:t xml:space="preserve"> </w:t>
      </w:r>
      <w:r w:rsidRPr="00E62B24">
        <w:rPr>
          <w:rFonts w:eastAsia="Times New Roman" w:hAnsi="Sylfaen" w:ascii="Sylfaen"/>
          <w:b/>
          <w:sz w:val="24"/>
          <w:szCs w:val="24"/>
        </w:rPr>
        <w:t xml:space="preserve">Britanski trg 10, </w:t>
      </w:r>
      <w:proofErr w:type="spellStart"/>
      <w:r w:rsidRPr="00E62B24">
        <w:rPr>
          <w:rFonts w:eastAsia="Times New Roman" w:hAnsi="Sylfaen" w:ascii="Sylfaen"/>
          <w:b/>
          <w:sz w:val="24"/>
          <w:szCs w:val="24"/>
        </w:rPr>
        <w:t>OIB</w:t>
      </w:r>
      <w:proofErr w:type="spellEnd"/>
      <w:r w:rsidRPr="00E62B24">
        <w:rPr>
          <w:rFonts w:eastAsia="Times New Roman" w:hAnsi="Sylfaen" w:ascii="Sylfaen"/>
          <w:b/>
          <w:sz w:val="24"/>
          <w:szCs w:val="24"/>
        </w:rPr>
        <w:t>: 26902318451</w:t>
      </w:r>
    </w:p>
    <w:p w:rsidRDefault="00957278" w:rsidP="00957278" w:rsidR="00957278" w:rsidRPr="00E62B24">
      <w:pPr>
        <w:ind w:left="360"/>
        <w:jc w:val="both"/>
        <w:rPr>
          <w:rFonts w:hAnsi="Sylfaen" w:ascii="Sylfaen"/>
          <w:sz w:val="24"/>
          <w:szCs w:val="24"/>
        </w:rPr>
      </w:pPr>
    </w:p>
    <w:p w:rsidRDefault="00957278" w:rsidP="00957278" w:rsidR="00957278" w:rsidRPr="00E62B24">
      <w:pPr>
        <w:rPr>
          <w:rFonts w:hAnsi="Sylfaen" w:ascii="Sylfaen"/>
          <w:b/>
          <w:sz w:val="28"/>
          <w:szCs w:val="28"/>
          <w:lang w:val="pl-PL"/>
        </w:rPr>
      </w:pPr>
      <w:r w:rsidRPr="00E62B24">
        <w:rPr>
          <w:rFonts w:hAnsi="Sylfaen" w:ascii="Sylfaen"/>
          <w:b/>
          <w:sz w:val="28"/>
          <w:szCs w:val="28"/>
          <w:lang w:val="pl-PL"/>
        </w:rPr>
        <w:t xml:space="preserve">I.  TIJEK STEČAJNOGA POSTUPKA U RAZDOBLJU OD </w:t>
      </w:r>
      <w:r w:rsidR="00396EFB">
        <w:rPr>
          <w:rFonts w:hAnsi="Sylfaen" w:ascii="Sylfaen"/>
          <w:b/>
          <w:sz w:val="28"/>
          <w:szCs w:val="28"/>
          <w:lang w:val="pl-PL"/>
        </w:rPr>
        <w:t>04.04</w:t>
      </w:r>
      <w:r w:rsidRPr="00E62B24">
        <w:rPr>
          <w:rFonts w:hAnsi="Sylfaen" w:ascii="Sylfaen"/>
          <w:b/>
          <w:sz w:val="28"/>
          <w:szCs w:val="28"/>
          <w:lang w:val="pl-PL"/>
        </w:rPr>
        <w:t>.201</w:t>
      </w:r>
      <w:r w:rsidR="00396EFB">
        <w:rPr>
          <w:rFonts w:hAnsi="Sylfaen" w:ascii="Sylfaen"/>
          <w:b/>
          <w:sz w:val="28"/>
          <w:szCs w:val="28"/>
          <w:lang w:val="pl-PL"/>
        </w:rPr>
        <w:t>2</w:t>
      </w:r>
      <w:r w:rsidRPr="00E62B24">
        <w:rPr>
          <w:rFonts w:hAnsi="Sylfaen" w:ascii="Sylfaen"/>
          <w:b/>
          <w:sz w:val="28"/>
          <w:szCs w:val="28"/>
          <w:lang w:val="pl-PL"/>
        </w:rPr>
        <w:t xml:space="preserve">. do </w:t>
      </w:r>
      <w:r w:rsidR="003C2159">
        <w:rPr>
          <w:rFonts w:hAnsi="Sylfaen" w:ascii="Sylfaen"/>
          <w:b/>
          <w:sz w:val="28"/>
          <w:szCs w:val="28"/>
          <w:lang w:val="pl-PL"/>
        </w:rPr>
        <w:t>16</w:t>
      </w:r>
      <w:r w:rsidRPr="00E62B24">
        <w:rPr>
          <w:rFonts w:hAnsi="Sylfaen" w:ascii="Sylfaen"/>
          <w:b/>
          <w:sz w:val="28"/>
          <w:szCs w:val="28"/>
          <w:lang w:val="pl-PL"/>
        </w:rPr>
        <w:t>.</w:t>
      </w:r>
      <w:r w:rsidR="003C2159">
        <w:rPr>
          <w:rFonts w:hAnsi="Sylfaen" w:ascii="Sylfaen"/>
          <w:b/>
          <w:sz w:val="28"/>
          <w:szCs w:val="28"/>
          <w:lang w:val="pl-PL"/>
        </w:rPr>
        <w:t>02.2018</w:t>
      </w:r>
      <w:r w:rsidRPr="00E62B24">
        <w:rPr>
          <w:rFonts w:hAnsi="Sylfaen" w:ascii="Sylfaen"/>
          <w:b/>
          <w:sz w:val="28"/>
          <w:szCs w:val="28"/>
          <w:lang w:val="pl-PL"/>
        </w:rPr>
        <w:t>.g.</w:t>
      </w:r>
    </w:p>
    <w:p w:rsidRDefault="00F205CF" w:rsidP="00F205CF" w:rsidR="00F205CF" w:rsidRPr="00473D07">
      <w:pPr>
        <w:jc w:val="both"/>
        <w:rPr>
          <w:rFonts w:hAnsi="Sylfaen" w:ascii="Sylfaen"/>
          <w:sz w:val="24"/>
          <w:szCs w:val="24"/>
        </w:rPr>
      </w:pPr>
    </w:p>
    <w:p w:rsidRDefault="00F205CF" w:rsidP="00F205CF" w:rsidR="00F205CF" w:rsidRPr="00B379BF">
      <w:pPr>
        <w:jc w:val="both"/>
        <w:rPr>
          <w:rFonts w:hAnsi="Sylfaen" w:ascii="Sylfaen"/>
          <w:sz w:val="24"/>
          <w:szCs w:val="24"/>
        </w:rPr>
      </w:pPr>
      <w:r w:rsidRPr="00B379BF">
        <w:rPr>
          <w:rFonts w:hAnsi="Sylfaen" w:ascii="Sylfaen"/>
          <w:sz w:val="24"/>
          <w:szCs w:val="24"/>
        </w:rPr>
        <w:t>1. Nakon ispitnog ročišta poduzela sam aktivnosti oko sređivanja cjelokupne dokumentacije i predmeta stečajne mase kako bih mogla započeti sa prodajom imovine stečajnog dužnika, a za što sam dobila suglasnost vjerovnika na Izvještajnom ročištu.</w:t>
      </w:r>
    </w:p>
    <w:p w:rsidRDefault="00466411" w:rsidP="00F205CF" w:rsidR="00466411">
      <w:pPr>
        <w:jc w:val="both"/>
        <w:rPr>
          <w:rFonts w:hAnsi="Sylfaen" w:ascii="Sylfaen"/>
          <w:sz w:val="24"/>
          <w:szCs w:val="24"/>
        </w:rPr>
      </w:pPr>
    </w:p>
    <w:p w:rsidRDefault="00B379BF" w:rsidP="00F205CF" w:rsidR="00466411">
      <w:pPr>
        <w:jc w:val="both"/>
        <w:rPr>
          <w:rFonts w:hAnsi="Sylfaen" w:ascii="Sylfaen"/>
          <w:sz w:val="24"/>
          <w:szCs w:val="24"/>
        </w:rPr>
      </w:pPr>
      <w:r>
        <w:rPr>
          <w:rFonts w:hAnsi="Sylfaen" w:ascii="Sylfaen"/>
          <w:sz w:val="24"/>
          <w:szCs w:val="24"/>
        </w:rPr>
        <w:t>2</w:t>
      </w:r>
      <w:r w:rsidR="00466411">
        <w:rPr>
          <w:rFonts w:hAnsi="Sylfaen" w:ascii="Sylfaen"/>
          <w:sz w:val="24"/>
          <w:szCs w:val="24"/>
        </w:rPr>
        <w:t>. Nakon održanog ispitnog ročišta svi radnici su ponovno poučeni o načinu i roku podnošenju zahtjeva Agenciji za osiguranje radničkih potraživanja u slučaju stečaja poslodavca te je ujedno i od strane stečajne upraviteljice Agenciji odaslan jedinstveni zahtjev za sve radnike, te je i predana sva potrebna i naknadno zatražena dokumentacija i obavijesti.</w:t>
      </w:r>
    </w:p>
    <w:p w:rsidRDefault="00466411" w:rsidP="00F205CF" w:rsidR="00BA4F53">
      <w:pPr>
        <w:jc w:val="both"/>
        <w:rPr>
          <w:rFonts w:hAnsi="Sylfaen" w:ascii="Sylfaen"/>
          <w:sz w:val="24"/>
          <w:szCs w:val="24"/>
        </w:rPr>
      </w:pPr>
      <w:r>
        <w:rPr>
          <w:rFonts w:hAnsi="Sylfaen" w:ascii="Sylfaen"/>
          <w:sz w:val="24"/>
          <w:szCs w:val="24"/>
        </w:rPr>
        <w:t>Radnicima su za potrebe Zavoda za zapošljavanje izdane potvrde o visini primanja</w:t>
      </w:r>
      <w:r w:rsidR="00BA4F53">
        <w:rPr>
          <w:rFonts w:hAnsi="Sylfaen" w:ascii="Sylfaen"/>
          <w:sz w:val="24"/>
          <w:szCs w:val="24"/>
        </w:rPr>
        <w:t xml:space="preserve"> u posljednja tri mjeseca radnog odnosa kod</w:t>
      </w:r>
      <w:r w:rsidR="00330FC6">
        <w:rPr>
          <w:rFonts w:hAnsi="Sylfaen" w:ascii="Sylfaen"/>
          <w:sz w:val="24"/>
          <w:szCs w:val="24"/>
        </w:rPr>
        <w:t xml:space="preserve"> stečajnog dužnika kao i ostala dokumentacija</w:t>
      </w:r>
      <w:r w:rsidR="00304015">
        <w:rPr>
          <w:rFonts w:hAnsi="Sylfaen" w:ascii="Sylfaen"/>
          <w:sz w:val="24"/>
          <w:szCs w:val="24"/>
        </w:rPr>
        <w:t xml:space="preserve"> koja je pojedinim radnicima bil</w:t>
      </w:r>
      <w:r w:rsidR="00330FC6">
        <w:rPr>
          <w:rFonts w:hAnsi="Sylfaen" w:ascii="Sylfaen"/>
          <w:sz w:val="24"/>
          <w:szCs w:val="24"/>
        </w:rPr>
        <w:t>a potrebna radi reguliranja njihovih prava iz radnog odnosa.</w:t>
      </w:r>
    </w:p>
    <w:p w:rsidRDefault="00304015" w:rsidP="00F205CF" w:rsidR="00304015">
      <w:pPr>
        <w:jc w:val="both"/>
        <w:rPr>
          <w:rFonts w:hAnsi="Sylfaen" w:ascii="Sylfaen"/>
          <w:sz w:val="24"/>
          <w:szCs w:val="24"/>
        </w:rPr>
      </w:pPr>
      <w:r>
        <w:rPr>
          <w:rFonts w:hAnsi="Sylfaen" w:ascii="Sylfaen"/>
          <w:sz w:val="24"/>
          <w:szCs w:val="24"/>
        </w:rPr>
        <w:t>Agencija za osiguranje radničkih potraživanja u slučaju stečaja poslodavca donijela je za sve radnike rješenja o naknadama</w:t>
      </w:r>
      <w:r w:rsidR="00661106">
        <w:rPr>
          <w:rFonts w:hAnsi="Sylfaen" w:ascii="Sylfaen"/>
          <w:sz w:val="24"/>
          <w:szCs w:val="24"/>
        </w:rPr>
        <w:t>, te su po pravomoćnosti rješenja i prispijeću</w:t>
      </w:r>
      <w:r>
        <w:rPr>
          <w:rFonts w:hAnsi="Sylfaen" w:ascii="Sylfaen"/>
          <w:sz w:val="24"/>
          <w:szCs w:val="24"/>
        </w:rPr>
        <w:t xml:space="preserve"> novčanih sredstava na</w:t>
      </w:r>
      <w:r w:rsidR="00661106">
        <w:rPr>
          <w:rFonts w:hAnsi="Sylfaen" w:ascii="Sylfaen"/>
          <w:sz w:val="24"/>
          <w:szCs w:val="24"/>
        </w:rPr>
        <w:t xml:space="preserve"> poseban račun u bruto iznosima, a</w:t>
      </w:r>
      <w:r>
        <w:rPr>
          <w:rFonts w:hAnsi="Sylfaen" w:ascii="Sylfaen"/>
          <w:sz w:val="24"/>
          <w:szCs w:val="24"/>
        </w:rPr>
        <w:t xml:space="preserve"> </w:t>
      </w:r>
      <w:r w:rsidR="00661106">
        <w:rPr>
          <w:rFonts w:hAnsi="Sylfaen" w:ascii="Sylfaen"/>
          <w:sz w:val="24"/>
          <w:szCs w:val="24"/>
        </w:rPr>
        <w:t>z</w:t>
      </w:r>
      <w:r w:rsidR="002B1055">
        <w:rPr>
          <w:rFonts w:hAnsi="Sylfaen" w:ascii="Sylfaen"/>
          <w:sz w:val="24"/>
          <w:szCs w:val="24"/>
        </w:rPr>
        <w:t>a uplaćene bruto n</w:t>
      </w:r>
      <w:r>
        <w:rPr>
          <w:rFonts w:hAnsi="Sylfaen" w:ascii="Sylfaen"/>
          <w:sz w:val="24"/>
          <w:szCs w:val="24"/>
        </w:rPr>
        <w:t xml:space="preserve">aknade na ime plaće, neiskorištenog godišnjeg odmora i otpremnine </w:t>
      </w:r>
      <w:r w:rsidR="00661106">
        <w:rPr>
          <w:rFonts w:hAnsi="Sylfaen" w:ascii="Sylfaen"/>
          <w:sz w:val="24"/>
          <w:szCs w:val="24"/>
        </w:rPr>
        <w:t>izrađeni</w:t>
      </w:r>
      <w:r w:rsidR="002B1055">
        <w:rPr>
          <w:rFonts w:hAnsi="Sylfaen" w:ascii="Sylfaen"/>
          <w:sz w:val="24"/>
          <w:szCs w:val="24"/>
        </w:rPr>
        <w:t xml:space="preserve"> </w:t>
      </w:r>
      <w:r w:rsidR="00661106">
        <w:rPr>
          <w:rFonts w:hAnsi="Sylfaen" w:ascii="Sylfaen"/>
          <w:sz w:val="24"/>
          <w:szCs w:val="24"/>
        </w:rPr>
        <w:t>izračuni</w:t>
      </w:r>
      <w:r w:rsidR="002B1055">
        <w:rPr>
          <w:rFonts w:hAnsi="Sylfaen" w:ascii="Sylfaen"/>
          <w:sz w:val="24"/>
          <w:szCs w:val="24"/>
        </w:rPr>
        <w:t xml:space="preserve"> za sve radnike kako bi se mogla isplatiti i davanja državi. </w:t>
      </w:r>
    </w:p>
    <w:p w:rsidRDefault="00661106" w:rsidP="00F205CF" w:rsidR="00661106">
      <w:pPr>
        <w:jc w:val="both"/>
        <w:rPr>
          <w:rFonts w:hAnsi="Sylfaen" w:ascii="Sylfaen"/>
          <w:sz w:val="24"/>
          <w:szCs w:val="24"/>
        </w:rPr>
      </w:pPr>
    </w:p>
    <w:p w:rsidRDefault="00661106" w:rsidP="00F205CF" w:rsidR="00661106">
      <w:pPr>
        <w:jc w:val="both"/>
        <w:rPr>
          <w:rFonts w:hAnsi="Sylfaen" w:ascii="Sylfaen"/>
          <w:sz w:val="24"/>
          <w:szCs w:val="24"/>
        </w:rPr>
      </w:pPr>
      <w:r>
        <w:rPr>
          <w:rFonts w:hAnsi="Sylfaen" w:ascii="Sylfaen"/>
          <w:sz w:val="24"/>
          <w:szCs w:val="24"/>
        </w:rPr>
        <w:t>Svim radnicima isplaćene su naknade plaće, naknade za neiskorišteni godišnji odmor kao i naknade na ime otpremnine, te su obračunata i isplaćena davanja državi, a sve u rokovima određenim Zakonom o osiguranju radničkih potraživanja u slučaju stečaja poslodavca.</w:t>
      </w:r>
    </w:p>
    <w:p w:rsidRDefault="001C732E" w:rsidP="00F205CF" w:rsidR="001C732E">
      <w:pPr>
        <w:jc w:val="both"/>
        <w:rPr>
          <w:rFonts w:hAnsi="Sylfaen" w:ascii="Sylfaen"/>
          <w:sz w:val="24"/>
          <w:szCs w:val="24"/>
        </w:rPr>
      </w:pPr>
    </w:p>
    <w:p w:rsidRDefault="001C732E" w:rsidP="00F205CF" w:rsidR="001C732E">
      <w:pPr>
        <w:jc w:val="both"/>
        <w:rPr>
          <w:rFonts w:hAnsi="Sylfaen" w:ascii="Sylfaen"/>
          <w:sz w:val="24"/>
          <w:szCs w:val="24"/>
        </w:rPr>
      </w:pPr>
      <w:r>
        <w:rPr>
          <w:rFonts w:hAnsi="Sylfaen" w:ascii="Sylfaen"/>
          <w:sz w:val="24"/>
          <w:szCs w:val="24"/>
        </w:rPr>
        <w:lastRenderedPageBreak/>
        <w:t>3. Radnicima su također isplaćene plaće sukladno čl. 86. st. 2. Stečajnog zakona</w:t>
      </w:r>
      <w:r w:rsidRPr="001C732E">
        <w:rPr>
          <w:rFonts w:hAnsi="Sylfaen" w:ascii="Sylfaen"/>
          <w:sz w:val="24"/>
          <w:szCs w:val="24"/>
        </w:rPr>
        <w:t xml:space="preserve"> </w:t>
      </w:r>
      <w:r>
        <w:rPr>
          <w:rFonts w:hAnsi="Sylfaen" w:ascii="Sylfaen"/>
          <w:sz w:val="24"/>
          <w:szCs w:val="24"/>
        </w:rPr>
        <w:t>u ukupnom iznosu od 301.480,69 kn bruto.</w:t>
      </w:r>
    </w:p>
    <w:p w:rsidRDefault="00726DD2" w:rsidP="00726DD2" w:rsidR="00726DD2">
      <w:pPr>
        <w:jc w:val="both"/>
        <w:rPr>
          <w:rFonts w:hAnsi="Sylfaen" w:ascii="Sylfaen"/>
          <w:sz w:val="24"/>
          <w:szCs w:val="24"/>
        </w:rPr>
      </w:pPr>
      <w:r>
        <w:rPr>
          <w:rFonts w:hAnsi="Sylfaen" w:ascii="Sylfaen"/>
          <w:sz w:val="24"/>
          <w:szCs w:val="24"/>
        </w:rPr>
        <w:t xml:space="preserve">4. Budući su se pokretnine stečajnog kao i motorna vozila dužnika fizički nalazile u Zračnoj luci </w:t>
      </w:r>
      <w:proofErr w:type="spellStart"/>
      <w:r>
        <w:rPr>
          <w:rFonts w:hAnsi="Sylfaen" w:ascii="Sylfaen"/>
          <w:sz w:val="24"/>
          <w:szCs w:val="24"/>
        </w:rPr>
        <w:t>Čilipi</w:t>
      </w:r>
      <w:proofErr w:type="spellEnd"/>
      <w:r>
        <w:rPr>
          <w:rFonts w:hAnsi="Sylfaen" w:ascii="Sylfaen"/>
          <w:sz w:val="24"/>
          <w:szCs w:val="24"/>
        </w:rPr>
        <w:t xml:space="preserve"> to zbog dislociranosti kao i ekonomičnosti postupanja i prodaje angažirala sam osobu od povjerenja sa prebivalištem u Dubrovačkoj županiji koja može biti na raspolaganju zainteresiranim kupcima pokretnina. U tom smjeru sam sa ranijim radnikom gosp. Vlahom </w:t>
      </w:r>
      <w:proofErr w:type="spellStart"/>
      <w:r>
        <w:rPr>
          <w:rFonts w:hAnsi="Sylfaen" w:ascii="Sylfaen"/>
          <w:sz w:val="24"/>
          <w:szCs w:val="24"/>
        </w:rPr>
        <w:t>Fiorović</w:t>
      </w:r>
      <w:proofErr w:type="spellEnd"/>
      <w:r>
        <w:rPr>
          <w:rFonts w:hAnsi="Sylfaen" w:ascii="Sylfaen"/>
          <w:sz w:val="24"/>
          <w:szCs w:val="24"/>
        </w:rPr>
        <w:t xml:space="preserve"> iz Dubrovnika, </w:t>
      </w:r>
      <w:proofErr w:type="spellStart"/>
      <w:r>
        <w:rPr>
          <w:rFonts w:hAnsi="Sylfaen" w:ascii="Sylfaen"/>
          <w:sz w:val="24"/>
          <w:szCs w:val="24"/>
        </w:rPr>
        <w:t>Vodovođa</w:t>
      </w:r>
      <w:proofErr w:type="spellEnd"/>
      <w:r>
        <w:rPr>
          <w:rFonts w:hAnsi="Sylfaen" w:ascii="Sylfaen"/>
          <w:sz w:val="24"/>
          <w:szCs w:val="24"/>
        </w:rPr>
        <w:t xml:space="preserve"> 8, </w:t>
      </w:r>
      <w:proofErr w:type="spellStart"/>
      <w:r>
        <w:rPr>
          <w:rFonts w:hAnsi="Sylfaen" w:ascii="Sylfaen"/>
          <w:sz w:val="24"/>
          <w:szCs w:val="24"/>
        </w:rPr>
        <w:t>OIB</w:t>
      </w:r>
      <w:proofErr w:type="spellEnd"/>
      <w:r>
        <w:rPr>
          <w:rFonts w:hAnsi="Sylfaen" w:ascii="Sylfaen"/>
          <w:sz w:val="24"/>
          <w:szCs w:val="24"/>
        </w:rPr>
        <w:t>: 89642966099 sklopila Ugovor o djelu za obavljanje nužnih poslova oko prodaje pokretnina i motornih vozila stečajnog dužnika.</w:t>
      </w:r>
    </w:p>
    <w:p w:rsidRDefault="00726DD2" w:rsidP="00726DD2" w:rsidR="00726DD2">
      <w:pPr>
        <w:jc w:val="both"/>
        <w:rPr>
          <w:rFonts w:hAnsi="Sylfaen" w:ascii="Sylfaen"/>
          <w:sz w:val="24"/>
          <w:szCs w:val="24"/>
        </w:rPr>
      </w:pPr>
    </w:p>
    <w:p w:rsidRDefault="00726DD2" w:rsidP="00726DD2" w:rsidR="00726DD2">
      <w:pPr>
        <w:jc w:val="both"/>
        <w:rPr>
          <w:rFonts w:hAnsi="Sylfaen" w:ascii="Sylfaen"/>
          <w:sz w:val="24"/>
          <w:szCs w:val="24"/>
        </w:rPr>
      </w:pPr>
      <w:r>
        <w:rPr>
          <w:rFonts w:hAnsi="Sylfaen" w:ascii="Sylfaen"/>
          <w:sz w:val="24"/>
          <w:szCs w:val="24"/>
        </w:rPr>
        <w:t xml:space="preserve">5. Za obavljanje administrativnih poslova, poglavito imajući u vidu da je na radu za vrijeme otvaranja stečajnog postupka zatečeno 47 radnika, kao i činjenice većeg broja otkaza radnicima prije samog podnošenja prijedloga za otvaranje stečajnog postupka, gotovo oko 200,  sklopila sam Ugovor o djelu sa Marijom Kardum iz Zagreba, </w:t>
      </w:r>
      <w:proofErr w:type="spellStart"/>
      <w:r>
        <w:rPr>
          <w:rFonts w:hAnsi="Sylfaen" w:ascii="Sylfaen"/>
          <w:sz w:val="24"/>
          <w:szCs w:val="24"/>
        </w:rPr>
        <w:t>Ciglasnka</w:t>
      </w:r>
      <w:proofErr w:type="spellEnd"/>
      <w:r>
        <w:rPr>
          <w:rFonts w:hAnsi="Sylfaen" w:ascii="Sylfaen"/>
          <w:sz w:val="24"/>
          <w:szCs w:val="24"/>
        </w:rPr>
        <w:t xml:space="preserve"> 9/3. Ista je vršila odjave radnika sa HZMO i HZZO, izdavala </w:t>
      </w:r>
      <w:proofErr w:type="spellStart"/>
      <w:r>
        <w:rPr>
          <w:rFonts w:hAnsi="Sylfaen" w:ascii="Sylfaen"/>
          <w:sz w:val="24"/>
          <w:szCs w:val="24"/>
        </w:rPr>
        <w:t>PK</w:t>
      </w:r>
      <w:proofErr w:type="spellEnd"/>
      <w:r>
        <w:rPr>
          <w:rFonts w:hAnsi="Sylfaen" w:ascii="Sylfaen"/>
          <w:sz w:val="24"/>
          <w:szCs w:val="24"/>
        </w:rPr>
        <w:t xml:space="preserve"> kartice, obavljala poslove vezane za prikupljanje podataka za Agenciju za osiguranje radničkih potraživanja u slučaju stečaja poslodavca, sortirala brojnu poslovnu dokumentaciju stečajnog dužnika koja se nalazi u Zagrebu i onu koja je dopremljena iz Dubrovnika, predavala pismena nadležnim institucijama kao i pošti, rješavala staž radnika i njihove djece osigurane kod HZMO i HZZO, kao i sve druge administrativne poslove.  </w:t>
      </w:r>
    </w:p>
    <w:p w:rsidRDefault="00726DD2" w:rsidP="00726DD2" w:rsidR="00726DD2" w:rsidRPr="00473D07">
      <w:pPr>
        <w:jc w:val="both"/>
        <w:rPr>
          <w:rFonts w:hAnsi="Sylfaen" w:ascii="Sylfaen"/>
          <w:sz w:val="24"/>
          <w:szCs w:val="24"/>
        </w:rPr>
      </w:pPr>
    </w:p>
    <w:p w:rsidRDefault="00726DD2" w:rsidP="00726DD2" w:rsidR="00726DD2">
      <w:pPr>
        <w:jc w:val="both"/>
        <w:rPr>
          <w:rFonts w:hAnsi="Sylfaen" w:ascii="Sylfaen"/>
          <w:sz w:val="24"/>
          <w:szCs w:val="24"/>
        </w:rPr>
      </w:pPr>
      <w:r>
        <w:rPr>
          <w:rFonts w:hAnsi="Sylfaen" w:ascii="Sylfaen"/>
          <w:sz w:val="24"/>
          <w:szCs w:val="24"/>
        </w:rPr>
        <w:t>6</w:t>
      </w:r>
      <w:r w:rsidRPr="00473D07">
        <w:rPr>
          <w:rFonts w:hAnsi="Sylfaen" w:ascii="Sylfaen"/>
          <w:sz w:val="24"/>
          <w:szCs w:val="24"/>
        </w:rPr>
        <w:t xml:space="preserve">. Nakon </w:t>
      </w:r>
      <w:proofErr w:type="spellStart"/>
      <w:r w:rsidRPr="00473D07">
        <w:rPr>
          <w:rFonts w:hAnsi="Sylfaen" w:ascii="Sylfaen"/>
          <w:sz w:val="24"/>
          <w:szCs w:val="24"/>
        </w:rPr>
        <w:t>prouke</w:t>
      </w:r>
      <w:proofErr w:type="spellEnd"/>
      <w:r w:rsidRPr="00473D07">
        <w:rPr>
          <w:rFonts w:hAnsi="Sylfaen" w:ascii="Sylfaen"/>
          <w:sz w:val="24"/>
          <w:szCs w:val="24"/>
        </w:rPr>
        <w:t xml:space="preserve"> prikupljene dokumentacije iz arhive stečajnog dužnika smatram da je ranije knjigovod</w:t>
      </w:r>
      <w:r>
        <w:rPr>
          <w:rFonts w:hAnsi="Sylfaen" w:ascii="Sylfaen"/>
          <w:sz w:val="24"/>
          <w:szCs w:val="24"/>
        </w:rPr>
        <w:t>s</w:t>
      </w:r>
      <w:r w:rsidRPr="00473D07">
        <w:rPr>
          <w:rFonts w:hAnsi="Sylfaen" w:ascii="Sylfaen"/>
          <w:sz w:val="24"/>
          <w:szCs w:val="24"/>
        </w:rPr>
        <w:t xml:space="preserve">tvo stečajnog dužnika neažurno i netransparentno vođeno u kojem smjeru nije prikazano </w:t>
      </w:r>
      <w:r>
        <w:rPr>
          <w:rFonts w:hAnsi="Sylfaen" w:ascii="Sylfaen"/>
          <w:sz w:val="24"/>
          <w:szCs w:val="24"/>
        </w:rPr>
        <w:t>stvarno</w:t>
      </w:r>
      <w:r w:rsidRPr="00473D07">
        <w:rPr>
          <w:rFonts w:hAnsi="Sylfaen" w:ascii="Sylfaen"/>
          <w:sz w:val="24"/>
          <w:szCs w:val="24"/>
        </w:rPr>
        <w:t xml:space="preserve"> stanje pa sukladno tome </w:t>
      </w:r>
      <w:r>
        <w:rPr>
          <w:rFonts w:hAnsi="Sylfaen" w:ascii="Sylfaen"/>
          <w:sz w:val="24"/>
          <w:szCs w:val="24"/>
        </w:rPr>
        <w:t xml:space="preserve">su vjerovnici </w:t>
      </w:r>
      <w:r w:rsidRPr="00473D07">
        <w:rPr>
          <w:rFonts w:hAnsi="Sylfaen" w:ascii="Sylfaen"/>
          <w:sz w:val="24"/>
          <w:szCs w:val="24"/>
        </w:rPr>
        <w:t>koji su bili na izvještajnom ročištu</w:t>
      </w:r>
      <w:r>
        <w:rPr>
          <w:rFonts w:hAnsi="Sylfaen" w:ascii="Sylfaen"/>
          <w:sz w:val="24"/>
          <w:szCs w:val="24"/>
        </w:rPr>
        <w:t xml:space="preserve"> kao i naknadnim izvješćima jer su sukladno</w:t>
      </w:r>
      <w:r w:rsidRPr="00473D07">
        <w:rPr>
          <w:rFonts w:hAnsi="Sylfaen" w:ascii="Sylfaen"/>
          <w:sz w:val="24"/>
          <w:szCs w:val="24"/>
        </w:rPr>
        <w:t xml:space="preserve"> odredbama Stečajnog zakona </w:t>
      </w:r>
      <w:r>
        <w:rPr>
          <w:rFonts w:hAnsi="Sylfaen" w:ascii="Sylfaen"/>
          <w:sz w:val="24"/>
          <w:szCs w:val="24"/>
        </w:rPr>
        <w:t>mogli i samo</w:t>
      </w:r>
      <w:r w:rsidRPr="00473D07">
        <w:rPr>
          <w:rFonts w:hAnsi="Sylfaen" w:ascii="Sylfaen"/>
          <w:sz w:val="24"/>
          <w:szCs w:val="24"/>
        </w:rPr>
        <w:t xml:space="preserve"> pokrenuti postupke radi pobijanja pravnih radnji stečajnog dužnika poduzetih prije otvaranja stečajnog postupka.</w:t>
      </w:r>
    </w:p>
    <w:p w:rsidRDefault="00726DD2" w:rsidP="00726DD2" w:rsidR="00726DD2">
      <w:pPr>
        <w:jc w:val="both"/>
        <w:rPr>
          <w:rFonts w:hAnsi="Sylfaen" w:ascii="Sylfaen"/>
          <w:sz w:val="24"/>
          <w:szCs w:val="24"/>
        </w:rPr>
      </w:pPr>
      <w:r>
        <w:rPr>
          <w:rFonts w:hAnsi="Sylfaen" w:ascii="Sylfaen"/>
          <w:sz w:val="24"/>
          <w:szCs w:val="24"/>
        </w:rPr>
        <w:t>Sukladno iznesenome, u nedostatku novčanih sredstava za vođenje sudskih postupaka, upućeni su i stečajni vjerovnici na mogućnost pokretanja sudskih postupaka protiv ranije uprave radi počinjenja radnji na štetu društva.</w:t>
      </w:r>
    </w:p>
    <w:p w:rsidRDefault="00726DD2" w:rsidP="00726DD2" w:rsidR="00726DD2">
      <w:pPr>
        <w:jc w:val="both"/>
        <w:rPr>
          <w:rFonts w:hAnsi="Sylfaen" w:ascii="Sylfaen"/>
          <w:sz w:val="24"/>
          <w:szCs w:val="24"/>
        </w:rPr>
      </w:pPr>
    </w:p>
    <w:p w:rsidRDefault="00726DD2" w:rsidP="00726DD2" w:rsidR="00726DD2">
      <w:pPr>
        <w:jc w:val="both"/>
        <w:rPr>
          <w:rFonts w:hAnsi="Sylfaen" w:ascii="Sylfaen"/>
          <w:sz w:val="24"/>
          <w:szCs w:val="24"/>
        </w:rPr>
      </w:pPr>
      <w:r>
        <w:rPr>
          <w:rFonts w:hAnsi="Sylfaen" w:ascii="Sylfaen"/>
          <w:sz w:val="24"/>
          <w:szCs w:val="24"/>
        </w:rPr>
        <w:t>Obavještavam skupštinu vjerovnika da sam o svim gornjim činjenicama kao i možebitnim drugim nezakonitim radnjama ranije uprave i zaposlenika obavijestila nadležno državno odvjetništvo u Zagrebu, ali do danas nisam pozvana na obavijesni razgovor niti sam primila bilo kakovo pismeno, poziv ili odluku.</w:t>
      </w:r>
    </w:p>
    <w:p w:rsidRDefault="00726DD2" w:rsidP="00726DD2" w:rsidR="00726DD2">
      <w:pPr>
        <w:jc w:val="both"/>
        <w:rPr>
          <w:rFonts w:hAnsi="Sylfaen" w:ascii="Sylfaen"/>
          <w:sz w:val="24"/>
          <w:szCs w:val="24"/>
        </w:rPr>
      </w:pPr>
    </w:p>
    <w:p w:rsidRDefault="00726DD2" w:rsidP="00726DD2" w:rsidR="00726DD2">
      <w:pPr>
        <w:jc w:val="both"/>
        <w:rPr>
          <w:rFonts w:hAnsi="Sylfaen" w:ascii="Sylfaen"/>
          <w:sz w:val="24"/>
          <w:szCs w:val="24"/>
        </w:rPr>
      </w:pPr>
      <w:r>
        <w:rPr>
          <w:rFonts w:hAnsi="Sylfaen" w:ascii="Sylfaen"/>
          <w:sz w:val="24"/>
          <w:szCs w:val="24"/>
        </w:rPr>
        <w:t xml:space="preserve">7. Dužnicima stečajnog dužnika ponovno su poslane opomene pred tužbu za što je angažirana Inga </w:t>
      </w:r>
      <w:proofErr w:type="spellStart"/>
      <w:r>
        <w:rPr>
          <w:rFonts w:hAnsi="Sylfaen" w:ascii="Sylfaen"/>
          <w:sz w:val="24"/>
          <w:szCs w:val="24"/>
        </w:rPr>
        <w:t>Slijepčević</w:t>
      </w:r>
      <w:proofErr w:type="spellEnd"/>
      <w:r>
        <w:rPr>
          <w:rFonts w:hAnsi="Sylfaen" w:ascii="Sylfaen"/>
          <w:sz w:val="24"/>
          <w:szCs w:val="24"/>
        </w:rPr>
        <w:t>, odvjetnica iz Zagreba, Britanski trg 3, te su uslijedile uplate dva inozemna društva na ime duga, dok ostali dužnici osporavaju bilo kakovo dugovanje prema stečajnom dužniku. Imenovana odvjetnica ujedno je o opunomoćena za zastupanje u prekršajnim i građanskim predmetima pred nadležnim sudovima koji se vode protiv stečajnog dužnika.</w:t>
      </w:r>
    </w:p>
    <w:p w:rsidRDefault="00726DD2" w:rsidP="00726DD2" w:rsidR="00726DD2">
      <w:pPr>
        <w:jc w:val="both"/>
        <w:rPr>
          <w:rFonts w:hAnsi="Sylfaen" w:ascii="Sylfaen"/>
          <w:sz w:val="24"/>
          <w:szCs w:val="24"/>
        </w:rPr>
      </w:pPr>
    </w:p>
    <w:p w:rsidRDefault="00726DD2" w:rsidP="00726DD2" w:rsidR="00726DD2">
      <w:pPr>
        <w:jc w:val="both"/>
        <w:rPr>
          <w:rFonts w:hAnsi="Sylfaen" w:ascii="Sylfaen"/>
          <w:sz w:val="24"/>
          <w:szCs w:val="24"/>
        </w:rPr>
      </w:pPr>
      <w:r>
        <w:rPr>
          <w:rFonts w:hAnsi="Sylfaen" w:ascii="Sylfaen"/>
          <w:sz w:val="24"/>
          <w:szCs w:val="24"/>
        </w:rPr>
        <w:lastRenderedPageBreak/>
        <w:t>8. Nakon prispjelih novčanih sreds</w:t>
      </w:r>
      <w:r w:rsidR="007750F9">
        <w:rPr>
          <w:rFonts w:hAnsi="Sylfaen" w:ascii="Sylfaen"/>
          <w:sz w:val="24"/>
          <w:szCs w:val="24"/>
        </w:rPr>
        <w:t>tva radnicima koji su dobili otk</w:t>
      </w:r>
      <w:r>
        <w:rPr>
          <w:rFonts w:hAnsi="Sylfaen" w:ascii="Sylfaen"/>
          <w:sz w:val="24"/>
          <w:szCs w:val="24"/>
        </w:rPr>
        <w:t>az danom otvaranja stečajnog postupka, a koji nisu bili na bolovanju/</w:t>
      </w:r>
      <w:proofErr w:type="spellStart"/>
      <w:r>
        <w:rPr>
          <w:rFonts w:hAnsi="Sylfaen" w:ascii="Sylfaen"/>
          <w:sz w:val="24"/>
          <w:szCs w:val="24"/>
        </w:rPr>
        <w:t>rodiljnom</w:t>
      </w:r>
      <w:proofErr w:type="spellEnd"/>
      <w:r>
        <w:rPr>
          <w:rFonts w:hAnsi="Sylfaen" w:ascii="Sylfaen"/>
          <w:sz w:val="24"/>
          <w:szCs w:val="24"/>
        </w:rPr>
        <w:t xml:space="preserve"> dopustu na teret države isplaćena je ½ plaće za otkazni rok na ime obveza stečajne mase.</w:t>
      </w:r>
    </w:p>
    <w:p w:rsidRDefault="00726DD2" w:rsidP="00726DD2" w:rsidR="00726DD2">
      <w:pPr>
        <w:jc w:val="both"/>
        <w:rPr>
          <w:rFonts w:hAnsi="Sylfaen" w:ascii="Sylfaen"/>
          <w:sz w:val="24"/>
          <w:szCs w:val="24"/>
        </w:rPr>
      </w:pPr>
    </w:p>
    <w:p w:rsidRDefault="00726DD2" w:rsidP="00726DD2" w:rsidR="00726DD2">
      <w:pPr>
        <w:jc w:val="both"/>
        <w:rPr>
          <w:rFonts w:hAnsi="Sylfaen" w:ascii="Sylfaen"/>
          <w:sz w:val="24"/>
          <w:szCs w:val="24"/>
        </w:rPr>
      </w:pPr>
      <w:r>
        <w:rPr>
          <w:rFonts w:hAnsi="Sylfaen" w:ascii="Sylfaen"/>
          <w:sz w:val="24"/>
          <w:szCs w:val="24"/>
        </w:rPr>
        <w:t>Svim radnicima su poslane obračunske liste u dva primjerka, za njihovu evidenciju kao i da po potpisu liste istu vrate stečajnoj upraviteljici za evidenciju stečajnog dužnika.</w:t>
      </w:r>
    </w:p>
    <w:p w:rsidRDefault="00726DD2" w:rsidP="00726DD2" w:rsidR="00726DD2">
      <w:pPr>
        <w:jc w:val="both"/>
        <w:rPr>
          <w:rFonts w:hAnsi="Sylfaen" w:ascii="Sylfaen"/>
          <w:sz w:val="24"/>
          <w:szCs w:val="24"/>
        </w:rPr>
      </w:pPr>
      <w:r>
        <w:rPr>
          <w:rFonts w:hAnsi="Sylfaen" w:ascii="Sylfaen"/>
          <w:sz w:val="24"/>
          <w:szCs w:val="24"/>
        </w:rPr>
        <w:t>Ukoliko prispiju novčana sredstva istima će se podmirivati preostali dio na ime plaće za otkazni rok.</w:t>
      </w:r>
    </w:p>
    <w:p w:rsidRDefault="00726DD2" w:rsidP="00726DD2" w:rsidR="00726DD2">
      <w:pPr>
        <w:jc w:val="both"/>
        <w:rPr>
          <w:rFonts w:hAnsi="Sylfaen" w:ascii="Sylfaen"/>
          <w:sz w:val="24"/>
          <w:szCs w:val="24"/>
        </w:rPr>
      </w:pPr>
    </w:p>
    <w:p w:rsidRDefault="00726DD2" w:rsidP="00726DD2" w:rsidR="00726DD2">
      <w:pPr>
        <w:jc w:val="both"/>
        <w:rPr>
          <w:rFonts w:hAnsi="Sylfaen" w:ascii="Sylfaen"/>
          <w:sz w:val="24"/>
          <w:szCs w:val="24"/>
        </w:rPr>
      </w:pPr>
      <w:r>
        <w:rPr>
          <w:rFonts w:hAnsi="Sylfaen" w:ascii="Sylfaen"/>
          <w:sz w:val="24"/>
          <w:szCs w:val="24"/>
        </w:rPr>
        <w:t xml:space="preserve">9. Na uredovanju u skladišnim prostorijama u Dubrovniku, Zračna luka </w:t>
      </w:r>
      <w:proofErr w:type="spellStart"/>
      <w:r>
        <w:rPr>
          <w:rFonts w:hAnsi="Sylfaen" w:ascii="Sylfaen"/>
          <w:sz w:val="24"/>
          <w:szCs w:val="24"/>
        </w:rPr>
        <w:t>Čilipi</w:t>
      </w:r>
      <w:proofErr w:type="spellEnd"/>
      <w:r>
        <w:rPr>
          <w:rFonts w:hAnsi="Sylfaen" w:ascii="Sylfaen"/>
          <w:sz w:val="24"/>
          <w:szCs w:val="24"/>
        </w:rPr>
        <w:t xml:space="preserve">, raniji radnik Vlaho </w:t>
      </w:r>
      <w:proofErr w:type="spellStart"/>
      <w:r>
        <w:rPr>
          <w:rFonts w:hAnsi="Sylfaen" w:ascii="Sylfaen"/>
          <w:sz w:val="24"/>
          <w:szCs w:val="24"/>
        </w:rPr>
        <w:t>Fiorović</w:t>
      </w:r>
      <w:proofErr w:type="spellEnd"/>
      <w:r>
        <w:rPr>
          <w:rFonts w:hAnsi="Sylfaen" w:ascii="Sylfaen"/>
          <w:sz w:val="24"/>
          <w:szCs w:val="24"/>
        </w:rPr>
        <w:t xml:space="preserve"> ujedno je ovlašten osloboditi skladište svih stvari kao i sortirati arhivsku građu </w:t>
      </w:r>
      <w:proofErr w:type="spellStart"/>
      <w:r>
        <w:rPr>
          <w:rFonts w:hAnsi="Sylfaen" w:ascii="Sylfaen"/>
          <w:sz w:val="24"/>
          <w:szCs w:val="24"/>
        </w:rPr>
        <w:t>nalazeću</w:t>
      </w:r>
      <w:proofErr w:type="spellEnd"/>
      <w:r>
        <w:rPr>
          <w:rFonts w:hAnsi="Sylfaen" w:ascii="Sylfaen"/>
          <w:sz w:val="24"/>
          <w:szCs w:val="24"/>
        </w:rPr>
        <w:t xml:space="preserve"> u navedenim skladišnim prostorijama, sve s ciljem predaje prostora vlasniku Zračnoj luci </w:t>
      </w:r>
      <w:proofErr w:type="spellStart"/>
      <w:r>
        <w:rPr>
          <w:rFonts w:hAnsi="Sylfaen" w:ascii="Sylfaen"/>
          <w:sz w:val="24"/>
          <w:szCs w:val="24"/>
        </w:rPr>
        <w:t>Čilii</w:t>
      </w:r>
      <w:proofErr w:type="spellEnd"/>
      <w:r>
        <w:rPr>
          <w:rFonts w:hAnsi="Sylfaen" w:ascii="Sylfaen"/>
          <w:sz w:val="24"/>
          <w:szCs w:val="24"/>
        </w:rPr>
        <w:t xml:space="preserve"> kao i arhiviranja dokumentacije koju je nužno sukladno zakonskim odredbama čuvati. Istome još nisu u cijelosti isplaćena naknade za obavljen rad po ugovoru o djelu.</w:t>
      </w:r>
    </w:p>
    <w:p w:rsidRDefault="00726DD2" w:rsidP="00726DD2" w:rsidR="00726DD2">
      <w:pPr>
        <w:jc w:val="both"/>
        <w:rPr>
          <w:rFonts w:hAnsi="Sylfaen" w:ascii="Sylfaen"/>
          <w:sz w:val="24"/>
          <w:szCs w:val="24"/>
        </w:rPr>
      </w:pPr>
    </w:p>
    <w:p w:rsidRDefault="00726DD2" w:rsidP="00726DD2" w:rsidR="00726DD2">
      <w:pPr>
        <w:jc w:val="both"/>
        <w:rPr>
          <w:rFonts w:hAnsi="Sylfaen" w:ascii="Sylfaen"/>
          <w:sz w:val="24"/>
          <w:szCs w:val="24"/>
        </w:rPr>
      </w:pPr>
      <w:r>
        <w:rPr>
          <w:rFonts w:hAnsi="Sylfaen" w:ascii="Sylfaen"/>
          <w:sz w:val="24"/>
          <w:szCs w:val="24"/>
        </w:rPr>
        <w:t xml:space="preserve">Do danas nije u cijelosti arhivirana građa radi velikog obima dokumentacije kao i nedostatka ovlaštenih kuća u Dubrovniku kojima je djelatnost arhiviranje poslovne dokumentacije. U tijeku je traženje najpovoljnije ponude kao i unovčenje preostalog neznatnog dijela pokretnina u vlasništvu stečajnog dužnika i arhiviranje dokumentacije. Skreće se pozornost da će se dio dokumentacije dati na čuvanje Državnom arhivu </w:t>
      </w:r>
      <w:proofErr w:type="spellStart"/>
      <w:r>
        <w:rPr>
          <w:rFonts w:hAnsi="Sylfaen" w:ascii="Sylfaen"/>
          <w:sz w:val="24"/>
          <w:szCs w:val="24"/>
        </w:rPr>
        <w:t>nalazećem</w:t>
      </w:r>
      <w:proofErr w:type="spellEnd"/>
      <w:r>
        <w:rPr>
          <w:rFonts w:hAnsi="Sylfaen" w:ascii="Sylfaen"/>
          <w:sz w:val="24"/>
          <w:szCs w:val="24"/>
        </w:rPr>
        <w:t xml:space="preserve"> u Dubrovniku, u kojem smjeru je nužno prethodno predujmiti sredstva za popisivanje dokumentacije i njeno deponiranje popraćeno strogim pravilima odnosno zakonskom regulativom koja propisuje takav postupak arhiviranja.</w:t>
      </w:r>
    </w:p>
    <w:p w:rsidRDefault="00726DD2" w:rsidP="00726DD2" w:rsidR="00726DD2">
      <w:pPr>
        <w:jc w:val="both"/>
        <w:rPr>
          <w:rFonts w:hAnsi="Sylfaen" w:ascii="Sylfaen"/>
          <w:sz w:val="24"/>
          <w:szCs w:val="24"/>
          <w:u w:val="single"/>
        </w:rPr>
      </w:pPr>
    </w:p>
    <w:p w:rsidRDefault="00726DD2" w:rsidP="00726DD2" w:rsidR="00726DD2" w:rsidRPr="00726DD2">
      <w:pPr>
        <w:jc w:val="both"/>
        <w:rPr>
          <w:rFonts w:hAnsi="Sylfaen" w:ascii="Sylfaen"/>
          <w:sz w:val="24"/>
          <w:szCs w:val="24"/>
          <w:u w:val="single"/>
        </w:rPr>
      </w:pPr>
      <w:r w:rsidRPr="00726DD2">
        <w:rPr>
          <w:rFonts w:hAnsi="Sylfaen" w:ascii="Sylfaen"/>
          <w:sz w:val="24"/>
          <w:szCs w:val="24"/>
          <w:u w:val="single"/>
        </w:rPr>
        <w:t>Sudski postupci</w:t>
      </w:r>
    </w:p>
    <w:p w:rsidRDefault="00726DD2" w:rsidP="00726DD2" w:rsidR="00726DD2">
      <w:pPr>
        <w:jc w:val="both"/>
        <w:rPr>
          <w:rFonts w:hAnsi="Sylfaen" w:ascii="Sylfaen"/>
          <w:sz w:val="24"/>
          <w:szCs w:val="24"/>
        </w:rPr>
      </w:pPr>
    </w:p>
    <w:p w:rsidRDefault="00726DD2" w:rsidP="00726DD2" w:rsidR="00726DD2">
      <w:pPr>
        <w:jc w:val="both"/>
        <w:rPr>
          <w:rFonts w:hAnsi="Sylfaen" w:ascii="Sylfaen"/>
          <w:sz w:val="24"/>
          <w:szCs w:val="24"/>
        </w:rPr>
      </w:pPr>
      <w:r>
        <w:rPr>
          <w:rFonts w:hAnsi="Sylfaen" w:ascii="Sylfaen"/>
          <w:sz w:val="24"/>
          <w:szCs w:val="24"/>
        </w:rPr>
        <w:t>10. P</w:t>
      </w:r>
      <w:r w:rsidR="007750F9">
        <w:rPr>
          <w:rFonts w:hAnsi="Sylfaen" w:ascii="Sylfaen"/>
          <w:sz w:val="24"/>
          <w:szCs w:val="24"/>
        </w:rPr>
        <w:t>rotiv  stečajnog dužnika</w:t>
      </w:r>
      <w:r>
        <w:rPr>
          <w:rFonts w:hAnsi="Sylfaen" w:ascii="Sylfaen"/>
          <w:sz w:val="24"/>
          <w:szCs w:val="24"/>
        </w:rPr>
        <w:t xml:space="preserve"> okončani su sudski postupci odnosno ovršni postupak vraćanja na rad te parnični postupak radi utvrđenja tražbine kao i isplata svih plaća nakon otvaranja stečajnog postupka pa do donošenja nove presude i to na tužbu/prijedlog za ovrhu ranije radnice </w:t>
      </w:r>
      <w:proofErr w:type="spellStart"/>
      <w:r>
        <w:rPr>
          <w:rFonts w:hAnsi="Sylfaen" w:ascii="Sylfaen"/>
          <w:sz w:val="24"/>
          <w:szCs w:val="24"/>
        </w:rPr>
        <w:t>Doris</w:t>
      </w:r>
      <w:proofErr w:type="spellEnd"/>
      <w:r>
        <w:rPr>
          <w:rFonts w:hAnsi="Sylfaen" w:ascii="Sylfaen"/>
          <w:sz w:val="24"/>
          <w:szCs w:val="24"/>
        </w:rPr>
        <w:t xml:space="preserve"> </w:t>
      </w:r>
      <w:proofErr w:type="spellStart"/>
      <w:r>
        <w:rPr>
          <w:rFonts w:hAnsi="Sylfaen" w:ascii="Sylfaen"/>
          <w:sz w:val="24"/>
          <w:szCs w:val="24"/>
        </w:rPr>
        <w:t>Krnic</w:t>
      </w:r>
      <w:proofErr w:type="spellEnd"/>
      <w:r>
        <w:rPr>
          <w:rFonts w:hAnsi="Sylfaen" w:ascii="Sylfaen"/>
          <w:sz w:val="24"/>
          <w:szCs w:val="24"/>
        </w:rPr>
        <w:t xml:space="preserve"> iz Dubrovnika.</w:t>
      </w:r>
    </w:p>
    <w:p w:rsidRDefault="00726DD2" w:rsidP="00726DD2" w:rsidR="00726DD2">
      <w:pPr>
        <w:jc w:val="both"/>
        <w:rPr>
          <w:rFonts w:hAnsi="Sylfaen" w:ascii="Sylfaen"/>
          <w:sz w:val="24"/>
          <w:szCs w:val="24"/>
        </w:rPr>
      </w:pPr>
      <w:r>
        <w:rPr>
          <w:rFonts w:hAnsi="Sylfaen" w:ascii="Sylfaen"/>
          <w:sz w:val="24"/>
          <w:szCs w:val="24"/>
        </w:rPr>
        <w:t xml:space="preserve">Naime, sa istom je u više navrata tijekom sudskih postupak </w:t>
      </w:r>
      <w:proofErr w:type="spellStart"/>
      <w:r>
        <w:rPr>
          <w:rFonts w:hAnsi="Sylfaen" w:ascii="Sylfaen"/>
          <w:sz w:val="24"/>
          <w:szCs w:val="24"/>
        </w:rPr>
        <w:t>pokušano</w:t>
      </w:r>
      <w:proofErr w:type="spellEnd"/>
      <w:r>
        <w:rPr>
          <w:rFonts w:hAnsi="Sylfaen" w:ascii="Sylfaen"/>
          <w:sz w:val="24"/>
          <w:szCs w:val="24"/>
        </w:rPr>
        <w:t xml:space="preserve"> sklapanja i sudske i </w:t>
      </w:r>
      <w:proofErr w:type="spellStart"/>
      <w:r>
        <w:rPr>
          <w:rFonts w:hAnsi="Sylfaen" w:ascii="Sylfaen"/>
          <w:sz w:val="24"/>
          <w:szCs w:val="24"/>
        </w:rPr>
        <w:t>izvansudske</w:t>
      </w:r>
      <w:proofErr w:type="spellEnd"/>
      <w:r>
        <w:rPr>
          <w:rFonts w:hAnsi="Sylfaen" w:ascii="Sylfaen"/>
          <w:sz w:val="24"/>
          <w:szCs w:val="24"/>
        </w:rPr>
        <w:t xml:space="preserve"> nagodbe budući je otvaranjem stečajnog postupka obustavljeno poslovanje stečajnog dužnika te nema radnog mjesta na koji bi ista mogla biti vraćena, međutim, ista je odbijala bilo kakovu nagodbu ili mirno rješenje spora, radi čega nije bilo moguće niti ranije okončati stečajni postupak. Za zastupanje pred Općinskim sudom u Dubrovniku stečajni dužnik ovlastio je Vedranu Belin, odvjetnicu iz Dubrovnika, a radi ekonomičnosti postupanja i smanjenja putnih i bilo kakvih drugih troškova. </w:t>
      </w:r>
    </w:p>
    <w:p w:rsidRDefault="007750F9" w:rsidP="00726DD2" w:rsidR="007750F9">
      <w:pPr>
        <w:jc w:val="both"/>
        <w:rPr>
          <w:rFonts w:hAnsi="Sylfaen" w:ascii="Sylfaen"/>
          <w:sz w:val="24"/>
          <w:szCs w:val="24"/>
        </w:rPr>
      </w:pPr>
    </w:p>
    <w:p w:rsidRDefault="007750F9" w:rsidP="00726DD2" w:rsidR="007750F9">
      <w:pPr>
        <w:jc w:val="both"/>
        <w:rPr>
          <w:rFonts w:hAnsi="Sylfaen" w:ascii="Sylfaen"/>
          <w:sz w:val="24"/>
          <w:szCs w:val="24"/>
        </w:rPr>
      </w:pPr>
      <w:r>
        <w:rPr>
          <w:rFonts w:hAnsi="Sylfaen" w:ascii="Sylfaen"/>
          <w:sz w:val="24"/>
          <w:szCs w:val="24"/>
        </w:rPr>
        <w:t xml:space="preserve">Pred Općinskim sudom U </w:t>
      </w:r>
      <w:proofErr w:type="spellStart"/>
      <w:r>
        <w:rPr>
          <w:rFonts w:hAnsi="Sylfaen" w:ascii="Sylfaen"/>
          <w:sz w:val="24"/>
          <w:szCs w:val="24"/>
        </w:rPr>
        <w:t>dubrovniku</w:t>
      </w:r>
      <w:proofErr w:type="spellEnd"/>
      <w:r>
        <w:rPr>
          <w:rFonts w:hAnsi="Sylfaen" w:ascii="Sylfaen"/>
          <w:sz w:val="24"/>
          <w:szCs w:val="24"/>
        </w:rPr>
        <w:t xml:space="preserve"> u tijeku je postupak stečajnog dužnika kao tužitelja protiv Andrije Kale iz </w:t>
      </w:r>
      <w:proofErr w:type="spellStart"/>
      <w:r>
        <w:rPr>
          <w:rFonts w:hAnsi="Sylfaen" w:ascii="Sylfaen"/>
          <w:sz w:val="24"/>
          <w:szCs w:val="24"/>
        </w:rPr>
        <w:t>Zafra</w:t>
      </w:r>
      <w:proofErr w:type="spellEnd"/>
      <w:r>
        <w:rPr>
          <w:rFonts w:hAnsi="Sylfaen" w:ascii="Sylfaen"/>
          <w:sz w:val="24"/>
          <w:szCs w:val="24"/>
        </w:rPr>
        <w:t xml:space="preserve">, V. Lisinskog 14c kao tuženika, radi naplate, a koji se vodi pod poslovnim brojem </w:t>
      </w:r>
      <w:proofErr w:type="spellStart"/>
      <w:r>
        <w:rPr>
          <w:rFonts w:hAnsi="Sylfaen" w:ascii="Sylfaen"/>
          <w:sz w:val="24"/>
          <w:szCs w:val="24"/>
        </w:rPr>
        <w:t>Pr</w:t>
      </w:r>
      <w:proofErr w:type="spellEnd"/>
      <w:r>
        <w:rPr>
          <w:rFonts w:hAnsi="Sylfaen" w:ascii="Sylfaen"/>
          <w:sz w:val="24"/>
          <w:szCs w:val="24"/>
        </w:rPr>
        <w:t>-20/2016.</w:t>
      </w:r>
    </w:p>
    <w:p w:rsidRDefault="007750F9" w:rsidP="00726DD2" w:rsidR="007750F9">
      <w:pPr>
        <w:jc w:val="both"/>
        <w:rPr>
          <w:rFonts w:hAnsi="Sylfaen" w:ascii="Sylfaen"/>
          <w:sz w:val="24"/>
          <w:szCs w:val="24"/>
        </w:rPr>
      </w:pPr>
      <w:r>
        <w:rPr>
          <w:rFonts w:hAnsi="Sylfaen" w:ascii="Sylfaen"/>
          <w:sz w:val="24"/>
          <w:szCs w:val="24"/>
        </w:rPr>
        <w:t xml:space="preserve">Naime, presudom Županijskog suda u Dubrovniku, </w:t>
      </w:r>
      <w:proofErr w:type="spellStart"/>
      <w:r>
        <w:rPr>
          <w:rFonts w:hAnsi="Sylfaen" w:ascii="Sylfaen"/>
          <w:sz w:val="24"/>
          <w:szCs w:val="24"/>
        </w:rPr>
        <w:t>posl</w:t>
      </w:r>
      <w:proofErr w:type="spellEnd"/>
      <w:r>
        <w:rPr>
          <w:rFonts w:hAnsi="Sylfaen" w:ascii="Sylfaen"/>
          <w:sz w:val="24"/>
          <w:szCs w:val="24"/>
        </w:rPr>
        <w:t xml:space="preserve">. br.: </w:t>
      </w:r>
      <w:proofErr w:type="spellStart"/>
      <w:r>
        <w:rPr>
          <w:rFonts w:hAnsi="Sylfaen" w:ascii="Sylfaen"/>
          <w:sz w:val="24"/>
          <w:szCs w:val="24"/>
        </w:rPr>
        <w:t>Gž</w:t>
      </w:r>
      <w:proofErr w:type="spellEnd"/>
      <w:r>
        <w:rPr>
          <w:rFonts w:hAnsi="Sylfaen" w:ascii="Sylfaen"/>
          <w:sz w:val="24"/>
          <w:szCs w:val="24"/>
        </w:rPr>
        <w:t xml:space="preserve">-1468/13 od dana 13.01.2016. god. uvažena je žalba tuženika te je ukinuta presuda Općinskog suda u </w:t>
      </w:r>
      <w:r>
        <w:rPr>
          <w:rFonts w:hAnsi="Sylfaen" w:ascii="Sylfaen"/>
          <w:sz w:val="24"/>
          <w:szCs w:val="24"/>
        </w:rPr>
        <w:lastRenderedPageBreak/>
        <w:t xml:space="preserve">Dubrovniku, </w:t>
      </w:r>
      <w:proofErr w:type="spellStart"/>
      <w:r>
        <w:rPr>
          <w:rFonts w:hAnsi="Sylfaen" w:ascii="Sylfaen"/>
          <w:sz w:val="24"/>
          <w:szCs w:val="24"/>
        </w:rPr>
        <w:t>posl</w:t>
      </w:r>
      <w:proofErr w:type="spellEnd"/>
      <w:r>
        <w:rPr>
          <w:rFonts w:hAnsi="Sylfaen" w:ascii="Sylfaen"/>
          <w:sz w:val="24"/>
          <w:szCs w:val="24"/>
        </w:rPr>
        <w:t>. br.: P-218/08 od dana 02.07.2009. god. te je predmet vraćen prvostupanjskom sudu na ponovno odlučivanje.</w:t>
      </w:r>
    </w:p>
    <w:p w:rsidRDefault="007750F9" w:rsidP="00726DD2" w:rsidR="007750F9">
      <w:pPr>
        <w:jc w:val="both"/>
        <w:rPr>
          <w:rFonts w:hAnsi="Sylfaen" w:ascii="Sylfaen"/>
          <w:sz w:val="24"/>
          <w:szCs w:val="24"/>
        </w:rPr>
      </w:pPr>
      <w:r>
        <w:rPr>
          <w:rFonts w:hAnsi="Sylfaen" w:ascii="Sylfaen"/>
          <w:sz w:val="24"/>
          <w:szCs w:val="24"/>
        </w:rPr>
        <w:t xml:space="preserve">Prvostupanjskom presudom Općinskog suda u Dubrovniku, </w:t>
      </w:r>
      <w:proofErr w:type="spellStart"/>
      <w:r>
        <w:rPr>
          <w:rFonts w:hAnsi="Sylfaen" w:ascii="Sylfaen"/>
          <w:sz w:val="24"/>
          <w:szCs w:val="24"/>
        </w:rPr>
        <w:t>posl</w:t>
      </w:r>
      <w:proofErr w:type="spellEnd"/>
      <w:r>
        <w:rPr>
          <w:rFonts w:hAnsi="Sylfaen" w:ascii="Sylfaen"/>
          <w:sz w:val="24"/>
          <w:szCs w:val="24"/>
        </w:rPr>
        <w:t>. br.: P-219/08 od dana 02 srpnja 2009. god. suđeno je:</w:t>
      </w:r>
    </w:p>
    <w:p w:rsidRDefault="007750F9" w:rsidP="00726DD2" w:rsidR="007750F9">
      <w:pPr>
        <w:jc w:val="both"/>
        <w:rPr>
          <w:rFonts w:hAnsi="Sylfaen" w:ascii="Sylfaen"/>
          <w:sz w:val="24"/>
          <w:szCs w:val="24"/>
        </w:rPr>
      </w:pPr>
      <w:r>
        <w:rPr>
          <w:rFonts w:hAnsi="Sylfaen" w:ascii="Sylfaen"/>
          <w:sz w:val="24"/>
          <w:szCs w:val="24"/>
        </w:rPr>
        <w:t>"Nalaže se tuženiku u roku od 8 dana i pod prijetnjom ovrhe isplatiti tužitelju iznos od 90.658,77 kn sa zakonskom kamatom i to od 09.11.2007. god.  do 31. prosinca 2007. od po stopi od 15% na temelju čl. 1. Uredbe o visini stope zatezne kamate, a od 01. siječnja 2008. god. do naplate po eskontnoj stopi Hrvatske narodne banke od 9% uvećane za 5%-</w:t>
      </w:r>
      <w:proofErr w:type="spellStart"/>
      <w:r>
        <w:rPr>
          <w:rFonts w:hAnsi="Sylfaen" w:ascii="Sylfaen"/>
          <w:sz w:val="24"/>
          <w:szCs w:val="24"/>
        </w:rPr>
        <w:t>tnih</w:t>
      </w:r>
      <w:proofErr w:type="spellEnd"/>
      <w:r>
        <w:rPr>
          <w:rFonts w:hAnsi="Sylfaen" w:ascii="Sylfaen"/>
          <w:sz w:val="24"/>
          <w:szCs w:val="24"/>
        </w:rPr>
        <w:t xml:space="preserve"> poena, a u slučaju izmjene eskontne stope po stopi HNB koja je vrijedila zadnjeg dana polugodišta koje je prethodilo tekućem  polugodištu uvećano za 5% poena te da je tuženik dužan naknaditi tužitelju trošak parničnog postupka u iznosu od 1.830,00 kn u roku od 15 dana i pod prijetnjom ovrhe".</w:t>
      </w:r>
    </w:p>
    <w:p w:rsidRDefault="007750F9" w:rsidP="00726DD2" w:rsidR="007750F9">
      <w:pPr>
        <w:jc w:val="both"/>
        <w:rPr>
          <w:rFonts w:hAnsi="Sylfaen" w:ascii="Sylfaen"/>
          <w:sz w:val="24"/>
          <w:szCs w:val="24"/>
        </w:rPr>
      </w:pPr>
      <w:r>
        <w:rPr>
          <w:rFonts w:hAnsi="Sylfaen" w:ascii="Sylfaen"/>
          <w:sz w:val="24"/>
          <w:szCs w:val="24"/>
        </w:rPr>
        <w:t xml:space="preserve">U navedenom predmetu tuženik se obratio sa zahtjevom za pokušaj sklapanja </w:t>
      </w:r>
      <w:proofErr w:type="spellStart"/>
      <w:r>
        <w:rPr>
          <w:rFonts w:hAnsi="Sylfaen" w:ascii="Sylfaen"/>
          <w:sz w:val="24"/>
          <w:szCs w:val="24"/>
        </w:rPr>
        <w:t>izvansudske</w:t>
      </w:r>
      <w:proofErr w:type="spellEnd"/>
      <w:r>
        <w:rPr>
          <w:rFonts w:hAnsi="Sylfaen" w:ascii="Sylfaen"/>
          <w:sz w:val="24"/>
          <w:szCs w:val="24"/>
        </w:rPr>
        <w:t xml:space="preserve"> nagodbe </w:t>
      </w:r>
      <w:r w:rsidR="007A2136">
        <w:rPr>
          <w:rFonts w:hAnsi="Sylfaen" w:ascii="Sylfaen"/>
          <w:sz w:val="24"/>
          <w:szCs w:val="24"/>
        </w:rPr>
        <w:t xml:space="preserve"> na ime glavnice u iznosu od 60.000,00 kn te s otpisom kamata. Budući bi se radilo o dugotrajnom sudskom postupku s neizvjesnim ishodom kao i dodatnim troškovima stečajnog postupka na ime zastupanja pred sudom, sudskih pristojbi kao i predujmova za vještačenje podnosi se prijedlog za sazivanje skupštine vjerovnika za donošenje odluke o eventualnom sklapaju nagodbe.</w:t>
      </w:r>
    </w:p>
    <w:p w:rsidRDefault="00726DD2" w:rsidP="00726DD2" w:rsidR="00726DD2">
      <w:pPr>
        <w:jc w:val="both"/>
        <w:rPr>
          <w:rFonts w:hAnsi="Sylfaen" w:ascii="Sylfaen"/>
          <w:sz w:val="24"/>
          <w:szCs w:val="24"/>
        </w:rPr>
      </w:pPr>
    </w:p>
    <w:p w:rsidRDefault="0003354A" w:rsidP="00726DD2" w:rsidR="0003354A">
      <w:pPr>
        <w:jc w:val="both"/>
        <w:rPr>
          <w:rFonts w:hAnsi="Sylfaen" w:ascii="Sylfaen"/>
          <w:sz w:val="24"/>
          <w:szCs w:val="24"/>
        </w:rPr>
      </w:pPr>
      <w:r>
        <w:rPr>
          <w:rFonts w:hAnsi="Sylfaen" w:ascii="Sylfaen"/>
          <w:sz w:val="24"/>
          <w:szCs w:val="24"/>
        </w:rPr>
        <w:t xml:space="preserve">DOKAZ: presuda Općinskog suda u Dubrovniku, </w:t>
      </w:r>
      <w:proofErr w:type="spellStart"/>
      <w:r>
        <w:rPr>
          <w:rFonts w:hAnsi="Sylfaen" w:ascii="Sylfaen"/>
          <w:sz w:val="24"/>
          <w:szCs w:val="24"/>
        </w:rPr>
        <w:t>posl</w:t>
      </w:r>
      <w:proofErr w:type="spellEnd"/>
      <w:r>
        <w:rPr>
          <w:rFonts w:hAnsi="Sylfaen" w:ascii="Sylfaen"/>
          <w:sz w:val="24"/>
          <w:szCs w:val="24"/>
        </w:rPr>
        <w:t>. br.: P-219/08 od dana 02 srpnja 2009. god.</w:t>
      </w:r>
      <w:r w:rsidR="00C87319">
        <w:rPr>
          <w:rFonts w:hAnsi="Sylfaen" w:ascii="Sylfaen"/>
          <w:sz w:val="24"/>
          <w:szCs w:val="24"/>
        </w:rPr>
        <w:t xml:space="preserve">, poziv za ročište 08.03.2018. god. </w:t>
      </w:r>
    </w:p>
    <w:p w:rsidRDefault="0003354A" w:rsidP="00726DD2" w:rsidR="0003354A">
      <w:pPr>
        <w:jc w:val="both"/>
        <w:rPr>
          <w:rFonts w:hAnsi="Sylfaen" w:ascii="Sylfaen"/>
          <w:sz w:val="24"/>
          <w:szCs w:val="24"/>
        </w:rPr>
      </w:pPr>
    </w:p>
    <w:p w:rsidRDefault="00726DD2" w:rsidP="00726DD2" w:rsidR="00726DD2">
      <w:pPr>
        <w:jc w:val="both"/>
        <w:rPr>
          <w:rFonts w:hAnsi="Sylfaen" w:ascii="Sylfaen"/>
          <w:sz w:val="24"/>
          <w:szCs w:val="24"/>
        </w:rPr>
      </w:pPr>
      <w:r>
        <w:rPr>
          <w:rFonts w:hAnsi="Sylfaen" w:ascii="Sylfaen"/>
          <w:sz w:val="24"/>
          <w:szCs w:val="24"/>
        </w:rPr>
        <w:t xml:space="preserve">11. Protiv stečajnog dužnika u tijeku je niz prekršajnih postupaka radi djela počinjenih prije otvaranja stečajnog postupka. Budući Prekršajni zakon ne poznaje institut prekida postupka to se navedeni postupci, bez obzira na činjenicu što je otvoren stečajni postupak i što bi eventualna potraživanja u prekršajnom postupku predstavljala tražbine nižeg isplatnog reda, prekršajni postupci se nastavljaju te se održavaju ročišta pred sudom, u kojem smjeru za obranu stečajnog dužnika izdana punomoć Ingi </w:t>
      </w:r>
      <w:proofErr w:type="spellStart"/>
      <w:r>
        <w:rPr>
          <w:rFonts w:hAnsi="Sylfaen" w:ascii="Sylfaen"/>
          <w:sz w:val="24"/>
          <w:szCs w:val="24"/>
        </w:rPr>
        <w:t>Slijepčević</w:t>
      </w:r>
      <w:proofErr w:type="spellEnd"/>
      <w:r>
        <w:rPr>
          <w:rFonts w:hAnsi="Sylfaen" w:ascii="Sylfaen"/>
          <w:sz w:val="24"/>
          <w:szCs w:val="24"/>
        </w:rPr>
        <w:t>, odvjetnici iz Zagreba.</w:t>
      </w:r>
    </w:p>
    <w:p w:rsidRDefault="00726DD2" w:rsidP="00726DD2" w:rsidR="00726DD2">
      <w:pPr>
        <w:jc w:val="both"/>
        <w:rPr>
          <w:rFonts w:hAnsi="Sylfaen" w:ascii="Sylfaen"/>
          <w:sz w:val="24"/>
          <w:szCs w:val="24"/>
        </w:rPr>
      </w:pPr>
      <w:r>
        <w:rPr>
          <w:rFonts w:hAnsi="Sylfaen" w:ascii="Sylfaen"/>
          <w:sz w:val="24"/>
          <w:szCs w:val="24"/>
        </w:rPr>
        <w:t xml:space="preserve">12. Rješenjem o prekršaju Ministarstva financija, Carinske uprave, Područnog carinskog ureda Split, X Vijeće za prekršaje, broj P-360/12 od dana 26.03.2015. god. okrivljenik </w:t>
      </w:r>
      <w:proofErr w:type="spellStart"/>
      <w:r>
        <w:rPr>
          <w:rFonts w:hAnsi="Sylfaen" w:ascii="Sylfaen"/>
          <w:sz w:val="24"/>
          <w:szCs w:val="24"/>
        </w:rPr>
        <w:t>DUBROVNIK</w:t>
      </w:r>
      <w:proofErr w:type="spellEnd"/>
      <w:r>
        <w:rPr>
          <w:rFonts w:hAnsi="Sylfaen" w:ascii="Sylfaen"/>
          <w:sz w:val="24"/>
          <w:szCs w:val="24"/>
        </w:rPr>
        <w:t xml:space="preserve"> </w:t>
      </w:r>
      <w:proofErr w:type="spellStart"/>
      <w:r>
        <w:rPr>
          <w:rFonts w:hAnsi="Sylfaen" w:ascii="Sylfaen"/>
          <w:sz w:val="24"/>
          <w:szCs w:val="24"/>
        </w:rPr>
        <w:t>AIRLINE</w:t>
      </w:r>
      <w:proofErr w:type="spellEnd"/>
      <w:r>
        <w:rPr>
          <w:rFonts w:hAnsi="Sylfaen" w:ascii="Sylfaen"/>
          <w:sz w:val="24"/>
          <w:szCs w:val="24"/>
        </w:rPr>
        <w:t xml:space="preserve"> d.o.o. u stečaju proglašen je krivim za počinjenje prekršaja iz čl. 242. st. 1. </w:t>
      </w:r>
      <w:proofErr w:type="spellStart"/>
      <w:r>
        <w:rPr>
          <w:rFonts w:hAnsi="Sylfaen" w:ascii="Sylfaen"/>
          <w:sz w:val="24"/>
          <w:szCs w:val="24"/>
        </w:rPr>
        <w:t>toč</w:t>
      </w:r>
      <w:proofErr w:type="spellEnd"/>
      <w:r>
        <w:rPr>
          <w:rFonts w:hAnsi="Sylfaen" w:ascii="Sylfaen"/>
          <w:sz w:val="24"/>
          <w:szCs w:val="24"/>
        </w:rPr>
        <w:t xml:space="preserve">. 2. Carinskog zakona te je izrečena kazna u iznosu od 2.000,00 kn zajedno sa troškovima postupka u iznosu od 100,00 kn. Protiv navedenog rješenja izjavljena je žalba, sve po braniteljici u navedenom predmetu, Ingi </w:t>
      </w:r>
      <w:proofErr w:type="spellStart"/>
      <w:r>
        <w:rPr>
          <w:rFonts w:hAnsi="Sylfaen" w:ascii="Sylfaen"/>
          <w:sz w:val="24"/>
          <w:szCs w:val="24"/>
        </w:rPr>
        <w:t>Slijepčević</w:t>
      </w:r>
      <w:proofErr w:type="spellEnd"/>
      <w:r>
        <w:rPr>
          <w:rFonts w:hAnsi="Sylfaen" w:ascii="Sylfaen"/>
          <w:sz w:val="24"/>
          <w:szCs w:val="24"/>
        </w:rPr>
        <w:t xml:space="preserve">, </w:t>
      </w:r>
      <w:proofErr w:type="spellStart"/>
      <w:r>
        <w:rPr>
          <w:rFonts w:hAnsi="Sylfaen" w:ascii="Sylfaen"/>
          <w:sz w:val="24"/>
          <w:szCs w:val="24"/>
        </w:rPr>
        <w:t>odvjetici</w:t>
      </w:r>
      <w:proofErr w:type="spellEnd"/>
      <w:r>
        <w:rPr>
          <w:rFonts w:hAnsi="Sylfaen" w:ascii="Sylfaen"/>
          <w:sz w:val="24"/>
          <w:szCs w:val="24"/>
        </w:rPr>
        <w:t xml:space="preserve"> iz Zagreba.</w:t>
      </w:r>
    </w:p>
    <w:p w:rsidRDefault="00726DD2" w:rsidP="00F205CF" w:rsidR="00726DD2">
      <w:pPr>
        <w:jc w:val="both"/>
        <w:rPr>
          <w:rFonts w:hAnsi="Sylfaen" w:ascii="Sylfaen"/>
          <w:sz w:val="24"/>
          <w:szCs w:val="24"/>
        </w:rPr>
      </w:pPr>
    </w:p>
    <w:p w:rsidRDefault="00396EFB" w:rsidP="00F205CF" w:rsidR="00BA4F53" w:rsidRPr="00396EFB">
      <w:pPr>
        <w:jc w:val="both"/>
        <w:rPr>
          <w:rFonts w:hAnsi="Sylfaen" w:ascii="Sylfaen"/>
          <w:b/>
          <w:sz w:val="28"/>
          <w:szCs w:val="28"/>
        </w:rPr>
      </w:pPr>
      <w:r w:rsidRPr="00396EFB">
        <w:rPr>
          <w:rFonts w:hAnsi="Sylfaen" w:ascii="Sylfaen"/>
          <w:b/>
          <w:sz w:val="28"/>
          <w:szCs w:val="28"/>
        </w:rPr>
        <w:t>STEČAJNA MASA</w:t>
      </w:r>
    </w:p>
    <w:p w:rsidRDefault="00396EFB" w:rsidP="00F205CF" w:rsidR="00396EFB">
      <w:pPr>
        <w:jc w:val="both"/>
        <w:rPr>
          <w:rFonts w:hAnsi="Sylfaen" w:ascii="Sylfaen"/>
          <w:sz w:val="24"/>
          <w:szCs w:val="24"/>
        </w:rPr>
      </w:pPr>
    </w:p>
    <w:p w:rsidRDefault="00396EFB" w:rsidP="00F205CF" w:rsidR="00396EFB" w:rsidRPr="00396EFB">
      <w:pPr>
        <w:jc w:val="both"/>
        <w:rPr>
          <w:rFonts w:hAnsi="Sylfaen" w:ascii="Sylfaen"/>
          <w:b/>
          <w:sz w:val="24"/>
          <w:szCs w:val="24"/>
          <w:u w:val="single"/>
        </w:rPr>
      </w:pPr>
      <w:r w:rsidRPr="00396EFB">
        <w:rPr>
          <w:rFonts w:hAnsi="Sylfaen" w:ascii="Sylfaen"/>
          <w:b/>
          <w:sz w:val="24"/>
          <w:szCs w:val="24"/>
          <w:u w:val="single"/>
        </w:rPr>
        <w:t xml:space="preserve">Pokretnine </w:t>
      </w:r>
    </w:p>
    <w:p w:rsidRDefault="00396EFB" w:rsidP="00F205CF" w:rsidR="00396EFB">
      <w:pPr>
        <w:jc w:val="both"/>
        <w:rPr>
          <w:rFonts w:hAnsi="Sylfaen" w:ascii="Sylfaen"/>
          <w:sz w:val="24"/>
          <w:szCs w:val="24"/>
        </w:rPr>
      </w:pPr>
    </w:p>
    <w:p w:rsidRDefault="00726DD2" w:rsidP="00F205CF" w:rsidR="00D91C7A">
      <w:pPr>
        <w:jc w:val="both"/>
        <w:rPr>
          <w:rFonts w:hAnsi="Sylfaen" w:ascii="Sylfaen"/>
          <w:sz w:val="24"/>
          <w:szCs w:val="24"/>
        </w:rPr>
      </w:pPr>
      <w:r>
        <w:rPr>
          <w:rFonts w:hAnsi="Sylfaen" w:ascii="Sylfaen"/>
          <w:sz w:val="24"/>
          <w:szCs w:val="24"/>
        </w:rPr>
        <w:t>13</w:t>
      </w:r>
      <w:r w:rsidR="00BA4F53">
        <w:rPr>
          <w:rFonts w:hAnsi="Sylfaen" w:ascii="Sylfaen"/>
          <w:sz w:val="24"/>
          <w:szCs w:val="24"/>
        </w:rPr>
        <w:t xml:space="preserve">. </w:t>
      </w:r>
      <w:r w:rsidR="00661106">
        <w:rPr>
          <w:rFonts w:hAnsi="Sylfaen" w:ascii="Sylfaen"/>
          <w:sz w:val="24"/>
          <w:szCs w:val="24"/>
        </w:rPr>
        <w:t xml:space="preserve">Gotovo sve pokretnine koje imaju </w:t>
      </w:r>
      <w:proofErr w:type="spellStart"/>
      <w:r w:rsidR="00661106">
        <w:rPr>
          <w:rFonts w:hAnsi="Sylfaen" w:ascii="Sylfaen"/>
          <w:sz w:val="24"/>
          <w:szCs w:val="24"/>
        </w:rPr>
        <w:t>ikakovu</w:t>
      </w:r>
      <w:proofErr w:type="spellEnd"/>
      <w:r w:rsidR="00661106">
        <w:rPr>
          <w:rFonts w:hAnsi="Sylfaen" w:ascii="Sylfaen"/>
          <w:sz w:val="24"/>
          <w:szCs w:val="24"/>
        </w:rPr>
        <w:t xml:space="preserve"> tržišnu vrijednost u vlasništvu stečajnog dužnika su unovčene, a radi se od uredskom inventaru, računalnoj opremi, rezervnim dijelovima za zrakoplove kao i alatu za popravak i održavanje zrakoplova, popratna motorna vozila za održavanje zrakoplova (traktor) itd. Prodaja se vršila </w:t>
      </w:r>
      <w:r w:rsidR="001C732E">
        <w:rPr>
          <w:rFonts w:hAnsi="Sylfaen" w:ascii="Sylfaen"/>
          <w:sz w:val="24"/>
          <w:szCs w:val="24"/>
        </w:rPr>
        <w:t xml:space="preserve">na način da se </w:t>
      </w:r>
      <w:r w:rsidR="001C732E">
        <w:rPr>
          <w:rFonts w:hAnsi="Sylfaen" w:ascii="Sylfaen"/>
          <w:sz w:val="24"/>
          <w:szCs w:val="24"/>
        </w:rPr>
        <w:lastRenderedPageBreak/>
        <w:t>putem Sudač</w:t>
      </w:r>
      <w:r w:rsidR="00661106">
        <w:rPr>
          <w:rFonts w:hAnsi="Sylfaen" w:ascii="Sylfaen"/>
          <w:sz w:val="24"/>
          <w:szCs w:val="24"/>
        </w:rPr>
        <w:t xml:space="preserve">ke mreže oglasila javna prodaja svim zainteresiranim osobama, kao i dijeljenjem letaka sa obavijesti o prodaji po cijeloj Dubrovačko neretvanskoj županiji. </w:t>
      </w:r>
      <w:r>
        <w:rPr>
          <w:rFonts w:hAnsi="Sylfaen" w:ascii="Sylfaen"/>
          <w:sz w:val="24"/>
          <w:szCs w:val="24"/>
        </w:rPr>
        <w:t xml:space="preserve">I danas je u tijeku prodaja preostalog djela pokretnina – uredskog namještaja </w:t>
      </w:r>
      <w:r w:rsidR="007A2136">
        <w:rPr>
          <w:rFonts w:hAnsi="Sylfaen" w:ascii="Sylfaen"/>
          <w:sz w:val="24"/>
          <w:szCs w:val="24"/>
        </w:rPr>
        <w:t xml:space="preserve">(par stolova i stolica koji su bili preneseni u Zagreb po mijenjaju adrese sjedišta stečajnog dužnika) </w:t>
      </w:r>
      <w:r>
        <w:rPr>
          <w:rFonts w:hAnsi="Sylfaen" w:ascii="Sylfaen"/>
          <w:sz w:val="24"/>
          <w:szCs w:val="24"/>
        </w:rPr>
        <w:t xml:space="preserve">ali zbog oštećenosti i zastarjelosti te </w:t>
      </w:r>
      <w:r w:rsidR="007A2136">
        <w:rPr>
          <w:rFonts w:hAnsi="Sylfaen" w:ascii="Sylfaen"/>
          <w:sz w:val="24"/>
          <w:szCs w:val="24"/>
        </w:rPr>
        <w:t xml:space="preserve">same </w:t>
      </w:r>
      <w:r>
        <w:rPr>
          <w:rFonts w:hAnsi="Sylfaen" w:ascii="Sylfaen"/>
          <w:sz w:val="24"/>
          <w:szCs w:val="24"/>
        </w:rPr>
        <w:t>ponude na tržištu rabljene robe nema zainteresiranih kupaca.</w:t>
      </w:r>
    </w:p>
    <w:p w:rsidRDefault="00661106" w:rsidP="00F205CF" w:rsidR="00661106">
      <w:pPr>
        <w:jc w:val="both"/>
        <w:rPr>
          <w:rFonts w:hAnsi="Sylfaen" w:ascii="Sylfaen"/>
          <w:sz w:val="24"/>
          <w:szCs w:val="24"/>
        </w:rPr>
      </w:pPr>
    </w:p>
    <w:p w:rsidRDefault="00726DD2" w:rsidP="00F205CF" w:rsidR="00661106">
      <w:pPr>
        <w:jc w:val="both"/>
        <w:rPr>
          <w:rFonts w:hAnsi="Sylfaen" w:ascii="Sylfaen"/>
          <w:sz w:val="24"/>
          <w:szCs w:val="24"/>
        </w:rPr>
      </w:pPr>
      <w:r>
        <w:rPr>
          <w:rFonts w:hAnsi="Sylfaen" w:ascii="Sylfaen"/>
          <w:sz w:val="24"/>
          <w:szCs w:val="24"/>
        </w:rPr>
        <w:t>14</w:t>
      </w:r>
      <w:r w:rsidR="00661106">
        <w:rPr>
          <w:rFonts w:hAnsi="Sylfaen" w:ascii="Sylfaen"/>
          <w:sz w:val="24"/>
          <w:szCs w:val="24"/>
        </w:rPr>
        <w:t>. Unovčena su sva motorna vozila u vlasništvu stečajnog dužnika prikupljanjem pisanih ponuda putem stranica Visokog trgovačkog suda u Zagrebu, Sudačke mreže i Hrvatske gospodarske komore.</w:t>
      </w:r>
    </w:p>
    <w:p w:rsidRDefault="00A061F1" w:rsidP="00A061F1" w:rsidR="00A061F1" w:rsidRPr="00A061F1">
      <w:pPr>
        <w:jc w:val="both"/>
      </w:pPr>
    </w:p>
    <w:p w:rsidRDefault="00A061F1" w:rsidP="00EE41D6" w:rsidR="00A061F1" w:rsidRPr="00A061F1">
      <w:pPr>
        <w:jc w:val="both"/>
        <w:rPr>
          <w:rFonts w:cs="Calibri" w:hAnsi="Sylfaen" w:ascii="Sylfaen"/>
          <w:sz w:val="24"/>
          <w:szCs w:val="24"/>
        </w:rPr>
      </w:pPr>
      <w:r w:rsidRPr="00A061F1">
        <w:rPr>
          <w:rFonts w:hAnsi="Sylfaen" w:ascii="Sylfaen"/>
          <w:sz w:val="24"/>
          <w:szCs w:val="24"/>
        </w:rPr>
        <w:t xml:space="preserve">15. </w:t>
      </w:r>
      <w:r w:rsidRPr="00A061F1">
        <w:rPr>
          <w:rFonts w:cs="Calibri" w:hAnsi="Sylfaen" w:ascii="Sylfaen"/>
          <w:sz w:val="24"/>
          <w:szCs w:val="24"/>
        </w:rPr>
        <w:t xml:space="preserve">Na dan sastava ovog izvješća stanje na žiro računu stečajnog dužnika iznosi 310.620,35 kn. </w:t>
      </w:r>
    </w:p>
    <w:p w:rsidRDefault="00EE41D6" w:rsidP="00EE41D6" w:rsidR="00EE41D6" w:rsidRPr="00027878">
      <w:pPr>
        <w:jc w:val="both"/>
        <w:rPr>
          <w:b/>
        </w:rPr>
      </w:pPr>
    </w:p>
    <w:p w:rsidRDefault="00EE41D6" w:rsidP="00EE41D6" w:rsidR="00EE41D6" w:rsidRPr="00EE41D6">
      <w:pPr>
        <w:jc w:val="both"/>
        <w:rPr>
          <w:rFonts w:cs="Calibri" w:hAnsi="Sylfaen" w:ascii="Sylfaen"/>
          <w:b/>
        </w:rPr>
      </w:pPr>
      <w:r w:rsidRPr="00EE41D6">
        <w:rPr>
          <w:rFonts w:cs="Calibri" w:hAnsi="Sylfaen" w:ascii="Sylfaen"/>
          <w:b/>
        </w:rPr>
        <w:t>Troškovi stečajnog postupka</w:t>
      </w:r>
    </w:p>
    <w:p w:rsidRDefault="00EE41D6" w:rsidP="00EE41D6" w:rsidR="00EE41D6" w:rsidRPr="00EE41D6">
      <w:pPr>
        <w:ind w:left="1440"/>
        <w:jc w:val="both"/>
        <w:rPr>
          <w:rFonts w:cs="Calibri" w:hAnsi="Sylfaen" w:ascii="Sylfaen"/>
          <w:b/>
        </w:rPr>
      </w:pPr>
    </w:p>
    <w:p w:rsidRDefault="00EE41D6" w:rsidP="00EE41D6" w:rsidR="00EE41D6" w:rsidRPr="00EE41D6">
      <w:pPr>
        <w:numPr>
          <w:ilvl w:val="0"/>
          <w:numId w:val="12"/>
        </w:numPr>
        <w:jc w:val="both"/>
        <w:rPr>
          <w:rFonts w:cs="Calibri" w:hAnsi="Sylfaen" w:ascii="Sylfaen"/>
          <w:b/>
        </w:rPr>
      </w:pPr>
      <w:r w:rsidRPr="00EE41D6">
        <w:rPr>
          <w:rFonts w:cs="Calibri" w:hAnsi="Sylfaen" w:ascii="Sylfaen"/>
          <w:b/>
        </w:rPr>
        <w:t>Dospjeli troškovi stečajnog postupka iznose</w:t>
      </w:r>
      <w:r w:rsidRPr="00EE41D6">
        <w:rPr>
          <w:rFonts w:cs="Calibri" w:hAnsi="Sylfaen" w:ascii="Sylfaen"/>
        </w:rPr>
        <w:t xml:space="preserve"> </w:t>
      </w:r>
      <w:r w:rsidRPr="00EE41D6">
        <w:rPr>
          <w:rFonts w:cs="Calibri" w:hAnsi="Sylfaen" w:ascii="Sylfaen"/>
          <w:b/>
        </w:rPr>
        <w:t xml:space="preserve">ukupno </w:t>
      </w:r>
      <w:r w:rsidR="00CC727F">
        <w:rPr>
          <w:rFonts w:cs="Calibri" w:hAnsi="Sylfaen" w:ascii="Sylfaen"/>
          <w:b/>
        </w:rPr>
        <w:t>1.249.983,43 kn</w:t>
      </w:r>
    </w:p>
    <w:p w:rsidRDefault="00EE41D6" w:rsidP="00EE41D6" w:rsidR="00EE41D6" w:rsidRPr="00EE41D6">
      <w:pPr>
        <w:ind w:left="720"/>
        <w:jc w:val="both"/>
        <w:rPr>
          <w:rFonts w:cs="Calibri" w:hAnsi="Sylfaen" w:ascii="Sylfaen"/>
          <w:b/>
        </w:rPr>
      </w:pPr>
    </w:p>
    <w:p w:rsidRDefault="00EE41D6" w:rsidP="00EE41D6" w:rsidR="00EE41D6" w:rsidRPr="00EE41D6">
      <w:pPr>
        <w:jc w:val="both"/>
        <w:rPr>
          <w:rFonts w:cs="Calibri" w:hAnsi="Sylfaen" w:ascii="Sylfaen"/>
        </w:rPr>
      </w:pPr>
      <w:r w:rsidRPr="00EE41D6">
        <w:rPr>
          <w:rFonts w:cs="Calibri" w:hAnsi="Sylfaen" w:ascii="Sylfaen"/>
          <w:b/>
        </w:rPr>
        <w:tab/>
      </w:r>
      <w:r w:rsidRPr="00EE41D6">
        <w:rPr>
          <w:rFonts w:cs="Calibri" w:hAnsi="Sylfaen" w:ascii="Sylfaen"/>
          <w:b/>
        </w:rPr>
        <w:tab/>
        <w:t>Dospjeli namireni troškovi stečajnog postupka</w:t>
      </w:r>
      <w:r w:rsidR="00423FF9">
        <w:rPr>
          <w:rFonts w:cs="Calibri" w:hAnsi="Sylfaen" w:ascii="Sylfaen"/>
          <w:b/>
        </w:rPr>
        <w:t xml:space="preserve"> 913.</w:t>
      </w:r>
      <w:r w:rsidR="00423FF9" w:rsidRPr="00EE41D6">
        <w:rPr>
          <w:rFonts w:cs="Calibri" w:hAnsi="Sylfaen" w:ascii="Sylfaen"/>
          <w:b/>
        </w:rPr>
        <w:t>511,71</w:t>
      </w:r>
      <w:r w:rsidR="00423FF9">
        <w:rPr>
          <w:rFonts w:cs="Calibri" w:hAnsi="Sylfaen" w:ascii="Sylfaen"/>
          <w:b/>
        </w:rPr>
        <w:t xml:space="preserve"> kn</w:t>
      </w:r>
    </w:p>
    <w:p w:rsidRDefault="00EE41D6" w:rsidP="00EE41D6" w:rsidR="00EE41D6" w:rsidRPr="00EE41D6">
      <w:pPr>
        <w:numPr>
          <w:ilvl w:val="0"/>
          <w:numId w:val="11"/>
        </w:numPr>
        <w:jc w:val="both"/>
        <w:rPr>
          <w:rFonts w:cs="Calibri" w:hAnsi="Sylfaen" w:ascii="Sylfaen"/>
        </w:rPr>
      </w:pPr>
      <w:r w:rsidRPr="00EE41D6">
        <w:rPr>
          <w:rFonts w:cs="Calibri" w:hAnsi="Sylfaen" w:ascii="Sylfaen"/>
        </w:rPr>
        <w:t>po osnovi usluga knjigovodstva, u bruto iznosu, 54.675,00 kn</w:t>
      </w:r>
    </w:p>
    <w:p w:rsidRDefault="00EE41D6" w:rsidP="00EE41D6" w:rsidR="00EE41D6" w:rsidRPr="00EE41D6">
      <w:pPr>
        <w:numPr>
          <w:ilvl w:val="0"/>
          <w:numId w:val="11"/>
        </w:numPr>
        <w:jc w:val="both"/>
        <w:rPr>
          <w:rFonts w:cs="Calibri" w:hAnsi="Sylfaen" w:ascii="Sylfaen"/>
        </w:rPr>
      </w:pPr>
      <w:r w:rsidRPr="00EE41D6">
        <w:rPr>
          <w:rFonts w:cs="Calibri" w:hAnsi="Sylfaen" w:ascii="Sylfaen"/>
        </w:rPr>
        <w:t xml:space="preserve">po osnovi obveze za </w:t>
      </w:r>
      <w:r w:rsidR="00423FF9">
        <w:rPr>
          <w:rFonts w:cs="Calibri" w:hAnsi="Sylfaen" w:ascii="Sylfaen"/>
        </w:rPr>
        <w:t>PDV u iznosu od 102.</w:t>
      </w:r>
      <w:r w:rsidRPr="00EE41D6">
        <w:rPr>
          <w:rFonts w:cs="Calibri" w:hAnsi="Sylfaen" w:ascii="Sylfaen"/>
        </w:rPr>
        <w:t>194,85 kn</w:t>
      </w:r>
    </w:p>
    <w:p w:rsidRDefault="00EE41D6" w:rsidP="00EE41D6" w:rsidR="00EE41D6" w:rsidRPr="00EE41D6">
      <w:pPr>
        <w:numPr>
          <w:ilvl w:val="0"/>
          <w:numId w:val="11"/>
        </w:numPr>
        <w:jc w:val="both"/>
        <w:rPr>
          <w:rFonts w:cs="Calibri" w:hAnsi="Sylfaen" w:ascii="Sylfaen"/>
        </w:rPr>
      </w:pPr>
      <w:r w:rsidRPr="00EE41D6">
        <w:rPr>
          <w:rFonts w:cs="Calibri" w:hAnsi="Sylfaen" w:ascii="Sylfaen"/>
        </w:rPr>
        <w:t>po osnovi odvjetničkih usluga u iznosu od 19.502,50</w:t>
      </w:r>
      <w:r w:rsidR="00423FF9">
        <w:rPr>
          <w:rFonts w:cs="Calibri" w:hAnsi="Sylfaen" w:ascii="Sylfaen"/>
        </w:rPr>
        <w:t xml:space="preserve"> </w:t>
      </w:r>
      <w:r w:rsidRPr="00EE41D6">
        <w:rPr>
          <w:rFonts w:cs="Calibri" w:hAnsi="Sylfaen" w:ascii="Sylfaen"/>
        </w:rPr>
        <w:t>kn</w:t>
      </w:r>
    </w:p>
    <w:p w:rsidRDefault="00EE41D6" w:rsidP="00EE41D6" w:rsidR="00EE41D6" w:rsidRPr="00EE41D6">
      <w:pPr>
        <w:numPr>
          <w:ilvl w:val="0"/>
          <w:numId w:val="11"/>
        </w:numPr>
        <w:jc w:val="both"/>
        <w:rPr>
          <w:rFonts w:cs="Calibri" w:hAnsi="Sylfaen" w:ascii="Sylfaen"/>
        </w:rPr>
      </w:pPr>
      <w:r w:rsidRPr="00EE41D6">
        <w:rPr>
          <w:rFonts w:cs="Calibri" w:hAnsi="Sylfaen" w:ascii="Sylfaen"/>
        </w:rPr>
        <w:t>po osnovi t</w:t>
      </w:r>
      <w:r w:rsidR="0010065A">
        <w:rPr>
          <w:rFonts w:cs="Calibri" w:hAnsi="Sylfaen" w:ascii="Sylfaen"/>
        </w:rPr>
        <w:t>r</w:t>
      </w:r>
      <w:r w:rsidRPr="00EE41D6">
        <w:rPr>
          <w:rFonts w:cs="Calibri" w:hAnsi="Sylfaen" w:ascii="Sylfaen"/>
        </w:rPr>
        <w:t>oškova naknada banci u iz</w:t>
      </w:r>
      <w:r w:rsidR="00423FF9">
        <w:rPr>
          <w:rFonts w:cs="Calibri" w:hAnsi="Sylfaen" w:ascii="Sylfaen"/>
        </w:rPr>
        <w:t>nosu  7.</w:t>
      </w:r>
      <w:r w:rsidRPr="00EE41D6">
        <w:rPr>
          <w:rFonts w:cs="Calibri" w:hAnsi="Sylfaen" w:ascii="Sylfaen"/>
        </w:rPr>
        <w:t>306,15 kn</w:t>
      </w:r>
    </w:p>
    <w:p w:rsidRDefault="00EE41D6" w:rsidP="00EE41D6" w:rsidR="00EE41D6" w:rsidRPr="00EE41D6">
      <w:pPr>
        <w:numPr>
          <w:ilvl w:val="0"/>
          <w:numId w:val="11"/>
        </w:numPr>
        <w:jc w:val="both"/>
        <w:rPr>
          <w:rFonts w:cs="Calibri" w:hAnsi="Sylfaen" w:ascii="Sylfaen"/>
        </w:rPr>
      </w:pPr>
      <w:r w:rsidRPr="00EE41D6">
        <w:rPr>
          <w:rFonts w:cs="Calibri" w:hAnsi="Sylfaen" w:ascii="Sylfaen"/>
        </w:rPr>
        <w:t>po osnovi troškova javne objave u iznosu od 230,00 kn</w:t>
      </w:r>
    </w:p>
    <w:p w:rsidRDefault="00EE41D6" w:rsidP="00EE41D6" w:rsidR="00EE41D6" w:rsidRPr="00EE41D6">
      <w:pPr>
        <w:numPr>
          <w:ilvl w:val="0"/>
          <w:numId w:val="11"/>
        </w:numPr>
        <w:jc w:val="both"/>
        <w:rPr>
          <w:rFonts w:cs="Calibri" w:hAnsi="Sylfaen" w:ascii="Sylfaen"/>
        </w:rPr>
      </w:pPr>
      <w:r w:rsidRPr="00EE41D6">
        <w:rPr>
          <w:rFonts w:cs="Calibri" w:hAnsi="Sylfaen" w:ascii="Sylfaen"/>
        </w:rPr>
        <w:t>po osnovi materijalnih troškova u iznosu  11.250,00kn</w:t>
      </w:r>
    </w:p>
    <w:p w:rsidRDefault="00EE41D6" w:rsidP="00EE41D6" w:rsidR="00EE41D6" w:rsidRPr="00EE41D6">
      <w:pPr>
        <w:numPr>
          <w:ilvl w:val="0"/>
          <w:numId w:val="11"/>
        </w:numPr>
        <w:jc w:val="both"/>
        <w:rPr>
          <w:rFonts w:cs="Calibri" w:hAnsi="Sylfaen" w:ascii="Sylfaen"/>
        </w:rPr>
      </w:pPr>
      <w:r w:rsidRPr="00EE41D6">
        <w:rPr>
          <w:rFonts w:cs="Calibri" w:hAnsi="Sylfaen" w:ascii="Sylfaen"/>
        </w:rPr>
        <w:t>po osnovu troškova ovrhe  u iznosu 2.597,77 kn</w:t>
      </w:r>
    </w:p>
    <w:p w:rsidRDefault="00EE41D6" w:rsidP="00EE41D6" w:rsidR="00EE41D6" w:rsidRPr="00EE41D6">
      <w:pPr>
        <w:numPr>
          <w:ilvl w:val="0"/>
          <w:numId w:val="11"/>
        </w:numPr>
        <w:jc w:val="both"/>
        <w:rPr>
          <w:rFonts w:cs="Calibri" w:hAnsi="Sylfaen" w:ascii="Sylfaen"/>
        </w:rPr>
      </w:pPr>
      <w:r w:rsidRPr="00EE41D6">
        <w:rPr>
          <w:rFonts w:cs="Calibri" w:hAnsi="Sylfaen" w:ascii="Sylfaen"/>
        </w:rPr>
        <w:t>po osnovi troškova informatičkih usluga u iznosu od 1.655,69 kn</w:t>
      </w:r>
    </w:p>
    <w:p w:rsidRDefault="00EE41D6" w:rsidP="00EE41D6" w:rsidR="00EE41D6" w:rsidRPr="00EE41D6">
      <w:pPr>
        <w:numPr>
          <w:ilvl w:val="0"/>
          <w:numId w:val="11"/>
        </w:numPr>
        <w:jc w:val="both"/>
        <w:rPr>
          <w:rFonts w:cs="Calibri" w:hAnsi="Sylfaen" w:ascii="Sylfaen"/>
        </w:rPr>
      </w:pPr>
      <w:r w:rsidRPr="00EE41D6">
        <w:rPr>
          <w:rFonts w:cs="Calibri" w:hAnsi="Sylfaen" w:ascii="Sylfaen"/>
        </w:rPr>
        <w:t>po osnovi carinskih usluga u iznosu od 2.980,30 kn</w:t>
      </w:r>
    </w:p>
    <w:p w:rsidRDefault="00EE41D6" w:rsidP="00EE41D6" w:rsidR="00EE41D6" w:rsidRPr="00EE41D6">
      <w:pPr>
        <w:numPr>
          <w:ilvl w:val="0"/>
          <w:numId w:val="11"/>
        </w:numPr>
        <w:jc w:val="both"/>
        <w:rPr>
          <w:rFonts w:cs="Calibri" w:hAnsi="Sylfaen" w:ascii="Sylfaen"/>
        </w:rPr>
      </w:pPr>
      <w:r w:rsidRPr="00EE41D6">
        <w:rPr>
          <w:rFonts w:cs="Calibri" w:hAnsi="Sylfaen" w:ascii="Sylfaen"/>
        </w:rPr>
        <w:t>po osnovi troškova prijevoznih usluga u iznosu od 6.729,47 kn</w:t>
      </w:r>
    </w:p>
    <w:p w:rsidRDefault="00EE41D6" w:rsidP="00EE41D6" w:rsidR="00EE41D6" w:rsidRPr="00EE41D6">
      <w:pPr>
        <w:numPr>
          <w:ilvl w:val="0"/>
          <w:numId w:val="11"/>
        </w:numPr>
        <w:jc w:val="both"/>
        <w:rPr>
          <w:rFonts w:cs="Calibri" w:hAnsi="Sylfaen" w:ascii="Sylfaen"/>
        </w:rPr>
      </w:pPr>
      <w:r w:rsidRPr="00EE41D6">
        <w:rPr>
          <w:rFonts w:cs="Calibri" w:hAnsi="Sylfaen" w:ascii="Sylfaen"/>
        </w:rPr>
        <w:t xml:space="preserve">po osnovi troškova tri </w:t>
      </w:r>
      <w:r w:rsidR="00423FF9">
        <w:rPr>
          <w:rFonts w:cs="Calibri" w:hAnsi="Sylfaen" w:ascii="Sylfaen"/>
        </w:rPr>
        <w:t>minimalne plaće u iznosu od 301.</w:t>
      </w:r>
      <w:r w:rsidRPr="00EE41D6">
        <w:rPr>
          <w:rFonts w:cs="Calibri" w:hAnsi="Sylfaen" w:ascii="Sylfaen"/>
        </w:rPr>
        <w:t>480,69 kn</w:t>
      </w:r>
    </w:p>
    <w:p w:rsidRDefault="00EE41D6" w:rsidP="00EE41D6" w:rsidR="00EE41D6" w:rsidRPr="00EE41D6">
      <w:pPr>
        <w:numPr>
          <w:ilvl w:val="0"/>
          <w:numId w:val="11"/>
        </w:numPr>
        <w:jc w:val="both"/>
        <w:rPr>
          <w:rFonts w:cs="Calibri" w:hAnsi="Sylfaen" w:ascii="Sylfaen"/>
        </w:rPr>
      </w:pPr>
      <w:r w:rsidRPr="00EE41D6">
        <w:rPr>
          <w:rFonts w:cs="Calibri" w:hAnsi="Sylfaen" w:ascii="Sylfaen"/>
        </w:rPr>
        <w:t>po osnovi troškova ugovora o djelu u iznosu od 65.479,03 kn</w:t>
      </w:r>
    </w:p>
    <w:p w:rsidRDefault="00EE41D6" w:rsidP="00EE41D6" w:rsidR="00EE41D6" w:rsidRPr="00EE41D6">
      <w:pPr>
        <w:numPr>
          <w:ilvl w:val="0"/>
          <w:numId w:val="11"/>
        </w:numPr>
        <w:jc w:val="both"/>
        <w:rPr>
          <w:rFonts w:cs="Calibri" w:hAnsi="Sylfaen" w:ascii="Sylfaen"/>
        </w:rPr>
      </w:pPr>
      <w:r w:rsidRPr="00EE41D6">
        <w:rPr>
          <w:rFonts w:cs="Calibri" w:hAnsi="Sylfaen" w:ascii="Sylfaen"/>
        </w:rPr>
        <w:t>po osnovi troškova javnog bilježnika u iznosu od 2</w:t>
      </w:r>
      <w:r>
        <w:rPr>
          <w:rFonts w:cs="Calibri" w:hAnsi="Sylfaen" w:ascii="Sylfaen"/>
        </w:rPr>
        <w:t>.</w:t>
      </w:r>
      <w:r w:rsidRPr="00EE41D6">
        <w:rPr>
          <w:rFonts w:cs="Calibri" w:hAnsi="Sylfaen" w:ascii="Sylfaen"/>
        </w:rPr>
        <w:t>096,17 kn</w:t>
      </w:r>
    </w:p>
    <w:p w:rsidRDefault="00EE41D6" w:rsidP="00EE41D6" w:rsidR="00EE41D6" w:rsidRPr="00EE41D6">
      <w:pPr>
        <w:numPr>
          <w:ilvl w:val="0"/>
          <w:numId w:val="11"/>
        </w:numPr>
        <w:jc w:val="both"/>
        <w:rPr>
          <w:rFonts w:cs="Calibri" w:hAnsi="Sylfaen" w:ascii="Sylfaen"/>
        </w:rPr>
      </w:pPr>
      <w:r w:rsidRPr="00EE41D6">
        <w:rPr>
          <w:rFonts w:cs="Calibri" w:hAnsi="Sylfaen" w:ascii="Sylfaen"/>
        </w:rPr>
        <w:t>po osnovi troškova osiguranja u iznosu od 8.862,17 kn</w:t>
      </w:r>
    </w:p>
    <w:p w:rsidRDefault="00EE41D6" w:rsidP="00EE41D6" w:rsidR="00EE41D6" w:rsidRPr="00EE41D6">
      <w:pPr>
        <w:numPr>
          <w:ilvl w:val="0"/>
          <w:numId w:val="11"/>
        </w:numPr>
        <w:jc w:val="both"/>
        <w:rPr>
          <w:rFonts w:cs="Calibri" w:hAnsi="Sylfaen" w:ascii="Sylfaen"/>
        </w:rPr>
      </w:pPr>
      <w:r w:rsidRPr="00EE41D6">
        <w:rPr>
          <w:rFonts w:cs="Calibri" w:hAnsi="Sylfaen" w:ascii="Sylfaen"/>
        </w:rPr>
        <w:t>po osnovi trošk</w:t>
      </w:r>
      <w:r w:rsidR="00423FF9">
        <w:rPr>
          <w:rFonts w:cs="Calibri" w:hAnsi="Sylfaen" w:ascii="Sylfaen"/>
        </w:rPr>
        <w:t>a otkaznog roka u iznosu od 326.</w:t>
      </w:r>
      <w:r w:rsidRPr="00EE41D6">
        <w:rPr>
          <w:rFonts w:cs="Calibri" w:hAnsi="Sylfaen" w:ascii="Sylfaen"/>
        </w:rPr>
        <w:t>471,72 kn</w:t>
      </w:r>
    </w:p>
    <w:p w:rsidRDefault="00EE41D6" w:rsidP="00EE41D6" w:rsidR="00EE41D6" w:rsidRPr="00EE41D6">
      <w:pPr>
        <w:jc w:val="both"/>
        <w:rPr>
          <w:rFonts w:cs="Calibri" w:hAnsi="Sylfaen" w:ascii="Sylfaen"/>
          <w:b/>
        </w:rPr>
      </w:pPr>
      <w:r w:rsidRPr="00EE41D6">
        <w:rPr>
          <w:rFonts w:cs="Calibri" w:hAnsi="Sylfaen" w:ascii="Sylfaen"/>
        </w:rPr>
        <w:t xml:space="preserve">                       </w:t>
      </w:r>
      <w:r w:rsidRPr="00EE41D6">
        <w:rPr>
          <w:rFonts w:cs="Calibri" w:hAnsi="Sylfaen" w:ascii="Sylfaen"/>
          <w:b/>
        </w:rPr>
        <w:t xml:space="preserve">   Dospjeli nenamireni troškovi stečajnog </w:t>
      </w:r>
      <w:r>
        <w:rPr>
          <w:rFonts w:cs="Calibri" w:hAnsi="Sylfaen" w:ascii="Sylfaen"/>
          <w:b/>
        </w:rPr>
        <w:t>postupka</w:t>
      </w:r>
    </w:p>
    <w:p w:rsidRDefault="00EE41D6" w:rsidP="00EE41D6" w:rsidR="00EE41D6">
      <w:pPr>
        <w:numPr>
          <w:ilvl w:val="0"/>
          <w:numId w:val="11"/>
        </w:numPr>
        <w:jc w:val="both"/>
        <w:rPr>
          <w:rFonts w:cs="Calibri" w:hAnsi="Sylfaen" w:ascii="Sylfaen"/>
        </w:rPr>
      </w:pPr>
      <w:r w:rsidRPr="00EE41D6">
        <w:rPr>
          <w:rFonts w:cs="Calibri" w:hAnsi="Sylfaen" w:ascii="Sylfaen"/>
        </w:rPr>
        <w:t>po osnovi trošk</w:t>
      </w:r>
      <w:r w:rsidR="0010065A">
        <w:rPr>
          <w:rFonts w:cs="Calibri" w:hAnsi="Sylfaen" w:ascii="Sylfaen"/>
        </w:rPr>
        <w:t>a otkaznog roka u iznosu od 336.</w:t>
      </w:r>
      <w:r w:rsidRPr="00EE41D6">
        <w:rPr>
          <w:rFonts w:cs="Calibri" w:hAnsi="Sylfaen" w:ascii="Sylfaen"/>
        </w:rPr>
        <w:t>471,72 kn</w:t>
      </w:r>
    </w:p>
    <w:p w:rsidRDefault="00EE41D6" w:rsidP="00EE41D6" w:rsidR="00EE41D6" w:rsidRPr="00EE41D6">
      <w:pPr>
        <w:ind w:left="2160"/>
        <w:jc w:val="both"/>
        <w:rPr>
          <w:rFonts w:cs="Calibri" w:hAnsi="Sylfaen" w:ascii="Sylfaen"/>
        </w:rPr>
      </w:pPr>
    </w:p>
    <w:p w:rsidRDefault="00EE41D6" w:rsidP="00EE41D6" w:rsidR="00EE41D6" w:rsidRPr="00EE41D6">
      <w:pPr>
        <w:numPr>
          <w:ilvl w:val="0"/>
          <w:numId w:val="12"/>
        </w:numPr>
        <w:jc w:val="both"/>
        <w:rPr>
          <w:rFonts w:cs="Calibri" w:hAnsi="Sylfaen" w:ascii="Sylfaen"/>
          <w:b/>
          <w:bCs/>
          <w:color w:val="000000"/>
        </w:rPr>
      </w:pPr>
      <w:r w:rsidRPr="00EE41D6">
        <w:rPr>
          <w:rFonts w:cs="Calibri" w:hAnsi="Sylfaen" w:ascii="Sylfaen"/>
          <w:b/>
          <w:bCs/>
          <w:color w:val="000000"/>
        </w:rPr>
        <w:t xml:space="preserve">Budući troškovi stečajnog postupka za iduća tri mjeseca </w:t>
      </w:r>
    </w:p>
    <w:p w:rsidRDefault="00EE41D6" w:rsidP="00EE41D6" w:rsidR="00EE41D6" w:rsidRPr="00EE41D6">
      <w:pPr>
        <w:numPr>
          <w:ilvl w:val="0"/>
          <w:numId w:val="8"/>
        </w:numPr>
        <w:tabs>
          <w:tab w:pos="720" w:val="clear"/>
          <w:tab w:pos="1800" w:val="num"/>
        </w:tabs>
        <w:ind w:left="1800"/>
        <w:jc w:val="both"/>
        <w:rPr>
          <w:rFonts w:cs="Calibri" w:hAnsi="Sylfaen" w:ascii="Sylfaen"/>
        </w:rPr>
      </w:pPr>
      <w:r w:rsidRPr="00EE41D6">
        <w:rPr>
          <w:rFonts w:cs="Calibri" w:hAnsi="Sylfaen" w:ascii="Sylfaen"/>
        </w:rPr>
        <w:t>po osnovi troškova vođenja žiro računa iznos od  1.000,00 kn</w:t>
      </w:r>
    </w:p>
    <w:p w:rsidRDefault="00EE41D6" w:rsidP="00EE41D6" w:rsidR="00EE41D6">
      <w:pPr>
        <w:numPr>
          <w:ilvl w:val="0"/>
          <w:numId w:val="8"/>
        </w:numPr>
        <w:tabs>
          <w:tab w:pos="720" w:val="clear"/>
          <w:tab w:pos="1800" w:val="num"/>
        </w:tabs>
        <w:ind w:left="1800"/>
        <w:jc w:val="both"/>
        <w:rPr>
          <w:rFonts w:cs="Calibri" w:hAnsi="Sylfaen" w:ascii="Sylfaen"/>
        </w:rPr>
      </w:pPr>
      <w:r w:rsidRPr="00EE41D6">
        <w:rPr>
          <w:rFonts w:cs="Calibri" w:hAnsi="Sylfaen" w:ascii="Sylfaen"/>
        </w:rPr>
        <w:t>po osnovi usluge knji</w:t>
      </w:r>
      <w:r>
        <w:rPr>
          <w:rFonts w:cs="Calibri" w:hAnsi="Sylfaen" w:ascii="Sylfaen"/>
        </w:rPr>
        <w:t xml:space="preserve">govodstva u iznosu od </w:t>
      </w:r>
      <w:r w:rsidRPr="00EE41D6">
        <w:rPr>
          <w:rFonts w:cs="Calibri" w:hAnsi="Sylfaen" w:ascii="Sylfaen"/>
        </w:rPr>
        <w:t>3.000,00 kn</w:t>
      </w:r>
    </w:p>
    <w:p w:rsidRDefault="00EE41D6" w:rsidP="00EE41D6" w:rsidR="00EE41D6">
      <w:pPr>
        <w:numPr>
          <w:ilvl w:val="0"/>
          <w:numId w:val="8"/>
        </w:numPr>
        <w:tabs>
          <w:tab w:pos="720" w:val="clear"/>
          <w:tab w:pos="1800" w:val="num"/>
        </w:tabs>
        <w:ind w:left="1800"/>
        <w:jc w:val="both"/>
        <w:rPr>
          <w:rFonts w:cs="Calibri" w:hAnsi="Sylfaen" w:ascii="Sylfaen"/>
        </w:rPr>
      </w:pPr>
      <w:r>
        <w:rPr>
          <w:rFonts w:cs="Calibri" w:hAnsi="Sylfaen" w:ascii="Sylfaen"/>
        </w:rPr>
        <w:t>materijalni troškovi u iznosu od 1.200,00 kn</w:t>
      </w:r>
    </w:p>
    <w:p w:rsidRDefault="00EE41D6" w:rsidP="00EE41D6" w:rsidR="00EE41D6" w:rsidRPr="00EE41D6">
      <w:pPr>
        <w:numPr>
          <w:ilvl w:val="0"/>
          <w:numId w:val="8"/>
        </w:numPr>
        <w:tabs>
          <w:tab w:pos="720" w:val="clear"/>
          <w:tab w:pos="1800" w:val="num"/>
        </w:tabs>
        <w:ind w:left="1800"/>
        <w:jc w:val="both"/>
        <w:rPr>
          <w:rFonts w:cs="Calibri" w:hAnsi="Sylfaen" w:ascii="Sylfaen"/>
        </w:rPr>
      </w:pPr>
      <w:r>
        <w:rPr>
          <w:rFonts w:cs="Calibri" w:hAnsi="Sylfaen" w:ascii="Sylfaen"/>
        </w:rPr>
        <w:t>troškovi arhiviranja</w:t>
      </w:r>
    </w:p>
    <w:p w:rsidRDefault="00EE41D6" w:rsidP="00EE41D6" w:rsidR="00EE41D6" w:rsidRPr="00CC727F">
      <w:pPr>
        <w:jc w:val="both"/>
        <w:rPr>
          <w:rFonts w:cs="Calibri" w:hAnsi="Sylfaen" w:ascii="Sylfaen"/>
          <w:b/>
          <w:bCs/>
        </w:rPr>
      </w:pPr>
    </w:p>
    <w:p w:rsidRDefault="0003354A" w:rsidP="00EE41D6" w:rsidR="00A061F1" w:rsidRPr="00CC727F">
      <w:pPr>
        <w:jc w:val="both"/>
        <w:rPr>
          <w:rFonts w:cs="Calibri" w:hAnsi="Sylfaen" w:ascii="Sylfaen"/>
          <w:b/>
        </w:rPr>
      </w:pPr>
      <w:r w:rsidRPr="00CC727F">
        <w:rPr>
          <w:rFonts w:cs="Calibri" w:hAnsi="Sylfaen" w:ascii="Sylfaen"/>
          <w:b/>
        </w:rPr>
        <w:t>U gornje troškove nije uračunata konačna nagrada stečajnog upravitelja za unovčenu imovinu.</w:t>
      </w:r>
    </w:p>
    <w:p w:rsidRDefault="00661106" w:rsidP="00F205CF" w:rsidR="00661106" w:rsidRPr="00EE41D6">
      <w:pPr>
        <w:jc w:val="both"/>
        <w:rPr>
          <w:rFonts w:hAnsi="Sylfaen" w:ascii="Sylfaen"/>
        </w:rPr>
      </w:pPr>
    </w:p>
    <w:p w:rsidRDefault="00A061F1" w:rsidP="00F205CF" w:rsidR="00A061F1" w:rsidRPr="00EE41D6">
      <w:pPr>
        <w:jc w:val="both"/>
        <w:rPr>
          <w:rFonts w:hAnsi="Sylfaen" w:ascii="Sylfaen"/>
        </w:rPr>
      </w:pPr>
    </w:p>
    <w:p w:rsidRDefault="00A061F1" w:rsidP="00F205CF" w:rsidR="00A061F1">
      <w:pPr>
        <w:jc w:val="both"/>
        <w:rPr>
          <w:rFonts w:hAnsi="Sylfaen" w:ascii="Sylfaen"/>
          <w:sz w:val="24"/>
          <w:szCs w:val="24"/>
        </w:rPr>
      </w:pPr>
    </w:p>
    <w:p w:rsidRDefault="00A061F1" w:rsidP="00F205CF" w:rsidR="00A061F1">
      <w:pPr>
        <w:jc w:val="both"/>
        <w:rPr>
          <w:rFonts w:hAnsi="Sylfaen" w:ascii="Sylfaen"/>
          <w:sz w:val="24"/>
          <w:szCs w:val="24"/>
        </w:rPr>
      </w:pPr>
    </w:p>
    <w:p w:rsidRDefault="00726DD2" w:rsidP="00F205CF" w:rsidR="007A2136">
      <w:pPr>
        <w:jc w:val="both"/>
        <w:rPr>
          <w:rFonts w:hAnsi="Sylfaen" w:ascii="Sylfaen"/>
          <w:b/>
          <w:sz w:val="28"/>
          <w:szCs w:val="28"/>
        </w:rPr>
      </w:pPr>
      <w:r w:rsidRPr="00726DD2">
        <w:rPr>
          <w:rFonts w:hAnsi="Sylfaen" w:ascii="Sylfaen"/>
          <w:b/>
          <w:sz w:val="28"/>
          <w:szCs w:val="28"/>
        </w:rPr>
        <w:t xml:space="preserve">RADNJE KOJE ĆE SE PODUZETI U NAREDNOM RAZDOBLJU OD </w:t>
      </w:r>
      <w:r w:rsidR="007A2136">
        <w:rPr>
          <w:rFonts w:hAnsi="Sylfaen" w:ascii="Sylfaen"/>
          <w:b/>
          <w:sz w:val="28"/>
          <w:szCs w:val="28"/>
        </w:rPr>
        <w:t>17.02.2018. DO 17.05.2018</w:t>
      </w:r>
      <w:r w:rsidRPr="00726DD2">
        <w:rPr>
          <w:rFonts w:hAnsi="Sylfaen" w:ascii="Sylfaen"/>
          <w:b/>
          <w:sz w:val="28"/>
          <w:szCs w:val="28"/>
        </w:rPr>
        <w:t>. god.</w:t>
      </w:r>
      <w:r w:rsidR="007A2136">
        <w:rPr>
          <w:rFonts w:hAnsi="Sylfaen" w:ascii="Sylfaen"/>
          <w:b/>
          <w:sz w:val="28"/>
          <w:szCs w:val="28"/>
        </w:rPr>
        <w:t xml:space="preserve"> S PRIJEDLOGOM ZA SAZIVANJE SKUPŠTINE</w:t>
      </w:r>
    </w:p>
    <w:p w:rsidRDefault="007A2136" w:rsidP="00F205CF" w:rsidR="007A2136">
      <w:pPr>
        <w:jc w:val="both"/>
        <w:rPr>
          <w:rFonts w:hAnsi="Sylfaen" w:ascii="Sylfaen"/>
          <w:b/>
          <w:sz w:val="28"/>
          <w:szCs w:val="28"/>
        </w:rPr>
      </w:pPr>
    </w:p>
    <w:p w:rsidRDefault="007A2136" w:rsidP="0009642A" w:rsidR="000F6195" w:rsidRPr="00386BE2">
      <w:pPr>
        <w:jc w:val="both"/>
        <w:rPr>
          <w:rFonts w:hAnsi="Sylfaen" w:ascii="Sylfaen"/>
          <w:sz w:val="24"/>
          <w:szCs w:val="24"/>
        </w:rPr>
      </w:pPr>
      <w:r w:rsidRPr="007A2136">
        <w:rPr>
          <w:rFonts w:hAnsi="Sylfaen" w:ascii="Sylfaen"/>
          <w:sz w:val="24"/>
          <w:szCs w:val="24"/>
        </w:rPr>
        <w:t>Arhivirati će se</w:t>
      </w:r>
      <w:r>
        <w:rPr>
          <w:rFonts w:hAnsi="Sylfaen" w:ascii="Sylfaen"/>
          <w:b/>
          <w:sz w:val="28"/>
          <w:szCs w:val="28"/>
        </w:rPr>
        <w:t xml:space="preserve"> </w:t>
      </w:r>
      <w:r>
        <w:rPr>
          <w:rFonts w:hAnsi="Sylfaen" w:ascii="Sylfaen"/>
          <w:sz w:val="24"/>
          <w:szCs w:val="24"/>
        </w:rPr>
        <w:t xml:space="preserve">dokumentacija stečajnog dužnika i to kod Državnog arhiva u Dubrovniku za što je potrebo dati nalog zaposlenicima </w:t>
      </w:r>
      <w:r w:rsidR="00386BE2">
        <w:rPr>
          <w:rFonts w:hAnsi="Sylfaen" w:ascii="Sylfaen"/>
          <w:sz w:val="24"/>
          <w:szCs w:val="24"/>
        </w:rPr>
        <w:t>Arhiva</w:t>
      </w:r>
      <w:r>
        <w:rPr>
          <w:rFonts w:hAnsi="Sylfaen" w:ascii="Sylfaen"/>
          <w:sz w:val="24"/>
          <w:szCs w:val="24"/>
        </w:rPr>
        <w:t xml:space="preserve"> zbog zakonom i pravilnicima strogo propisane procedure i načina popisivanja</w:t>
      </w:r>
      <w:r w:rsidR="00386BE2">
        <w:rPr>
          <w:rFonts w:hAnsi="Sylfaen" w:ascii="Sylfaen"/>
          <w:sz w:val="24"/>
          <w:szCs w:val="24"/>
        </w:rPr>
        <w:t xml:space="preserve"> za koje popisivanje i arhiviranje je nužno predujmiti znatne troškove. Ostatak dokumentacije koja nije u interesu </w:t>
      </w:r>
      <w:r>
        <w:rPr>
          <w:rFonts w:hAnsi="Sylfaen" w:ascii="Sylfaen"/>
          <w:sz w:val="24"/>
          <w:szCs w:val="24"/>
        </w:rPr>
        <w:t xml:space="preserve"> </w:t>
      </w:r>
      <w:r w:rsidR="00386BE2">
        <w:rPr>
          <w:rFonts w:hAnsi="Sylfaen" w:ascii="Sylfaen"/>
          <w:sz w:val="24"/>
          <w:szCs w:val="24"/>
        </w:rPr>
        <w:t>Arhiva za čuvanje dati će se na deponiranje pravnim osobama, međutim, problem je što na području Dubrovnika unatoč brojnim uloženim naporima nisam pronašla adekvatne prostor</w:t>
      </w:r>
      <w:r w:rsidR="00EE41D6">
        <w:rPr>
          <w:rFonts w:hAnsi="Sylfaen" w:ascii="Sylfaen"/>
          <w:sz w:val="24"/>
          <w:szCs w:val="24"/>
        </w:rPr>
        <w:t>i</w:t>
      </w:r>
      <w:r w:rsidR="00386BE2">
        <w:rPr>
          <w:rFonts w:hAnsi="Sylfaen" w:ascii="Sylfaen"/>
          <w:sz w:val="24"/>
          <w:szCs w:val="24"/>
        </w:rPr>
        <w:t xml:space="preserve">je za skladištenje u nedostatku istih što stvara </w:t>
      </w:r>
      <w:r w:rsidR="00CC727F">
        <w:rPr>
          <w:rFonts w:hAnsi="Sylfaen" w:ascii="Sylfaen"/>
          <w:sz w:val="24"/>
          <w:szCs w:val="24"/>
        </w:rPr>
        <w:t>otežanost u postupanju</w:t>
      </w:r>
      <w:r w:rsidR="00386BE2">
        <w:rPr>
          <w:rFonts w:hAnsi="Sylfaen" w:ascii="Sylfaen"/>
          <w:sz w:val="24"/>
          <w:szCs w:val="24"/>
        </w:rPr>
        <w:t xml:space="preserve"> obzirom na </w:t>
      </w:r>
      <w:r w:rsidR="00CC727F">
        <w:rPr>
          <w:rFonts w:hAnsi="Sylfaen" w:ascii="Sylfaen"/>
          <w:sz w:val="24"/>
          <w:szCs w:val="24"/>
        </w:rPr>
        <w:t xml:space="preserve">opsežnu </w:t>
      </w:r>
      <w:r w:rsidR="00386BE2">
        <w:rPr>
          <w:rFonts w:hAnsi="Sylfaen" w:ascii="Sylfaen"/>
          <w:sz w:val="24"/>
          <w:szCs w:val="24"/>
        </w:rPr>
        <w:t>dokumentaciju radnika</w:t>
      </w:r>
      <w:r w:rsidR="00CC727F">
        <w:rPr>
          <w:rFonts w:hAnsi="Sylfaen" w:ascii="Sylfaen"/>
          <w:sz w:val="24"/>
          <w:szCs w:val="24"/>
        </w:rPr>
        <w:t>, poslovnu dokumentaciju</w:t>
      </w:r>
      <w:r w:rsidR="00386BE2">
        <w:rPr>
          <w:rFonts w:hAnsi="Sylfaen" w:ascii="Sylfaen"/>
          <w:sz w:val="24"/>
          <w:szCs w:val="24"/>
        </w:rPr>
        <w:t xml:space="preserve"> i tehničku dokumentaciju zrakoplova. Stoga</w:t>
      </w:r>
      <w:r w:rsidR="000F6195">
        <w:rPr>
          <w:rFonts w:hAnsi="Sylfaen" w:ascii="Sylfaen"/>
          <w:sz w:val="24"/>
          <w:szCs w:val="24"/>
        </w:rPr>
        <w:t xml:space="preserve">, </w:t>
      </w:r>
      <w:r w:rsidR="00386BE2">
        <w:rPr>
          <w:rFonts w:hAnsi="Sylfaen" w:ascii="Sylfaen"/>
          <w:sz w:val="24"/>
          <w:szCs w:val="24"/>
        </w:rPr>
        <w:t>kako je dokumentacija</w:t>
      </w:r>
      <w:r w:rsidR="000F6195">
        <w:rPr>
          <w:rFonts w:hAnsi="Sylfaen" w:ascii="Sylfaen"/>
          <w:sz w:val="24"/>
          <w:szCs w:val="24"/>
        </w:rPr>
        <w:t xml:space="preserve"> radi velikog broja zaposlenika kao i same djelatnosti dužnika izrazito opsežna, a u Dubrovniku je arhiviranje građe skopčano sa znatnim troškovima</w:t>
      </w:r>
      <w:r w:rsidR="00726DD2">
        <w:rPr>
          <w:rFonts w:hAnsi="Sylfaen" w:ascii="Sylfaen"/>
          <w:sz w:val="24"/>
          <w:szCs w:val="24"/>
        </w:rPr>
        <w:t xml:space="preserve"> i strogom procedurom</w:t>
      </w:r>
      <w:r w:rsidR="00386BE2">
        <w:rPr>
          <w:rFonts w:hAnsi="Sylfaen" w:ascii="Sylfaen"/>
          <w:sz w:val="24"/>
          <w:szCs w:val="24"/>
        </w:rPr>
        <w:t xml:space="preserve"> to se skreće pozornost da će i troškovi arhiviranja biti visoki u kojem smjeru se traže najpovoljnije ponude.</w:t>
      </w:r>
    </w:p>
    <w:p w:rsidRDefault="00386BE2" w:rsidP="00F205CF" w:rsidR="00F205CF">
      <w:pPr>
        <w:jc w:val="both"/>
        <w:rPr>
          <w:rFonts w:hAnsi="Sylfaen" w:ascii="Sylfaen"/>
          <w:sz w:val="24"/>
          <w:szCs w:val="24"/>
        </w:rPr>
      </w:pPr>
      <w:r>
        <w:rPr>
          <w:rFonts w:hAnsi="Sylfaen" w:ascii="Sylfaen"/>
          <w:sz w:val="24"/>
          <w:szCs w:val="24"/>
        </w:rPr>
        <w:t xml:space="preserve">Nakon utvrđenja troška arhiviranja i provedbe istoga namirile bi se djelomično </w:t>
      </w:r>
      <w:r w:rsidR="00EE41D6">
        <w:rPr>
          <w:rFonts w:hAnsi="Sylfaen" w:ascii="Sylfaen"/>
          <w:sz w:val="24"/>
          <w:szCs w:val="24"/>
        </w:rPr>
        <w:t>troškovi</w:t>
      </w:r>
      <w:r>
        <w:rPr>
          <w:rFonts w:hAnsi="Sylfaen" w:ascii="Sylfaen"/>
          <w:sz w:val="24"/>
          <w:szCs w:val="24"/>
        </w:rPr>
        <w:t xml:space="preserve"> </w:t>
      </w:r>
      <w:r w:rsidR="00EE41D6">
        <w:rPr>
          <w:rFonts w:hAnsi="Sylfaen" w:ascii="Sylfaen"/>
          <w:sz w:val="24"/>
          <w:szCs w:val="24"/>
        </w:rPr>
        <w:t>stečajnog postupka</w:t>
      </w:r>
      <w:r>
        <w:rPr>
          <w:rFonts w:hAnsi="Sylfaen" w:ascii="Sylfaen"/>
          <w:sz w:val="24"/>
          <w:szCs w:val="24"/>
        </w:rPr>
        <w:t xml:space="preserve"> te se skreće pozornost sudu i vjerovnicima na </w:t>
      </w:r>
      <w:r w:rsidR="00CC727F">
        <w:rPr>
          <w:rFonts w:hAnsi="Sylfaen" w:ascii="Sylfaen"/>
          <w:sz w:val="24"/>
          <w:szCs w:val="24"/>
        </w:rPr>
        <w:t>podnošenje</w:t>
      </w:r>
      <w:r>
        <w:rPr>
          <w:rFonts w:hAnsi="Sylfaen" w:ascii="Sylfaen"/>
          <w:sz w:val="24"/>
          <w:szCs w:val="24"/>
        </w:rPr>
        <w:t xml:space="preserve"> prijedloga za zaključenje stečajnog postupka radi nedostatnosti stečajne mase.</w:t>
      </w:r>
    </w:p>
    <w:p w:rsidRDefault="00386BE2" w:rsidP="00F205CF" w:rsidR="00386BE2">
      <w:pPr>
        <w:jc w:val="both"/>
        <w:rPr>
          <w:rFonts w:hAnsi="Sylfaen" w:ascii="Sylfaen"/>
          <w:sz w:val="24"/>
          <w:szCs w:val="24"/>
        </w:rPr>
      </w:pPr>
    </w:p>
    <w:p w:rsidRDefault="00386BE2" w:rsidP="00386BE2" w:rsidR="00386BE2" w:rsidRPr="00BE5879">
      <w:pPr>
        <w:rPr>
          <w:rFonts w:hAnsi="Sylfaen" w:ascii="Sylfaen"/>
          <w:b/>
          <w:sz w:val="24"/>
          <w:szCs w:val="24"/>
          <w:u w:val="single"/>
          <w:lang w:val="pl-PL"/>
        </w:rPr>
      </w:pPr>
      <w:r w:rsidRPr="00BE5879">
        <w:rPr>
          <w:rFonts w:hAnsi="Sylfaen" w:ascii="Sylfaen"/>
          <w:b/>
          <w:sz w:val="24"/>
          <w:szCs w:val="24"/>
          <w:u w:val="single"/>
          <w:lang w:val="pl-PL"/>
        </w:rPr>
        <w:t xml:space="preserve">Zaključak </w:t>
      </w:r>
    </w:p>
    <w:p w:rsidRDefault="00386BE2" w:rsidP="00386BE2" w:rsidR="00386BE2">
      <w:pPr>
        <w:rPr>
          <w:rFonts w:hAnsi="Sylfaen" w:ascii="Sylfaen"/>
          <w:b/>
          <w:sz w:val="28"/>
          <w:szCs w:val="28"/>
          <w:lang w:val="pl-PL"/>
        </w:rPr>
      </w:pPr>
    </w:p>
    <w:p w:rsidRDefault="00386BE2" w:rsidP="00386BE2" w:rsidR="00386BE2" w:rsidRPr="003D6FE2">
      <w:pPr>
        <w:jc w:val="both"/>
        <w:rPr>
          <w:rFonts w:hAnsi="Sylfaen" w:ascii="Sylfaen"/>
          <w:sz w:val="24"/>
          <w:szCs w:val="24"/>
        </w:rPr>
      </w:pPr>
      <w:r w:rsidRPr="003D6FE2">
        <w:rPr>
          <w:rFonts w:hAnsi="Sylfaen" w:ascii="Sylfaen"/>
          <w:sz w:val="24"/>
          <w:szCs w:val="24"/>
        </w:rPr>
        <w:t>Sukladno svemu gore iznesenome, predlaže se tome sudu sazvati skupštinu vjerovnika stečajnog dužnika sa sljedećim dnevnim redom:</w:t>
      </w:r>
    </w:p>
    <w:p w:rsidRDefault="00386BE2" w:rsidP="00386BE2" w:rsidR="00386BE2" w:rsidRPr="003D6FE2">
      <w:pPr>
        <w:jc w:val="both"/>
        <w:rPr>
          <w:rFonts w:hAnsi="Sylfaen" w:ascii="Sylfaen"/>
          <w:sz w:val="24"/>
          <w:szCs w:val="24"/>
        </w:rPr>
      </w:pPr>
    </w:p>
    <w:p w:rsidRDefault="00386BE2" w:rsidP="00386BE2" w:rsidR="00386BE2" w:rsidRPr="003D6FE2">
      <w:pPr>
        <w:jc w:val="both"/>
        <w:rPr>
          <w:rFonts w:hAnsi="Sylfaen" w:ascii="Sylfaen"/>
          <w:sz w:val="24"/>
          <w:szCs w:val="24"/>
        </w:rPr>
      </w:pPr>
      <w:r w:rsidRPr="003D6FE2">
        <w:rPr>
          <w:rFonts w:hAnsi="Sylfaen" w:ascii="Sylfaen"/>
          <w:sz w:val="24"/>
          <w:szCs w:val="24"/>
        </w:rPr>
        <w:t xml:space="preserve">1. Prihvaća se izvješće stečajne upraviteljice o tijeku stečajnog postupka te do sada poduzete radnje </w:t>
      </w:r>
    </w:p>
    <w:p w:rsidRDefault="00386BE2" w:rsidP="00386BE2" w:rsidR="00386BE2" w:rsidRPr="003D6FE2">
      <w:pPr>
        <w:jc w:val="both"/>
        <w:rPr>
          <w:rFonts w:hAnsi="Sylfaen" w:ascii="Sylfaen"/>
          <w:sz w:val="24"/>
          <w:szCs w:val="24"/>
        </w:rPr>
      </w:pPr>
    </w:p>
    <w:p w:rsidRDefault="00386BE2" w:rsidP="00386BE2" w:rsidR="00A061F1">
      <w:pPr>
        <w:tabs>
          <w:tab w:pos="426" w:val="left"/>
        </w:tabs>
        <w:suppressAutoHyphens w:val="false"/>
        <w:jc w:val="both"/>
        <w:rPr>
          <w:rFonts w:hAnsi="Sylfaen" w:ascii="Sylfaen"/>
          <w:sz w:val="24"/>
          <w:szCs w:val="24"/>
        </w:rPr>
      </w:pPr>
      <w:r w:rsidRPr="003D6FE2">
        <w:rPr>
          <w:rFonts w:hAnsi="Sylfaen" w:ascii="Sylfaen"/>
          <w:sz w:val="24"/>
          <w:szCs w:val="24"/>
        </w:rPr>
        <w:t xml:space="preserve">2. </w:t>
      </w:r>
      <w:r w:rsidRPr="003D6FE2">
        <w:rPr>
          <w:rFonts w:cs="Courier New" w:hAnsi="Sylfaen" w:ascii="Sylfaen"/>
        </w:rPr>
        <w:t xml:space="preserve">Daje se odobrenje stečajnoj upraviteljici za sklapanje nagodbe sa </w:t>
      </w:r>
      <w:r w:rsidR="00A061F1">
        <w:rPr>
          <w:rFonts w:cs="Courier New" w:hAnsi="Sylfaen" w:ascii="Sylfaen"/>
        </w:rPr>
        <w:t xml:space="preserve">Andrijom Kale iz Zadra, V. Lisinskog 14, </w:t>
      </w:r>
      <w:proofErr w:type="spellStart"/>
      <w:r w:rsidR="00A061F1">
        <w:rPr>
          <w:rFonts w:cs="Courier New" w:hAnsi="Sylfaen" w:ascii="Sylfaen"/>
        </w:rPr>
        <w:t>OIB</w:t>
      </w:r>
      <w:proofErr w:type="spellEnd"/>
      <w:r w:rsidR="00A061F1">
        <w:rPr>
          <w:rFonts w:cs="Courier New" w:hAnsi="Sylfaen" w:ascii="Sylfaen"/>
        </w:rPr>
        <w:t xml:space="preserve">: 47016926611 </w:t>
      </w:r>
      <w:r w:rsidR="00A061F1">
        <w:rPr>
          <w:rFonts w:hAnsi="Sylfaen" w:ascii="Sylfaen"/>
          <w:sz w:val="24"/>
          <w:szCs w:val="24"/>
        </w:rPr>
        <w:t xml:space="preserve">radi mirnog rješenja spora koji se vodi pred Općinskim sudom u Dubrovniku pod </w:t>
      </w:r>
      <w:proofErr w:type="spellStart"/>
      <w:r w:rsidR="00A061F1">
        <w:rPr>
          <w:rFonts w:hAnsi="Sylfaen" w:ascii="Sylfaen"/>
          <w:sz w:val="24"/>
          <w:szCs w:val="24"/>
        </w:rPr>
        <w:t>posl</w:t>
      </w:r>
      <w:proofErr w:type="spellEnd"/>
      <w:r w:rsidR="00A061F1">
        <w:rPr>
          <w:rFonts w:hAnsi="Sylfaen" w:ascii="Sylfaen"/>
          <w:sz w:val="24"/>
          <w:szCs w:val="24"/>
        </w:rPr>
        <w:t xml:space="preserve">. br.: </w:t>
      </w:r>
      <w:proofErr w:type="spellStart"/>
      <w:r w:rsidR="00A061F1">
        <w:rPr>
          <w:rFonts w:hAnsi="Sylfaen" w:ascii="Sylfaen"/>
          <w:sz w:val="24"/>
          <w:szCs w:val="24"/>
        </w:rPr>
        <w:t>Pr</w:t>
      </w:r>
      <w:proofErr w:type="spellEnd"/>
      <w:r w:rsidR="00A061F1">
        <w:rPr>
          <w:rFonts w:hAnsi="Sylfaen" w:ascii="Sylfaen"/>
          <w:sz w:val="24"/>
          <w:szCs w:val="24"/>
        </w:rPr>
        <w:t xml:space="preserve">-20/16 i to plaćanjem glavnice u iznosu od 60.000,00 kn, bez zaračunavanja zateznih kamata, jednokratno u roku od 8 dana od dana sklapanja Nagodbe.  </w:t>
      </w:r>
    </w:p>
    <w:p w:rsidRDefault="00386BE2" w:rsidP="00F205CF" w:rsidR="00386BE2">
      <w:pPr>
        <w:jc w:val="both"/>
        <w:rPr>
          <w:rFonts w:hAnsi="Sylfaen" w:ascii="Sylfaen"/>
          <w:sz w:val="24"/>
          <w:szCs w:val="24"/>
        </w:rPr>
      </w:pPr>
    </w:p>
    <w:p w:rsidRDefault="00386BE2" w:rsidP="00F205CF" w:rsidR="00386BE2" w:rsidRPr="00E7678F">
      <w:pPr>
        <w:jc w:val="both"/>
        <w:rPr>
          <w:rFonts w:hAnsi="Sylfaen" w:ascii="Sylfaen"/>
          <w:sz w:val="24"/>
          <w:szCs w:val="24"/>
        </w:rPr>
      </w:pPr>
    </w:p>
    <w:p w:rsidRDefault="00F205CF" w:rsidP="00F205CF" w:rsidR="00F205CF" w:rsidRPr="00E7678F">
      <w:pPr>
        <w:jc w:val="both"/>
        <w:rPr>
          <w:rFonts w:hAnsi="Sylfaen" w:ascii="Sylfaen"/>
          <w:sz w:val="24"/>
          <w:szCs w:val="24"/>
        </w:rPr>
      </w:pPr>
      <w:r w:rsidRPr="00E7678F">
        <w:rPr>
          <w:rFonts w:hAnsi="Sylfaen" w:ascii="Sylfaen"/>
          <w:sz w:val="24"/>
          <w:szCs w:val="24"/>
        </w:rPr>
        <w:t xml:space="preserve">U Zagrebu, </w:t>
      </w:r>
      <w:r w:rsidR="00A061F1">
        <w:rPr>
          <w:rFonts w:hAnsi="Sylfaen" w:ascii="Sylfaen"/>
          <w:sz w:val="24"/>
          <w:szCs w:val="24"/>
        </w:rPr>
        <w:t>16</w:t>
      </w:r>
      <w:r w:rsidR="00770F0B">
        <w:rPr>
          <w:rFonts w:hAnsi="Sylfaen" w:ascii="Sylfaen"/>
          <w:sz w:val="24"/>
          <w:szCs w:val="24"/>
        </w:rPr>
        <w:t>.</w:t>
      </w:r>
      <w:r w:rsidR="00726DD2">
        <w:rPr>
          <w:rFonts w:hAnsi="Sylfaen" w:ascii="Sylfaen"/>
          <w:sz w:val="24"/>
          <w:szCs w:val="24"/>
        </w:rPr>
        <w:t>0</w:t>
      </w:r>
      <w:r w:rsidR="00A061F1">
        <w:rPr>
          <w:rFonts w:hAnsi="Sylfaen" w:ascii="Sylfaen"/>
          <w:sz w:val="24"/>
          <w:szCs w:val="24"/>
        </w:rPr>
        <w:t>2</w:t>
      </w:r>
      <w:r w:rsidRPr="00E7678F">
        <w:rPr>
          <w:rFonts w:hAnsi="Sylfaen" w:ascii="Sylfaen"/>
          <w:sz w:val="24"/>
          <w:szCs w:val="24"/>
        </w:rPr>
        <w:t>.201</w:t>
      </w:r>
      <w:r w:rsidR="00A061F1">
        <w:rPr>
          <w:rFonts w:hAnsi="Sylfaen" w:ascii="Sylfaen"/>
          <w:sz w:val="24"/>
          <w:szCs w:val="24"/>
        </w:rPr>
        <w:t>8</w:t>
      </w:r>
      <w:r w:rsidRPr="00E7678F">
        <w:rPr>
          <w:rFonts w:hAnsi="Sylfaen" w:ascii="Sylfaen"/>
          <w:sz w:val="24"/>
          <w:szCs w:val="24"/>
        </w:rPr>
        <w:t>. god.</w:t>
      </w:r>
    </w:p>
    <w:p w:rsidRDefault="00D04A47" w:rsidP="00330FC6" w:rsidR="00D04A47" w:rsidRPr="00E7678F">
      <w:pPr>
        <w:ind w:firstLine="709" w:left="2836"/>
        <w:jc w:val="both"/>
        <w:rPr>
          <w:rFonts w:hAnsi="Sylfaen" w:ascii="Sylfaen"/>
          <w:sz w:val="24"/>
          <w:szCs w:val="24"/>
        </w:rPr>
      </w:pPr>
      <w:r w:rsidRPr="00E7678F">
        <w:rPr>
          <w:rFonts w:hAnsi="Sylfaen" w:ascii="Sylfaen"/>
          <w:sz w:val="24"/>
          <w:szCs w:val="24"/>
        </w:rPr>
        <w:t xml:space="preserve">Za </w:t>
      </w:r>
      <w:proofErr w:type="spellStart"/>
      <w:r w:rsidR="00221D68" w:rsidRPr="00E7678F">
        <w:rPr>
          <w:rFonts w:hAnsi="Sylfaen" w:ascii="Sylfaen"/>
          <w:sz w:val="24"/>
          <w:szCs w:val="24"/>
        </w:rPr>
        <w:t>DUBROVNIK</w:t>
      </w:r>
      <w:proofErr w:type="spellEnd"/>
      <w:r w:rsidR="00221D68" w:rsidRPr="00E7678F">
        <w:rPr>
          <w:rFonts w:hAnsi="Sylfaen" w:ascii="Sylfaen"/>
          <w:sz w:val="24"/>
          <w:szCs w:val="24"/>
        </w:rPr>
        <w:t xml:space="preserve"> </w:t>
      </w:r>
      <w:proofErr w:type="spellStart"/>
      <w:r w:rsidR="00221D68" w:rsidRPr="00E7678F">
        <w:rPr>
          <w:rFonts w:hAnsi="Sylfaen" w:ascii="Sylfaen"/>
          <w:sz w:val="24"/>
          <w:szCs w:val="24"/>
        </w:rPr>
        <w:t>AIRLINE</w:t>
      </w:r>
      <w:proofErr w:type="spellEnd"/>
      <w:r w:rsidR="00221D68" w:rsidRPr="00E7678F">
        <w:rPr>
          <w:rFonts w:hAnsi="Sylfaen" w:ascii="Sylfaen"/>
          <w:sz w:val="24"/>
          <w:szCs w:val="24"/>
        </w:rPr>
        <w:t xml:space="preserve"> </w:t>
      </w:r>
      <w:r w:rsidRPr="00E7678F">
        <w:rPr>
          <w:rFonts w:hAnsi="Sylfaen" w:ascii="Sylfaen"/>
          <w:sz w:val="24"/>
          <w:szCs w:val="24"/>
        </w:rPr>
        <w:t xml:space="preserve"> d.o.o.</w:t>
      </w:r>
      <w:r w:rsidR="003F1A14" w:rsidRPr="00E7678F">
        <w:rPr>
          <w:rFonts w:hAnsi="Sylfaen" w:ascii="Sylfaen"/>
          <w:sz w:val="24"/>
          <w:szCs w:val="24"/>
        </w:rPr>
        <w:t xml:space="preserve"> </w:t>
      </w:r>
      <w:r w:rsidRPr="00E7678F">
        <w:rPr>
          <w:rFonts w:hAnsi="Sylfaen" w:ascii="Sylfaen"/>
          <w:sz w:val="24"/>
          <w:szCs w:val="24"/>
        </w:rPr>
        <w:t>- u stečaju</w:t>
      </w:r>
    </w:p>
    <w:p w:rsidRDefault="00D04A47" w:rsidP="001C732E" w:rsidR="00D04A47" w:rsidRPr="00E7678F">
      <w:pPr>
        <w:ind w:firstLine="709" w:left="2836"/>
        <w:jc w:val="both"/>
        <w:rPr>
          <w:rFonts w:hAnsi="Sylfaen" w:ascii="Sylfaen"/>
          <w:sz w:val="24"/>
          <w:szCs w:val="24"/>
        </w:rPr>
      </w:pPr>
      <w:r w:rsidRPr="00E7678F">
        <w:rPr>
          <w:rFonts w:hAnsi="Sylfaen" w:ascii="Sylfaen"/>
          <w:sz w:val="24"/>
          <w:szCs w:val="24"/>
        </w:rPr>
        <w:t>stečajna upraviteljica Anamaria Ivanković</w:t>
      </w:r>
    </w:p>
    <w:sectPr w:rsidR="00D04A47" w:rsidRPr="00E7678F">
      <w:footnotePr>
        <w:pos w:val="beneathText"/>
      </w:footnotePr>
      <w:pgSz w:h="16837" w:w="11905"/>
      <w:pgMar w:gutter="0" w:footer="720" w:header="720" w:left="1417" w:bottom="1417" w:right="1417" w:top="1417"/>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302">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roman"/>
    <w:notTrueType/>
    <w:pitch w:val="fixed"/>
    <w:sig w:csb1="00000000" w:csb0="00020000" w:usb3="00000000" w:usb2="00000010" w:usb1="0807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302"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226B2089"/>
    <w:multiLevelType w:val="hybridMultilevel"/>
    <w:tmpl w:val="2D50E554"/>
    <w:lvl w:tplc="9910651A" w:ilvl="0">
      <w:numFmt w:val="bullet"/>
      <w:lvlText w:val="-"/>
      <w:lvlJc w:val="left"/>
      <w:pPr>
        <w:ind w:hanging="360" w:left="1305"/>
      </w:pPr>
      <w:rPr>
        <w:rFonts w:cs="font302" w:eastAsia="Arial Unicode MS" w:hAnsi="Sylfaen" w:ascii="Sylfaen" w:hint="default"/>
      </w:rPr>
    </w:lvl>
    <w:lvl w:tentative="true" w:tplc="04090003" w:ilvl="1">
      <w:start w:val="1"/>
      <w:numFmt w:val="bullet"/>
      <w:lvlText w:val="o"/>
      <w:lvlJc w:val="left"/>
      <w:pPr>
        <w:ind w:hanging="360" w:left="2025"/>
      </w:pPr>
      <w:rPr>
        <w:rFonts w:cs="Courier New" w:hAnsi="Courier New" w:ascii="Courier New" w:hint="default"/>
      </w:rPr>
    </w:lvl>
    <w:lvl w:tentative="true" w:tplc="04090005" w:ilvl="2">
      <w:start w:val="1"/>
      <w:numFmt w:val="bullet"/>
      <w:lvlText w:val=""/>
      <w:lvlJc w:val="left"/>
      <w:pPr>
        <w:ind w:hanging="360" w:left="2745"/>
      </w:pPr>
      <w:rPr>
        <w:rFonts w:hAnsi="Wingdings" w:ascii="Wingdings" w:hint="default"/>
      </w:rPr>
    </w:lvl>
    <w:lvl w:tentative="true" w:tplc="04090001" w:ilvl="3">
      <w:start w:val="1"/>
      <w:numFmt w:val="bullet"/>
      <w:lvlText w:val=""/>
      <w:lvlJc w:val="left"/>
      <w:pPr>
        <w:ind w:hanging="360" w:left="3465"/>
      </w:pPr>
      <w:rPr>
        <w:rFonts w:hAnsi="Symbol" w:ascii="Symbol" w:hint="default"/>
      </w:rPr>
    </w:lvl>
    <w:lvl w:tentative="true" w:tplc="04090003" w:ilvl="4">
      <w:start w:val="1"/>
      <w:numFmt w:val="bullet"/>
      <w:lvlText w:val="o"/>
      <w:lvlJc w:val="left"/>
      <w:pPr>
        <w:ind w:hanging="360" w:left="4185"/>
      </w:pPr>
      <w:rPr>
        <w:rFonts w:cs="Courier New" w:hAnsi="Courier New" w:ascii="Courier New" w:hint="default"/>
      </w:rPr>
    </w:lvl>
    <w:lvl w:tentative="true" w:tplc="04090005" w:ilvl="5">
      <w:start w:val="1"/>
      <w:numFmt w:val="bullet"/>
      <w:lvlText w:val=""/>
      <w:lvlJc w:val="left"/>
      <w:pPr>
        <w:ind w:hanging="360" w:left="4905"/>
      </w:pPr>
      <w:rPr>
        <w:rFonts w:hAnsi="Wingdings" w:ascii="Wingdings" w:hint="default"/>
      </w:rPr>
    </w:lvl>
    <w:lvl w:tentative="true" w:tplc="04090001" w:ilvl="6">
      <w:start w:val="1"/>
      <w:numFmt w:val="bullet"/>
      <w:lvlText w:val=""/>
      <w:lvlJc w:val="left"/>
      <w:pPr>
        <w:ind w:hanging="360" w:left="5625"/>
      </w:pPr>
      <w:rPr>
        <w:rFonts w:hAnsi="Symbol" w:ascii="Symbol" w:hint="default"/>
      </w:rPr>
    </w:lvl>
    <w:lvl w:tentative="true" w:tplc="04090003" w:ilvl="7">
      <w:start w:val="1"/>
      <w:numFmt w:val="bullet"/>
      <w:lvlText w:val="o"/>
      <w:lvlJc w:val="left"/>
      <w:pPr>
        <w:ind w:hanging="360" w:left="6345"/>
      </w:pPr>
      <w:rPr>
        <w:rFonts w:cs="Courier New" w:hAnsi="Courier New" w:ascii="Courier New" w:hint="default"/>
      </w:rPr>
    </w:lvl>
    <w:lvl w:tentative="true" w:tplc="04090005" w:ilvl="8">
      <w:start w:val="1"/>
      <w:numFmt w:val="bullet"/>
      <w:lvlText w:val=""/>
      <w:lvlJc w:val="left"/>
      <w:pPr>
        <w:ind w:hanging="360" w:left="7065"/>
      </w:pPr>
      <w:rPr>
        <w:rFonts w:hAnsi="Wingdings" w:ascii="Wingdings" w:hint="default"/>
      </w:rPr>
    </w:lvl>
  </w:abstractNum>
  <w:abstractNum w:abstractNumId="4">
    <w:nsid w:val="27DF545C"/>
    <w:multiLevelType w:val="hybridMultilevel"/>
    <w:tmpl w:val="007832EE"/>
    <w:lvl w:tplc="14C429EE"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AA7722E"/>
    <w:multiLevelType w:val="hybridMultilevel"/>
    <w:tmpl w:val="0BD8A838"/>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6">
    <w:nsid w:val="349451E4"/>
    <w:multiLevelType w:val="singleLevel"/>
    <w:tmpl w:val="DED41B4E"/>
    <w:lvl w:ilvl="0">
      <w:start w:val="1"/>
      <w:numFmt w:val="decimal"/>
      <w:lvlText w:val="%1."/>
      <w:lvlJc w:val="left"/>
      <w:pPr>
        <w:tabs>
          <w:tab w:pos="930" w:val="num"/>
        </w:tabs>
        <w:ind w:hanging="375" w:left="930"/>
      </w:pPr>
    </w:lvl>
  </w:abstractNum>
  <w:abstractNum w:abstractNumId="7">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9">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num w:numId="1">
    <w:abstractNumId w:val="0"/>
  </w:num>
  <w:num w:numId="2">
    <w:abstractNumId w:val="1"/>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num>
  <w:num w:numId="7">
    <w:abstractNumId w:val="3"/>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6"/>
  </w:num>
  <w:num w:numId="11">
    <w:abstractNumId w:val="9"/>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proofState w:grammar="clean" w:spelling="clean"/>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3354A"/>
    <w:rsid w:val="0005759D"/>
    <w:rsid w:val="0009642A"/>
    <w:rsid w:val="000B06CE"/>
    <w:rsid w:val="000F6195"/>
    <w:rsid w:val="0010065A"/>
    <w:rsid w:val="00115BB3"/>
    <w:rsid w:val="00115E55"/>
    <w:rsid w:val="0015598D"/>
    <w:rsid w:val="00177932"/>
    <w:rsid w:val="001C732E"/>
    <w:rsid w:val="001E2AD7"/>
    <w:rsid w:val="001E45B9"/>
    <w:rsid w:val="001F135C"/>
    <w:rsid w:val="00206705"/>
    <w:rsid w:val="00221D68"/>
    <w:rsid w:val="002510F2"/>
    <w:rsid w:val="0025160A"/>
    <w:rsid w:val="002866D5"/>
    <w:rsid w:val="002B1055"/>
    <w:rsid w:val="002E080B"/>
    <w:rsid w:val="002F3752"/>
    <w:rsid w:val="00304015"/>
    <w:rsid w:val="003206C6"/>
    <w:rsid w:val="00330FC6"/>
    <w:rsid w:val="00343001"/>
    <w:rsid w:val="00365E5E"/>
    <w:rsid w:val="00367631"/>
    <w:rsid w:val="003747ED"/>
    <w:rsid w:val="00386BE2"/>
    <w:rsid w:val="00396EFB"/>
    <w:rsid w:val="003A1C74"/>
    <w:rsid w:val="003C1118"/>
    <w:rsid w:val="003C2159"/>
    <w:rsid w:val="003C2C22"/>
    <w:rsid w:val="003E16FA"/>
    <w:rsid w:val="003E62D7"/>
    <w:rsid w:val="003F1A14"/>
    <w:rsid w:val="00423FF9"/>
    <w:rsid w:val="004449E9"/>
    <w:rsid w:val="00454186"/>
    <w:rsid w:val="00466411"/>
    <w:rsid w:val="004908DA"/>
    <w:rsid w:val="00490F43"/>
    <w:rsid w:val="004A595F"/>
    <w:rsid w:val="004B54C7"/>
    <w:rsid w:val="004B6201"/>
    <w:rsid w:val="004D4EA6"/>
    <w:rsid w:val="0053389F"/>
    <w:rsid w:val="005A4F28"/>
    <w:rsid w:val="005D5D40"/>
    <w:rsid w:val="005D63EF"/>
    <w:rsid w:val="005F16B3"/>
    <w:rsid w:val="00605B53"/>
    <w:rsid w:val="00611F12"/>
    <w:rsid w:val="00612D5C"/>
    <w:rsid w:val="00645BF7"/>
    <w:rsid w:val="00654F0A"/>
    <w:rsid w:val="00661106"/>
    <w:rsid w:val="0068183F"/>
    <w:rsid w:val="00694B94"/>
    <w:rsid w:val="006A3CBC"/>
    <w:rsid w:val="006B6355"/>
    <w:rsid w:val="006D0384"/>
    <w:rsid w:val="006D79CA"/>
    <w:rsid w:val="00724135"/>
    <w:rsid w:val="00726DD2"/>
    <w:rsid w:val="007341BA"/>
    <w:rsid w:val="007653C8"/>
    <w:rsid w:val="00770F0B"/>
    <w:rsid w:val="007750F9"/>
    <w:rsid w:val="007A2136"/>
    <w:rsid w:val="007E7B53"/>
    <w:rsid w:val="008059FA"/>
    <w:rsid w:val="00824B05"/>
    <w:rsid w:val="008E2A9C"/>
    <w:rsid w:val="008E7070"/>
    <w:rsid w:val="009217A8"/>
    <w:rsid w:val="00931799"/>
    <w:rsid w:val="0093222E"/>
    <w:rsid w:val="00940638"/>
    <w:rsid w:val="00957278"/>
    <w:rsid w:val="00977390"/>
    <w:rsid w:val="0098137B"/>
    <w:rsid w:val="009A7A07"/>
    <w:rsid w:val="009B2526"/>
    <w:rsid w:val="009D3498"/>
    <w:rsid w:val="009F3CE3"/>
    <w:rsid w:val="00A061F1"/>
    <w:rsid w:val="00A56AC9"/>
    <w:rsid w:val="00A702D9"/>
    <w:rsid w:val="00B11258"/>
    <w:rsid w:val="00B17801"/>
    <w:rsid w:val="00B3715B"/>
    <w:rsid w:val="00B379BF"/>
    <w:rsid w:val="00B41D0E"/>
    <w:rsid w:val="00B53A04"/>
    <w:rsid w:val="00BA4F53"/>
    <w:rsid w:val="00BC6D5E"/>
    <w:rsid w:val="00BD3BA8"/>
    <w:rsid w:val="00BF5B80"/>
    <w:rsid w:val="00C3295D"/>
    <w:rsid w:val="00C87319"/>
    <w:rsid w:val="00CC727F"/>
    <w:rsid w:val="00CF3F70"/>
    <w:rsid w:val="00D0240A"/>
    <w:rsid w:val="00D03FD4"/>
    <w:rsid w:val="00D04A47"/>
    <w:rsid w:val="00D259D5"/>
    <w:rsid w:val="00D91C7A"/>
    <w:rsid w:val="00DA0AA7"/>
    <w:rsid w:val="00DE778A"/>
    <w:rsid w:val="00E10089"/>
    <w:rsid w:val="00E13524"/>
    <w:rsid w:val="00E16FAF"/>
    <w:rsid w:val="00E23AAF"/>
    <w:rsid w:val="00E412BB"/>
    <w:rsid w:val="00E62BFA"/>
    <w:rsid w:val="00E66ED9"/>
    <w:rsid w:val="00E7678F"/>
    <w:rsid w:val="00EC50EB"/>
    <w:rsid w:val="00EE0938"/>
    <w:rsid w:val="00EE41D6"/>
    <w:rsid w:val="00F205CF"/>
    <w:rsid w:val="00FA3C98"/>
    <w:rsid w:val="00FB5094"/>
    <w:rsid w:val="00FB7869"/>
    <w:rsid w:val="00FE0E3F"/>
    <w:rsid w:val="00FE3D4E"/>
    <w:rsid w:val="00FF50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cs="font302" w:eastAsia="Arial Unicode MS" w:hAnsi="Calibri" w:ascii="Calibri"/>
      <w:kern w:val="1"/>
      <w:sz w:val="22"/>
      <w:szCs w:val="22"/>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font302"/>
    </w:rPr>
  </w:style>
  <w:style w:customStyle="true" w:styleId="ListLabel2" w:type="character">
    <w:name w:val="ListLabel 2"/>
    <w:rPr>
      <w:rFonts w:cs="Courier New"/>
    </w:rPr>
  </w:style>
  <w:style w:customStyle="true" w:styleId="Naslov1" w:type="paragraph">
    <w:name w:val="Naslov1"/>
    <w:basedOn w:val="Normal"/>
    <w:next w:val="Tijeloteksta"/>
    <w:pPr>
      <w:keepNext/>
      <w:spacing w:after="120" w:before="240"/>
    </w:pPr>
    <w:rPr>
      <w:rFonts w:cs="Tahoma" w:eastAsia="MS Mincho" w:hAnsi="Arial" w:asci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true" w:styleId="Opis" w:type="paragraph">
    <w:name w:val="Opis"/>
    <w:basedOn w:val="Normal"/>
    <w:pPr>
      <w:suppressLineNumbers/>
      <w:spacing w:after="120" w:before="120"/>
    </w:pPr>
    <w:rPr>
      <w:rFonts w:cs="Tahoma"/>
      <w:i/>
      <w:iCs/>
      <w:sz w:val="24"/>
      <w:szCs w:val="24"/>
    </w:rPr>
  </w:style>
  <w:style w:customStyle="true" w:styleId="Indeks" w:type="paragraph">
    <w:name w:val="Indeks"/>
    <w:basedOn w:val="Normal"/>
    <w:pPr>
      <w:suppressLineNumbers/>
    </w:pPr>
    <w:rPr>
      <w:rFonts w:cs="Tahoma"/>
    </w:rPr>
  </w:style>
  <w:style w:styleId="Odlomakpopisa" w:type="paragraph">
    <w:name w:val="List Paragraph"/>
    <w:basedOn w:val="Normal"/>
    <w:qFormat/>
    <w:pPr>
      <w:ind w:left="720"/>
    </w:pPr>
  </w:style>
  <w:style w:styleId="Tekstbalonia" w:type="paragraph">
    <w:name w:val="Balloon Text"/>
    <w:basedOn w:val="Normal"/>
    <w:link w:val="TekstbaloniaChar"/>
    <w:uiPriority w:val="99"/>
    <w:semiHidden/>
    <w:unhideWhenUsed/>
    <w:rsid w:val="00A702D9"/>
    <w:rPr>
      <w:rFonts w:cs="Times New Roman" w:hAnsi="Tahoma" w:ascii="Tahoma"/>
      <w:sz w:val="16"/>
      <w:szCs w:val="16"/>
      <w:lang w:val="x-none"/>
    </w:rPr>
  </w:style>
  <w:style w:customStyle="true" w:styleId="TekstbaloniaChar" w:type="character">
    <w:name w:val="Tekst balončića Char"/>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styleId="Tekstrezerviranogmjesta" w:type="character">
    <w:name w:val="Placeholder Text"/>
    <w:basedOn w:val="Zadanifontodlomka"/>
    <w:uiPriority w:val="99"/>
    <w:semiHidden/>
    <w:rsid w:val="00824B05"/>
    <w:rPr>
      <w:color w:val="808080"/>
      <w:bdr w:space="0" w:sz="0" w:color="auto" w:val="none"/>
      <w:shd w:fill="auto" w:color="auto" w:val="clear"/>
    </w:rPr>
  </w:style>
  <w:style w:customStyle="true" w:styleId="eSPISCCParagraphDefaultFont" w:type="character">
    <w:name w:val="eSPIS_CC_Paragraph Default Font"/>
    <w:basedOn w:val="Zadanifontodlomka"/>
    <w:rsid w:val="00824B0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24B05"/>
    <w:rPr>
      <w:rFonts w:hAnsi="Sylfaen" w:ascii="Sylfaen"/>
      <w:b/>
      <w:bdr w:space="0" w:sz="0" w:color="auto" w:val="none"/>
      <w:shd w:fill="FFFFCC" w:color="auto" w:val="clear"/>
      <w:lang w:val="hr-HR"/>
    </w:rPr>
  </w:style>
  <w:style w:customStyle="true" w:styleId="PozadinaSvijetloCrvena" w:type="character">
    <w:name w:val="Pozadina_SvijetloCrvena"/>
    <w:basedOn w:val="eSPISCCParagraphDefaultFont"/>
    <w:rsid w:val="00824B05"/>
    <w:rPr>
      <w:rFonts w:cs="Times New Roman" w:hAnsi="Sylfaen" w:ascii="Sylfae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24B05"/>
    <w:rPr>
      <w:rFonts w:cs="Times New Roman" w:hAnsi="Sylfaen" w:ascii="Sylfae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Calibri" w:cs="font302" w:eastAsia="Arial Unicode MS" w:hAnsi="Calibri"/>
      <w:kern w:val="1"/>
      <w:sz w:val="22"/>
      <w:szCs w:val="22"/>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font302"/>
    </w:rPr>
  </w:style>
  <w:style w:customStyle="1" w:styleId="ListLabel2" w:type="character">
    <w:name w:val="ListLabel 2"/>
    <w:rPr>
      <w:rFonts w:cs="Courier New"/>
    </w:rPr>
  </w:style>
  <w:style w:customStyle="1" w:styleId="Naslov1" w:type="paragraph">
    <w:name w:val="Naslov1"/>
    <w:basedOn w:val="Normal"/>
    <w:next w:val="Tijeloteksta"/>
    <w:pPr>
      <w:keepNext/>
      <w:spacing w:after="120" w:before="240"/>
    </w:pPr>
    <w:rPr>
      <w:rFonts w:ascii="Arial" w:cs="Tahoma" w:eastAsia="MS Mincho" w:hAns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1" w:styleId="Opis" w:type="paragraph">
    <w:name w:val="Opis"/>
    <w:basedOn w:val="Normal"/>
    <w:pPr>
      <w:suppressLineNumbers/>
      <w:spacing w:after="120" w:before="120"/>
    </w:pPr>
    <w:rPr>
      <w:rFonts w:cs="Tahoma"/>
      <w:i/>
      <w:iCs/>
      <w:sz w:val="24"/>
      <w:szCs w:val="24"/>
    </w:rPr>
  </w:style>
  <w:style w:customStyle="1" w:styleId="Indeks" w:type="paragraph">
    <w:name w:val="Indeks"/>
    <w:basedOn w:val="Normal"/>
    <w:pPr>
      <w:suppressLineNumbers/>
    </w:pPr>
    <w:rPr>
      <w:rFonts w:cs="Tahoma"/>
    </w:rPr>
  </w:style>
  <w:style w:styleId="Odlomakpopisa" w:type="paragraph">
    <w:name w:val="List Paragraph"/>
    <w:basedOn w:val="Normal"/>
    <w:qFormat/>
    <w:pPr>
      <w:ind w:left="720"/>
    </w:pPr>
  </w:style>
  <w:style w:styleId="Tekstbalonia" w:type="paragraph">
    <w:name w:val="Balloon Text"/>
    <w:basedOn w:val="Normal"/>
    <w:link w:val="TekstbaloniaChar"/>
    <w:uiPriority w:val="99"/>
    <w:semiHidden/>
    <w:unhideWhenUsed/>
    <w:rsid w:val="00A702D9"/>
    <w:rPr>
      <w:rFonts w:ascii="Tahoma" w:cs="Times New Roman" w:hAnsi="Tahoma"/>
      <w:sz w:val="16"/>
      <w:szCs w:val="16"/>
      <w:lang w:val="x-none"/>
    </w:rPr>
  </w:style>
  <w:style w:customStyle="1" w:styleId="TekstbaloniaChar" w:type="character">
    <w:name w:val="Tekst balončića Char"/>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styleId="Tekstrezerviranogmjesta" w:type="character">
    <w:name w:val="Placeholder Text"/>
    <w:basedOn w:val="Zadanifontodlomka"/>
    <w:uiPriority w:val="99"/>
    <w:semiHidden/>
    <w:rsid w:val="00824B05"/>
    <w:rPr>
      <w:color w:val="808080"/>
      <w:bdr w:color="auto" w:space="0" w:sz="0" w:val="none"/>
      <w:shd w:color="auto" w:fill="auto" w:val="clear"/>
    </w:rPr>
  </w:style>
  <w:style w:customStyle="1" w:styleId="eSPISCCParagraphDefaultFont" w:type="character">
    <w:name w:val="eSPIS_CC_Paragraph Default Font"/>
    <w:basedOn w:val="Zadanifontodlomka"/>
    <w:rsid w:val="00824B0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24B05"/>
    <w:rPr>
      <w:rFonts w:ascii="Sylfaen" w:hAnsi="Sylfaen"/>
      <w:b/>
      <w:bdr w:color="auto" w:space="0" w:sz="0" w:val="none"/>
      <w:shd w:color="auto" w:fill="FFFFCC" w:val="clear"/>
      <w:lang w:val="hr-HR"/>
    </w:rPr>
  </w:style>
  <w:style w:customStyle="1" w:styleId="PozadinaSvijetloCrvena" w:type="character">
    <w:name w:val="Pozadina_SvijetloCrvena"/>
    <w:basedOn w:val="eSPISCCParagraphDefaultFont"/>
    <w:rsid w:val="00824B05"/>
    <w:rPr>
      <w:rFonts w:ascii="Sylfaen" w:cs="Times New Roman" w:hAnsi="Sylfae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24B05"/>
    <w:rPr>
      <w:rFonts w:ascii="Sylfaen" w:cs="Times New Roman" w:hAnsi="Sylfae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1323119270">
      <w:bodyDiv w:val="true"/>
      <w:marLeft w:val="0"/>
      <w:marRight w:val="0"/>
      <w:marTop w:val="0"/>
      <w:marBottom w:val="0"/>
      <w:divBdr>
        <w:top w:space="0" w:sz="0" w:color="auto" w:val="none"/>
        <w:left w:space="0" w:sz="0" w:color="auto" w:val="none"/>
        <w:bottom w:space="0" w:sz="0" w:color="auto" w:val="none"/>
        <w:right w:space="0" w:sz="0" w:color="auto" w:val="none"/>
      </w:divBdr>
    </w:div>
    <w:div w:id="20435071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903CF7-EB47-452D-B730-2E66BCD6E9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2234</properties:Words>
  <properties:Characters>12981</properties:Characters>
  <properties:Lines>260</properties:Lines>
  <properties:Paragraphs>81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DUBROVNIK AIRLINE d</vt:lpstr>
      <vt:lpstr>DUBROVNIK AIRLINE d</vt:lpstr>
    </vt:vector>
  </properties:TitlesOfParts>
  <properties:LinksUpToDate>false</properties:LinksUpToDate>
  <properties:CharactersWithSpaces>15194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2018-02-28T06:45:00Z</dcterms:created>
  <dc:creator>Ami</dc:creator>
  <cp:lastModifiedBy>Ivana Stampf</cp:lastModifiedBy>
  <cp:lastPrinted>2018-02-26T18:32:00Z</cp:lastPrinted>
  <dcterms:modified xmlns:xsi="http://www.w3.org/2001/XMLSchema-instance" xsi:type="dcterms:W3CDTF">2018-02-28T06:51:00Z</dcterms:modified>
  <cp:revision>3</cp:revision>
  <dc:title>DUBROVNIK AIRLINE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St-187/2012-120 / Podnesak - Izvješće stečajnog upravitelja (IZVJEŠĆE tromjesečno 2016 obrazac 20   16.02.2018_.docx)</vt:lpwstr>
  </prop:property>
  <prop:property name="CC_coloring" pid="4" fmtid="{D5CDD505-2E9C-101B-9397-08002B2CF9AE}">
    <vt:bool>false</vt:bool>
  </prop:property>
  <prop:property name="BrojStranica" pid="5" fmtid="{D5CDD505-2E9C-101B-9397-08002B2CF9AE}">
    <vt:i4>6</vt:i4>
  </prop:property>
</prop:Properties>
</file>