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56b1722" w14:textId="56b1722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Pr="00EA7415"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A741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EA7415">
        <w:rPr>
          <w:rFonts w:ascii="Times New Roman" w:hAnsi="Times New Roman"/>
          <w:sz w:val="24"/>
          <w:szCs w:val="24"/>
        </w:rPr>
        <w:t>SSKa</w:t>
      </w:r>
      <w:proofErr w:type="spellEnd"/>
      <w:r w:rsidR="00EA7415">
        <w:rPr>
          <w:rFonts w:ascii="Times New Roman" w:hAnsi="Times New Roman"/>
          <w:sz w:val="24"/>
          <w:szCs w:val="24"/>
        </w:rPr>
        <w:t xml:space="preserve"> St-745/2019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Pr="00EA7415" w:rsidR="00EA7415" w:rsidP="00EA7415" w:rsidRDefault="00EA7415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SSKa</w:t>
      </w:r>
      <w:proofErr w:type="spellEnd"/>
      <w:r>
        <w:rPr>
          <w:rFonts w:ascii="Times New Roman" w:hAnsi="Times New Roman"/>
          <w:sz w:val="24"/>
          <w:szCs w:val="24"/>
        </w:rPr>
        <w:t xml:space="preserve"> St-745/2019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Pr="00EA7415" w:rsidR="00EA7415" w:rsidP="00EA7415" w:rsidRDefault="00EA741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A7415">
        <w:rPr>
          <w:rFonts w:ascii="Times New Roman" w:hAnsi="Times New Roman"/>
          <w:sz w:val="24"/>
          <w:szCs w:val="24"/>
        </w:rPr>
        <w:t>DIBAR jednostavno društvo s ograničenom od</w:t>
      </w:r>
      <w:r>
        <w:rPr>
          <w:rFonts w:ascii="Times New Roman" w:hAnsi="Times New Roman"/>
          <w:sz w:val="24"/>
          <w:szCs w:val="24"/>
        </w:rPr>
        <w:t>govornošću za trgovinu i usluge, Lijevi</w:t>
      </w:r>
    </w:p>
    <w:p w:rsidR="007D35D0" w:rsidP="00EA7415" w:rsidRDefault="00EA7415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Dubrovčak</w:t>
      </w:r>
      <w:proofErr w:type="spellEnd"/>
      <w:r>
        <w:rPr>
          <w:rFonts w:ascii="Times New Roman" w:hAnsi="Times New Roman"/>
          <w:sz w:val="24"/>
          <w:szCs w:val="24"/>
        </w:rPr>
        <w:t>, Savska ulica 16, OIB: 57537389931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Pr="00EA7415" w:rsidR="00F6383B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sectPr w:rsidRPr="00EA7415" w:rsidR="00F6383B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A7415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A74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7415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A7415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A7415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A7415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7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41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A7415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A741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A741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St-745/2019</izvorni_sadrzaj>
    <derivirana_varijabla naziv="DomainObject.Predmet.OznakaBroj_1">St-745/2019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DIBAR jednostavno društvo s ograničenom odgovornošću za trgovinu i usluge zastupanog po punomoćniku Velimir Barec</izvorni_sadrzaj>
    <derivirana_varijabla naziv="DomainObject.Predmet.ProtustrankaFormated_1">  DIBAR jednostavno društvo s ograničenom odgovornošću za trgovinu i usluge zastupanog po punomoćniku Velimir Barec</derivirana_varijabla>
  </DomainObject.Predmet.ProtustrankaFormated>
  <DomainObject.Predmet.ProtustrankaFormatedOIB>
    <izvorni_sadrzaj>  DIBAR jednostavno društvo s ograničenom odgovornošću za trgovinu i usluge, OIB 57537389931 zastupanog po punomoćniku Velimir Barec</izvorni_sadrzaj>
    <derivirana_varijabla naziv="DomainObject.Predmet.ProtustrankaFormatedOIB_1">  DIBAR jednostavno društvo s ograničenom odgovornošću za trgovinu i usluge, OIB 57537389931 zastupanog po punomoćniku Velimir Barec</derivirana_varijabla>
  </DomainObject.Predmet.ProtustrankaFormatedOIB>
  <DomainObject.Predmet.ProtustrankaFormatedWithAdress>
    <izvorni_sadrzaj> DIBAR jednostavno društvo s ograničenom odgovornošću za trgovinu i usluge, Savska ulica 16, 10310 Lijevi Dubrovčak zastupanog po punomoćniku Velimir Barec</izvorni_sadrzaj>
    <derivirana_varijabla naziv="DomainObject.Predmet.ProtustrankaFormatedWithAdress_1"> DIBAR jednostavno društvo s ograničenom odgovornošću za trgovinu i usluge, Savska ulica 16, 10310 Lijevi Dubrovčak zastupanog po punomoćniku Velimir Barec</derivirana_varijabla>
  </DomainObject.Predmet.ProtustrankaFormatedWithAdress>
  <DomainObject.Predmet.ProtustrankaFormatedWithAdressOIB>
    <izvorni_sadrzaj> DIBAR jednostavno društvo s ograničenom odgovornošću za trgovinu i usluge, OIB 57537389931, Savska ulica 16, 10310 Lijevi Dubrovčak zastupanog po punomoćniku Velimir Barec</izvorni_sadrzaj>
    <derivirana_varijabla naziv="DomainObject.Predmet.ProtustrankaFormatedWithAdressOIB_1"> DIBAR jednostavno društvo s ograničenom odgovornošću za trgovinu i usluge, OIB 57537389931, Savska ulica 16, 10310 Lijevi Dubrovčak zastupanog po punomoćniku Velimir Barec</derivirana_varijabla>
  </DomainObject.Predmet.ProtustrankaFormatedWithAdressOIB>
  <DomainObject.Predmet.ProtustrankaWithAdress>
    <izvorni_sadrzaj>DIBAR jednostavno društvo s ograničenom odgovornošću za trgovinu i usluge Savska ulica 16, 10310 Lijevi Dubrovčak</izvorni_sadrzaj>
    <derivirana_varijabla naziv="DomainObject.Predmet.ProtustrankaWithAdress_1">DIBAR jednostavno društvo s ograničenom odgovornošću za trgovinu i usluge Savska ulica 16, 10310 Lijevi Dubrovčak</derivirana_varijabla>
  </DomainObject.Predmet.ProtustrankaWithAdress>
  <DomainObject.Predmet.ProtustrankaWithAdressOIB>
    <izvorni_sadrzaj>DIBAR jednostavno društvo s ograničenom odgovornošću za trgovinu i usluge, OIB 57537389931, Savska ulica 16, 10310 Lijevi Dubrovčak</izvorni_sadrzaj>
    <derivirana_varijabla naziv="DomainObject.Predmet.ProtustrankaWithAdressOIB_1">DIBAR jednostavno društvo s ograničenom odgovornošću za trgovinu i usluge, OIB 57537389931, Savska ulica 16, 10310 Lijevi Dubrovčak</derivirana_varijabla>
  </DomainObject.Predmet.ProtustrankaWithAdressOIB>
  <DomainObject.Predmet.ProtustrankaNazivFormated>
    <izvorni_sadrzaj>DIBAR jednostavno društvo s ograničenom odgovornošću za trgovinu i usluge</izvorni_sadrzaj>
    <derivirana_varijabla naziv="DomainObject.Predmet.ProtustrankaNazivFormated_1">DIBAR jednostavno društvo s ograničenom odgovornošću za trgovinu i usluge</derivirana_varijabla>
  </DomainObject.Predmet.ProtustrankaNazivFormated>
  <DomainObject.Predmet.ProtustrankaNazivFormatedOIB>
    <izvorni_sadrzaj>DIBAR jednostavno društvo s ograničenom odgovornošću za trgovinu i usluge, OIB 57537389931</izvorni_sadrzaj>
    <derivirana_varijabla naziv="DomainObject.Predmet.ProtustrankaNazivFormatedOIB_1">DIBAR jednostavno društvo s ograničenom odgovornošću za trgovinu i usluge, OIB 57537389931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DIBAR jednostavno društvo s ograničenom odgovornošću za trgovinu i usluge zastupanog po punomoćniku Velimir Barec</item>
    </izvorni_sadrzaj>
    <derivirana_varijabla naziv="DomainObject.Predmet.ProtuStrankaListFormated_1">
      <item>DIBAR jednostavno društvo s ograničenom odgovornošću za trgovinu i usluge zastupanog po punomoćniku Velimir Barec</item>
    </derivirana_varijabla>
  </DomainObject.Predmet.ProtuStrankaListFormated>
  <DomainObject.Predmet.ProtuStrankaListFormatedOIB>
    <izvorni_sadrzaj>
      <item>DIBAR jednostavno društvo s ograničenom odgovornošću za trgovinu i usluge, OIB 57537389931 zastupanog po punomoćniku Velimir Barec</item>
    </izvorni_sadrzaj>
    <derivirana_varijabla naziv="DomainObject.Predmet.ProtuStrankaListFormatedOIB_1">
      <item>DIBAR jednostavno društvo s ograničenom odgovornošću za trgovinu i usluge, OIB 57537389931 zastupanog po punomoćniku Velimir Barec</item>
    </derivirana_varijabla>
  </DomainObject.Predmet.ProtuStrankaListFormatedOIB>
  <DomainObject.Predmet.ProtuStrankaListFormatedWithAdress>
    <izvorni_sadrzaj>
      <item>DIBAR jednostavno društvo s ograničenom odgovornošću za trgovinu i usluge, Savska ulica 16, 10310 Lijevi Dubrovčak zastupanog po punomoćniku Velimir Barec</item>
    </izvorni_sadrzaj>
    <derivirana_varijabla naziv="DomainObject.Predmet.ProtuStrankaListFormatedWithAdress_1">
      <item>DIBAR jednostavno društvo s ograničenom odgovornošću za trgovinu i usluge, Savska ulica 16, 10310 Lijevi Dubrovčak zastupanog po punomoćniku Velimir Barec</item>
    </derivirana_varijabla>
  </DomainObject.Predmet.ProtuStrankaListFormatedWithAdress>
  <DomainObject.Predmet.ProtuStrankaListFormatedWithAdressOIB>
    <izvorni_sadrzaj>
      <item>DIBAR jednostavno društvo s ograničenom odgovornošću za trgovinu i usluge, OIB 57537389931, Savska ulica 16, 10310 Lijevi Dubrovčak zastupanog po punomoćniku Velimir Barec</item>
    </izvorni_sadrzaj>
    <derivirana_varijabla naziv="DomainObject.Predmet.ProtuStrankaListFormatedWithAdressOIB_1">
      <item>DIBAR jednostavno društvo s ograničenom odgovornošću za trgovinu i usluge, OIB 57537389931, Savska ulica 16, 10310 Lijevi Dubrovčak zastupanog po punomoćniku Velimir Barec</item>
    </derivirana_varijabla>
  </DomainObject.Predmet.ProtuStrankaListFormatedWithAdressOIB>
  <DomainObject.Predmet.ProtuStrankaListNazivFormated>
    <izvorni_sadrzaj>
      <item>DIBAR jednostavno društvo s ograničenom odgovornošću za trgovinu i usluge</item>
    </izvorni_sadrzaj>
    <derivirana_varijabla naziv="DomainObject.Predmet.ProtuStrankaListNazivFormated_1">
      <item>DIBAR jednostavno društvo s ograničenom odgovornošću za trgovinu i usluge</item>
    </derivirana_varijabla>
  </DomainObject.Predmet.ProtuStrankaListNazivFormated>
  <DomainObject.Predmet.ProtuStrankaListNazivFormatedOIB>
    <izvorni_sadrzaj>
      <item>DIBAR jednostavno društvo s ograničenom odgovornošću za trgovinu i usluge, OIB 57537389931</item>
    </izvorni_sadrzaj>
    <derivirana_varijabla naziv="DomainObject.Predmet.ProtuStrankaListNazivFormatedOIB_1">
      <item>DIBAR jednostavno društvo s ograničenom odgovornošću za trgovinu i usluge, OIB 57537389931</item>
    </derivirana_varijabla>
  </DomainObject.Predmet.ProtuStrankaListNazivFormatedOIB>
  <DomainObject.Predmet.OstaliListFormated>
    <izvorni_sadrzaj>
      <item>Velimir Barec punomoćnik sudionika u postupku DIBAR jednostavno društvo s ograničenom odgovornošću za trgovinu i usluge</item>
    </izvorni_sadrzaj>
    <derivirana_varijabla naziv="DomainObject.Predmet.OstaliListFormated_1">
      <item>Velimir Barec punomoćnik sudionika u postupku DIBAR jednostavno društvo s ograničenom odgovornošću za trgovinu i usluge</item>
    </derivirana_varijabla>
  </DomainObject.Predmet.OstaliListFormated>
  <DomainObject.Predmet.OstaliListFormatedOIB>
    <izvorni_sadrzaj>
      <item>Velimir Barec, OIB 65550338165 punomoćnik sudionika u postupku DIBAR jednostavno društvo s ograničenom odgovornošću za trgovinu i usluge</item>
    </izvorni_sadrzaj>
    <derivirana_varijabla naziv="DomainObject.Predmet.OstaliListFormatedOIB_1">
      <item>Velimir Barec, OIB 65550338165 punomoćnik sudionika u postupku DIBAR jednostavno društvo s ograničenom odgovornošću za trgovinu i usluge</item>
    </derivirana_varijabla>
  </DomainObject.Predmet.OstaliListFormatedOIB>
  <DomainObject.Predmet.OstaliListFormatedWithAdress>
    <izvorni_sadrzaj>
      <item>Velimir Barec, Savska 17, 10310 Lijevi Dubrovčak punomoćnik sudionika u postupku DIBAR jednostavno društvo s ograničenom odgovornošću za trgovinu i usluge</item>
    </izvorni_sadrzaj>
    <derivirana_varijabla naziv="DomainObject.Predmet.OstaliListFormatedWithAdress_1">
      <item>Velimir Barec, Savska 17, 10310 Lijevi Dubrovčak punomoćnik sudionika u postupku DIBAR jednostavno društvo s ograničenom odgovornošću za trgovinu i usluge</item>
    </derivirana_varijabla>
  </DomainObject.Predmet.OstaliListFormatedWithAdress>
  <DomainObject.Predmet.OstaliListFormatedWithAdressOIB>
    <izvorni_sadrzaj>
      <item>Velimir Barec, OIB 65550338165, Savska 17, 10310 Lijevi Dubrovčak punomoćnik sudionika u postupku DIBAR jednostavno društvo s ograničenom odgovornošću za trgovinu i usluge</item>
    </izvorni_sadrzaj>
    <derivirana_varijabla naziv="DomainObject.Predmet.OstaliListFormatedWithAdressOIB_1">
      <item>Velimir Barec, OIB 65550338165, Savska 17, 10310 Lijevi Dubrovčak punomoćnik sudionika u postupku DIBAR jednostavno društvo s ograničenom odgovornošću za trgovinu i usluge</item>
    </derivirana_varijabla>
  </DomainObject.Predmet.OstaliListFormatedWithAdressOIB>
  <DomainObject.Predmet.OstaliListNazivFormated>
    <izvorni_sadrzaj>
      <item>Velimir Barec</item>
    </izvorni_sadrzaj>
    <derivirana_varijabla naziv="DomainObject.Predmet.OstaliListNazivFormated_1">
      <item>Velimir Barec</item>
    </derivirana_varijabla>
  </DomainObject.Predmet.OstaliListNazivFormated>
  <DomainObject.Predmet.OstaliListNazivFormatedOIB>
    <izvorni_sadrzaj>
      <item>Velimir Barec, OIB 65550338165</item>
    </izvorni_sadrzaj>
    <derivirana_varijabla naziv="DomainObject.Predmet.OstaliListNazivFormatedOIB_1">
      <item>Velimir Barec, OIB 65550338165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DIBAR jednostavno društvo s ograničenom odgovornošću za trgovinu i usluge</izvorni_sadrzaj>
    <derivirana_varijabla naziv="DomainObject.Predmet.ProtustrankaIDrugi_1">DIBAR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DIBAR jednostavno društvo s ograničenom odgovornošću za trgovinu i usluge, OIB 57537389931, Savska ulica 16, 10310 Lijevi Dubrovčak</izvorni_sadrzaj>
    <derivirana_varijabla naziv="DomainObject.Predmet.ProtustrankaIDrugiAdressOIB_1">DIBAR jednostavno društvo s ograničenom odgovornošću za trgovinu i usluge, OIB 57537389931, Savska ulica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DIBAR jednostavno društvo s ograničenom odgovornošću za trgovinu i usluge</item>
      <item>FINANCIJSKA AGENCIJA, RC Zagreb</item>
      <item>Velimir Barec</item>
    </izvorni_sadrzaj>
    <derivirana_varijabla naziv="DomainObject.Predmet.SudioniciListNaziv_1">
      <item>DIBAR jednostavno društvo s ograničenom odgovornošću za trgovinu i usluge</item>
      <item>FINANCIJSKA AGENCIJA, RC Zagreb</item>
      <item>Velimir Barec</item>
    </derivirana_varijabla>
  </DomainObject.Predmet.SudioniciListNaziv>
  <DomainObject.Predmet.SudioniciListAdressOIB>
    <izvorni_sadrzaj>
      <item>DIBAR jednostavno društvo s ograničenom odgovornošću za trgovinu i usluge, OIB 57537389931, Savska ulica 16,10310 Lijevi Dubrovčak</item>
      <item>FINANCIJSKA AGENCIJA, RC Zagreb, OIB 85821130368, Trg svibanjskih žrtava 1995. 1,10000 Zagreb</item>
      <item>Velimir Barec, OIB 65550338165, Savska 17,10310 Lijevi Dubrovčak</item>
    </izvorni_sadrzaj>
    <derivirana_varijabla naziv="DomainObject.Predmet.SudioniciListAdressOIB_1">
      <item>DIBAR jednostavno društvo s ograničenom odgovornošću za trgovinu i usluge, OIB 57537389931, Savska ulica 16,10310 Lijevi Dubrovčak</item>
      <item>FINANCIJSKA AGENCIJA, RC Zagreb, OIB 85821130368, Trg svibanjskih žrtava 1995. 1,10000 Zagreb</item>
      <item>Velimir Barec, OIB 65550338165, Savska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57537389931</item>
      <item>, OIB 85821130368</item>
      <item>, OIB 65550338165</item>
    </izvorni_sadrzaj>
    <derivirana_varijabla naziv="DomainObject.Predmet.SudioniciListNazivOIB_1">
      <item>, OIB 57537389931</item>
      <item>, OIB 85821130368</item>
      <item>, OIB 65550338165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ADDA41-FBB8-4F18-989D-E32BD16FE08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149</properties:Words>
  <properties:Characters>883</properties:Characters>
  <properties:Lines>48</properties:Lines>
  <properties:Paragraphs>24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2019-09-03T06:37:00Z</cp:lastPrinted>
  <dcterms:modified xmlns:xsi="http://www.w3.org/2001/XMLSchema-instance" xsi:type="dcterms:W3CDTF">2019-09-03T06:37:00Z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