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1aa6" w14:paraId="9a41aa6" w:rsidRDefault="00847984" w:rsidR="00095293" w:rsidRPr="00137168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CFB" w:rsidR="00070CFB" w:rsidRPr="00137168">
      <w:pPr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>REPUBLIKA HRVATSKA</w:t>
      </w:r>
    </w:p>
    <w:p w:rsidRDefault="00070CFB" w:rsidR="00070CFB" w:rsidRPr="00137168">
      <w:pPr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>TRGOVAČKI SUD U ZAGREBU</w:t>
      </w:r>
    </w:p>
    <w:p w:rsidRDefault="00070CFB" w:rsidR="00586BEA" w:rsidRPr="00137168">
      <w:pPr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>Zagreb, Amruševa 2/II</w:t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  <w:t>7 St-</w:t>
      </w:r>
      <w:r w:rsidR="00AF6219">
        <w:rPr>
          <w:rFonts w:hAnsi="Times New Roman" w:ascii="Times New Roman"/>
          <w:sz w:val="24"/>
          <w:szCs w:val="24"/>
        </w:rPr>
        <w:t>1067/17-79</w:t>
      </w:r>
    </w:p>
    <w:p w:rsidRDefault="00070CFB" w:rsidR="00070CFB" w:rsidRPr="00137168">
      <w:pPr>
        <w:rPr>
          <w:rFonts w:hAnsi="Times New Roman" w:ascii="Times New Roman"/>
          <w:sz w:val="24"/>
          <w:szCs w:val="24"/>
        </w:rPr>
      </w:pPr>
    </w:p>
    <w:p w:rsidRDefault="00FC1ABF" w:rsidP="00FC1ABF" w:rsidR="00FC1ABF" w:rsidRPr="00137168">
      <w:pPr>
        <w:jc w:val="center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>R E P U B L I K A  H R V A T S K A</w:t>
      </w:r>
    </w:p>
    <w:p w:rsidRDefault="00FC1ABF" w:rsidP="00FC1ABF" w:rsidR="00FC1ABF" w:rsidRPr="00137168">
      <w:pPr>
        <w:jc w:val="center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>R J E Š E N J E</w:t>
      </w:r>
    </w:p>
    <w:p w:rsidRDefault="00586BEA" w:rsidP="00586BEA" w:rsidR="00586BEA" w:rsidRPr="00137168">
      <w:pPr>
        <w:jc w:val="both"/>
        <w:rPr>
          <w:rFonts w:hAnsi="Times New Roman" w:ascii="Times New Roman"/>
          <w:sz w:val="24"/>
          <w:szCs w:val="24"/>
        </w:rPr>
      </w:pPr>
    </w:p>
    <w:p w:rsidRDefault="00586BEA" w:rsidP="00586BEA" w:rsidR="00586BEA" w:rsidRPr="00AF6219">
      <w:pPr>
        <w:jc w:val="both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ab/>
      </w:r>
      <w:r w:rsidR="00137168" w:rsidRPr="00AF6219">
        <w:rPr>
          <w:rFonts w:hAnsi="Times New Roman" w:ascii="Times New Roman"/>
          <w:sz w:val="24"/>
          <w:szCs w:val="24"/>
        </w:rPr>
        <w:t xml:space="preserve">TRGOVAČKI SUD U ZAGREBU po sucu pojedincu Vesni Malenica kao stečajnom sucu u stečajnom postupku nad dužnikom </w:t>
      </w:r>
      <w:r w:rsidR="00AF6219" w:rsidRPr="00AF6219">
        <w:rPr>
          <w:rFonts w:hAnsi="Times New Roman" w:ascii="Times New Roman"/>
          <w:sz w:val="24"/>
          <w:szCs w:val="24"/>
        </w:rPr>
        <w:t>stečajna masa iza EURO ISPUH d. o. o. – u stečaju, Zagreb, II. Praćanska 6a, OIB 19178523746, 4. svibnja 2017.</w:t>
      </w:r>
    </w:p>
    <w:p w:rsidRDefault="00AF6219" w:rsidP="00586BEA" w:rsidR="00AF6219" w:rsidRPr="00137168">
      <w:pPr>
        <w:jc w:val="both"/>
        <w:rPr>
          <w:rFonts w:hAnsi="Times New Roman" w:ascii="Times New Roman"/>
          <w:sz w:val="24"/>
          <w:szCs w:val="24"/>
        </w:rPr>
      </w:pPr>
    </w:p>
    <w:p w:rsidRDefault="00586BEA" w:rsidP="00586BEA" w:rsidR="00586BEA" w:rsidRPr="00137168">
      <w:pPr>
        <w:jc w:val="center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>r i j e š i o  j e</w:t>
      </w:r>
    </w:p>
    <w:p w:rsidRDefault="00BE7348" w:rsidP="00586BEA" w:rsidR="00BE7348" w:rsidRPr="00137168">
      <w:pPr>
        <w:jc w:val="center"/>
        <w:rPr>
          <w:rFonts w:hAnsi="Times New Roman" w:ascii="Times New Roman"/>
          <w:sz w:val="24"/>
          <w:szCs w:val="24"/>
        </w:rPr>
      </w:pPr>
    </w:p>
    <w:p w:rsidRDefault="00BE7348" w:rsidP="00095293" w:rsidR="00BE7348" w:rsidRPr="00137168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ab/>
        <w:t xml:space="preserve">1. Stečajni sudac određuje završno ročište vjerovnika u stečajnom postupku nad </w:t>
      </w:r>
      <w:r w:rsidR="00137168" w:rsidRPr="00137168">
        <w:rPr>
          <w:rFonts w:hAnsi="Times New Roman" w:ascii="Times New Roman"/>
          <w:sz w:val="24"/>
          <w:szCs w:val="24"/>
        </w:rPr>
        <w:t xml:space="preserve">dužnikom </w:t>
      </w:r>
      <w:r w:rsidR="0006546C" w:rsidRPr="00AF6219">
        <w:rPr>
          <w:rFonts w:hAnsi="Times New Roman" w:ascii="Times New Roman"/>
          <w:sz w:val="24"/>
          <w:szCs w:val="24"/>
        </w:rPr>
        <w:t>stečajna masa iza EURO ISPUH d. o. o. – u stečaju, Zagreb, II. Praćanska 6a, OIB 19178523746</w:t>
      </w:r>
      <w:r w:rsidR="002E4774" w:rsidRPr="00137168">
        <w:rPr>
          <w:rFonts w:hAnsi="Times New Roman" w:ascii="Times New Roman"/>
          <w:sz w:val="24"/>
          <w:szCs w:val="24"/>
        </w:rPr>
        <w:t xml:space="preserve">, </w:t>
      </w:r>
      <w:r w:rsidRPr="00137168">
        <w:rPr>
          <w:rFonts w:hAnsi="Times New Roman" w:ascii="Times New Roman"/>
          <w:sz w:val="24"/>
          <w:szCs w:val="24"/>
        </w:rPr>
        <w:t xml:space="preserve">za dan </w:t>
      </w:r>
      <w:r w:rsidR="0006546C">
        <w:rPr>
          <w:rFonts w:hAnsi="Times New Roman" w:ascii="Times New Roman"/>
          <w:sz w:val="24"/>
          <w:szCs w:val="24"/>
        </w:rPr>
        <w:t>12. srpanj</w:t>
      </w:r>
      <w:r w:rsidR="00137168" w:rsidRPr="00137168">
        <w:rPr>
          <w:rFonts w:hAnsi="Times New Roman" w:ascii="Times New Roman"/>
          <w:sz w:val="24"/>
          <w:szCs w:val="24"/>
        </w:rPr>
        <w:t xml:space="preserve"> 2017</w:t>
      </w:r>
      <w:r w:rsidR="00070CFB" w:rsidRPr="00137168">
        <w:rPr>
          <w:rFonts w:hAnsi="Times New Roman" w:ascii="Times New Roman"/>
          <w:sz w:val="24"/>
          <w:szCs w:val="24"/>
        </w:rPr>
        <w:t xml:space="preserve">. u </w:t>
      </w:r>
      <w:r w:rsidR="00137168" w:rsidRPr="00137168">
        <w:rPr>
          <w:rFonts w:hAnsi="Times New Roman" w:ascii="Times New Roman"/>
          <w:sz w:val="24"/>
          <w:szCs w:val="24"/>
        </w:rPr>
        <w:t>9,30</w:t>
      </w:r>
      <w:r w:rsidR="0006546C">
        <w:rPr>
          <w:rFonts w:hAnsi="Times New Roman" w:ascii="Times New Roman"/>
          <w:sz w:val="24"/>
          <w:szCs w:val="24"/>
        </w:rPr>
        <w:t xml:space="preserve"> sati, soba 93</w:t>
      </w:r>
      <w:r w:rsidR="005A2038" w:rsidRPr="00137168">
        <w:rPr>
          <w:rFonts w:hAnsi="Times New Roman" w:ascii="Times New Roman"/>
          <w:sz w:val="24"/>
          <w:szCs w:val="24"/>
        </w:rPr>
        <w:t>/II kat.</w:t>
      </w:r>
    </w:p>
    <w:p w:rsidRDefault="00F625B7" w:rsidP="00095293" w:rsidR="00F625B7" w:rsidRPr="00137168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ab/>
        <w:t>2. Na tom ročištu se:</w:t>
      </w:r>
    </w:p>
    <w:p w:rsidRDefault="00F625B7" w:rsidP="00095293" w:rsidR="00F625B7" w:rsidRPr="00137168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ab/>
        <w:t>- raspravlja o završnom računu stečajnog upravitelja</w:t>
      </w:r>
    </w:p>
    <w:p w:rsidRDefault="00F625B7" w:rsidP="00095293" w:rsidR="00F625B7" w:rsidRPr="00137168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ab/>
        <w:t>- podnose prigovori na završni popis</w:t>
      </w:r>
    </w:p>
    <w:p w:rsidRDefault="008A31E0" w:rsidP="00095293" w:rsidR="00F625B7" w:rsidRPr="00137168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ab/>
      </w:r>
      <w:r w:rsidR="00F625B7" w:rsidRPr="00137168">
        <w:rPr>
          <w:rFonts w:hAnsi="Times New Roman" w:ascii="Times New Roman"/>
          <w:sz w:val="24"/>
          <w:szCs w:val="24"/>
        </w:rPr>
        <w:t>3. Pravo sudjelovanja imaju svi stečajni vjerovnici, stečajni upravitelj, razlučni vjerovnici i vjerovnici stečajne mase.</w:t>
      </w:r>
    </w:p>
    <w:p w:rsidRDefault="000E37F6" w:rsidP="000E37F6" w:rsidR="000E37F6" w:rsidRPr="00137168">
      <w:pPr>
        <w:ind w:right="-26" w:left="26"/>
        <w:jc w:val="center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 xml:space="preserve">Zagreb, </w:t>
      </w:r>
      <w:r w:rsidR="0006546C">
        <w:rPr>
          <w:rFonts w:hAnsi="Times New Roman" w:ascii="Times New Roman"/>
          <w:sz w:val="24"/>
          <w:szCs w:val="24"/>
        </w:rPr>
        <w:t>4. svibanj 2017.</w:t>
      </w:r>
    </w:p>
    <w:p w:rsidRDefault="000E37F6" w:rsidP="000E37F6" w:rsidR="000E37F6" w:rsidRPr="00137168">
      <w:pPr>
        <w:ind w:right="-26" w:left="26"/>
        <w:jc w:val="center"/>
        <w:rPr>
          <w:rFonts w:hAnsi="Times New Roman" w:ascii="Times New Roman"/>
          <w:sz w:val="24"/>
          <w:szCs w:val="24"/>
        </w:rPr>
      </w:pPr>
    </w:p>
    <w:p w:rsidRDefault="000E37F6" w:rsidP="000E37F6" w:rsidR="000E37F6" w:rsidRPr="00137168">
      <w:pPr>
        <w:ind w:right="-26" w:left="26"/>
        <w:jc w:val="both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  <w:t>SUDAC:</w:t>
      </w:r>
    </w:p>
    <w:p w:rsidRDefault="000E37F6" w:rsidP="000E37F6" w:rsidR="000E37F6" w:rsidRPr="00137168">
      <w:pPr>
        <w:ind w:right="-26" w:left="26"/>
        <w:jc w:val="both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  <w:t>Vesna Malenica</w:t>
      </w:r>
      <w:r w:rsidR="00BD3FD9">
        <w:rPr>
          <w:rFonts w:hAnsi="Times New Roman" w:ascii="Times New Roman"/>
          <w:sz w:val="24"/>
          <w:szCs w:val="24"/>
        </w:rPr>
        <w:t xml:space="preserve"> v. r. </w:t>
      </w:r>
    </w:p>
    <w:p w:rsidRDefault="000E37F6" w:rsidP="000E37F6" w:rsidR="000E37F6" w:rsidRPr="00137168">
      <w:pPr>
        <w:ind w:right="-26" w:left="26"/>
        <w:jc w:val="both"/>
        <w:rPr>
          <w:rFonts w:hAnsi="Times New Roman" w:ascii="Times New Roman"/>
          <w:sz w:val="24"/>
          <w:szCs w:val="24"/>
        </w:rPr>
      </w:pPr>
    </w:p>
    <w:p w:rsidRDefault="00BD3FD9" w:rsidP="00AB7A2F" w:rsidR="00BD3FD9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BD3FD9" w:rsidP="00995CE9" w:rsidR="00BD3FD9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7348" w:rsidP="00F625B7" w:rsidR="00BE7348" w:rsidRPr="00137168">
      <w:pPr>
        <w:ind w:right="702" w:left="572"/>
        <w:jc w:val="both"/>
        <w:rPr>
          <w:rFonts w:hAnsi="Times New Roman" w:ascii="Times New Roman"/>
          <w:sz w:val="24"/>
          <w:szCs w:val="24"/>
        </w:rPr>
      </w:pPr>
    </w:p>
    <w:p w:rsidRDefault="00586BEA" w:rsidP="00586BEA" w:rsidR="00586BEA" w:rsidRPr="00137168">
      <w:pPr>
        <w:jc w:val="both"/>
        <w:rPr>
          <w:rFonts w:hAnsi="Times New Roman" w:ascii="Times New Roman"/>
          <w:sz w:val="24"/>
          <w:szCs w:val="24"/>
        </w:rPr>
      </w:pPr>
    </w:p>
    <w:sectPr w:rsidSect="00095293" w:rsidR="00586BEA" w:rsidRPr="00137168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FE8"/>
    <w:rsid w:val="000025F7"/>
    <w:rsid w:val="000028DC"/>
    <w:rsid w:val="00002ED7"/>
    <w:rsid w:val="00003243"/>
    <w:rsid w:val="00003322"/>
    <w:rsid w:val="00003670"/>
    <w:rsid w:val="000038BF"/>
    <w:rsid w:val="00004195"/>
    <w:rsid w:val="000045F2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D43"/>
    <w:rsid w:val="00024D58"/>
    <w:rsid w:val="00025099"/>
    <w:rsid w:val="000252CA"/>
    <w:rsid w:val="000262D9"/>
    <w:rsid w:val="00027F9E"/>
    <w:rsid w:val="0003128C"/>
    <w:rsid w:val="00031507"/>
    <w:rsid w:val="00031791"/>
    <w:rsid w:val="00031BB9"/>
    <w:rsid w:val="00032BB0"/>
    <w:rsid w:val="0003447E"/>
    <w:rsid w:val="000345D5"/>
    <w:rsid w:val="000346F0"/>
    <w:rsid w:val="00036C58"/>
    <w:rsid w:val="0003721C"/>
    <w:rsid w:val="000406A4"/>
    <w:rsid w:val="00041E99"/>
    <w:rsid w:val="000445F0"/>
    <w:rsid w:val="000455AB"/>
    <w:rsid w:val="00047542"/>
    <w:rsid w:val="000476D2"/>
    <w:rsid w:val="00050254"/>
    <w:rsid w:val="00050412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340"/>
    <w:rsid w:val="0005749A"/>
    <w:rsid w:val="00060285"/>
    <w:rsid w:val="00060712"/>
    <w:rsid w:val="00060CD9"/>
    <w:rsid w:val="000610B4"/>
    <w:rsid w:val="000612EB"/>
    <w:rsid w:val="00062758"/>
    <w:rsid w:val="00062948"/>
    <w:rsid w:val="00062FB7"/>
    <w:rsid w:val="00064B1C"/>
    <w:rsid w:val="0006546C"/>
    <w:rsid w:val="000661CB"/>
    <w:rsid w:val="0006673E"/>
    <w:rsid w:val="000670C7"/>
    <w:rsid w:val="00067DEA"/>
    <w:rsid w:val="0007089C"/>
    <w:rsid w:val="00070CFB"/>
    <w:rsid w:val="000718B7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600"/>
    <w:rsid w:val="000835BD"/>
    <w:rsid w:val="0008360C"/>
    <w:rsid w:val="00083C31"/>
    <w:rsid w:val="00083E89"/>
    <w:rsid w:val="00084E2E"/>
    <w:rsid w:val="00084EB1"/>
    <w:rsid w:val="000860FA"/>
    <w:rsid w:val="00086378"/>
    <w:rsid w:val="0008763F"/>
    <w:rsid w:val="0009254B"/>
    <w:rsid w:val="00093A83"/>
    <w:rsid w:val="00093F74"/>
    <w:rsid w:val="00093FE7"/>
    <w:rsid w:val="0009403F"/>
    <w:rsid w:val="00095293"/>
    <w:rsid w:val="0009612C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B0B9D"/>
    <w:rsid w:val="000B0D0F"/>
    <w:rsid w:val="000B0F12"/>
    <w:rsid w:val="000B0FD3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DBE"/>
    <w:rsid w:val="000C6C67"/>
    <w:rsid w:val="000C7728"/>
    <w:rsid w:val="000D0ED5"/>
    <w:rsid w:val="000D1210"/>
    <w:rsid w:val="000D1272"/>
    <w:rsid w:val="000D1533"/>
    <w:rsid w:val="000D224D"/>
    <w:rsid w:val="000D25A7"/>
    <w:rsid w:val="000D2AEE"/>
    <w:rsid w:val="000D2FB3"/>
    <w:rsid w:val="000D3C8B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FBA"/>
    <w:rsid w:val="000E22D6"/>
    <w:rsid w:val="000E245B"/>
    <w:rsid w:val="000E2B60"/>
    <w:rsid w:val="000E2C46"/>
    <w:rsid w:val="000E37F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22CC"/>
    <w:rsid w:val="000F2486"/>
    <w:rsid w:val="000F2F87"/>
    <w:rsid w:val="000F36CF"/>
    <w:rsid w:val="000F4342"/>
    <w:rsid w:val="000F4477"/>
    <w:rsid w:val="000F4543"/>
    <w:rsid w:val="000F5859"/>
    <w:rsid w:val="000F6B92"/>
    <w:rsid w:val="000F6CE6"/>
    <w:rsid w:val="000F7AA2"/>
    <w:rsid w:val="00100337"/>
    <w:rsid w:val="00100887"/>
    <w:rsid w:val="00100970"/>
    <w:rsid w:val="0010166F"/>
    <w:rsid w:val="00101A92"/>
    <w:rsid w:val="00102D60"/>
    <w:rsid w:val="00104C5A"/>
    <w:rsid w:val="00105B1F"/>
    <w:rsid w:val="0010656C"/>
    <w:rsid w:val="00106D9B"/>
    <w:rsid w:val="00107361"/>
    <w:rsid w:val="0010743D"/>
    <w:rsid w:val="00107C4A"/>
    <w:rsid w:val="001100D2"/>
    <w:rsid w:val="001107AE"/>
    <w:rsid w:val="001109AC"/>
    <w:rsid w:val="0011169D"/>
    <w:rsid w:val="001117DF"/>
    <w:rsid w:val="00112F09"/>
    <w:rsid w:val="0011340B"/>
    <w:rsid w:val="0011474E"/>
    <w:rsid w:val="00114997"/>
    <w:rsid w:val="00114B71"/>
    <w:rsid w:val="00114D87"/>
    <w:rsid w:val="001170AB"/>
    <w:rsid w:val="00117918"/>
    <w:rsid w:val="00121595"/>
    <w:rsid w:val="001215AC"/>
    <w:rsid w:val="0012161F"/>
    <w:rsid w:val="001216A4"/>
    <w:rsid w:val="00122B48"/>
    <w:rsid w:val="00122C6A"/>
    <w:rsid w:val="00122E12"/>
    <w:rsid w:val="001243B5"/>
    <w:rsid w:val="001244AC"/>
    <w:rsid w:val="0012498B"/>
    <w:rsid w:val="00127AB7"/>
    <w:rsid w:val="0013003A"/>
    <w:rsid w:val="001300DE"/>
    <w:rsid w:val="00131637"/>
    <w:rsid w:val="0013196F"/>
    <w:rsid w:val="00132D69"/>
    <w:rsid w:val="00133566"/>
    <w:rsid w:val="001338DD"/>
    <w:rsid w:val="001338E3"/>
    <w:rsid w:val="00133C01"/>
    <w:rsid w:val="00134AB1"/>
    <w:rsid w:val="00134C20"/>
    <w:rsid w:val="00137168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F4C"/>
    <w:rsid w:val="00157C5E"/>
    <w:rsid w:val="001611E2"/>
    <w:rsid w:val="00161249"/>
    <w:rsid w:val="00161FCA"/>
    <w:rsid w:val="001625DE"/>
    <w:rsid w:val="001646B8"/>
    <w:rsid w:val="00164D12"/>
    <w:rsid w:val="00164DE4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6D6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B58"/>
    <w:rsid w:val="001A43FE"/>
    <w:rsid w:val="001A4D5F"/>
    <w:rsid w:val="001A5001"/>
    <w:rsid w:val="001A63F0"/>
    <w:rsid w:val="001A6884"/>
    <w:rsid w:val="001B0364"/>
    <w:rsid w:val="001B2BC7"/>
    <w:rsid w:val="001B569C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D92"/>
    <w:rsid w:val="001E0302"/>
    <w:rsid w:val="001E0662"/>
    <w:rsid w:val="001E0678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BB4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78"/>
    <w:rsid w:val="001F6494"/>
    <w:rsid w:val="001F6A77"/>
    <w:rsid w:val="001F6C6D"/>
    <w:rsid w:val="001F6DB6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939"/>
    <w:rsid w:val="00216F59"/>
    <w:rsid w:val="002175A5"/>
    <w:rsid w:val="00217A11"/>
    <w:rsid w:val="00221FA8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78E6"/>
    <w:rsid w:val="0023220B"/>
    <w:rsid w:val="00232466"/>
    <w:rsid w:val="002324FA"/>
    <w:rsid w:val="0023255A"/>
    <w:rsid w:val="00232CA5"/>
    <w:rsid w:val="002336B1"/>
    <w:rsid w:val="00236107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DA8"/>
    <w:rsid w:val="0024694F"/>
    <w:rsid w:val="00250096"/>
    <w:rsid w:val="00250BCC"/>
    <w:rsid w:val="00252037"/>
    <w:rsid w:val="002527DD"/>
    <w:rsid w:val="0025295F"/>
    <w:rsid w:val="00253958"/>
    <w:rsid w:val="00253981"/>
    <w:rsid w:val="00253ADF"/>
    <w:rsid w:val="00254009"/>
    <w:rsid w:val="00255100"/>
    <w:rsid w:val="0025593E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F7E"/>
    <w:rsid w:val="00267A44"/>
    <w:rsid w:val="00267EA8"/>
    <w:rsid w:val="002700A5"/>
    <w:rsid w:val="00270FDF"/>
    <w:rsid w:val="00271163"/>
    <w:rsid w:val="0027239B"/>
    <w:rsid w:val="00272450"/>
    <w:rsid w:val="00272D37"/>
    <w:rsid w:val="00272DDB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D35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89D"/>
    <w:rsid w:val="00296D43"/>
    <w:rsid w:val="0029732C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8E0"/>
    <w:rsid w:val="002A4547"/>
    <w:rsid w:val="002A4E00"/>
    <w:rsid w:val="002A4E11"/>
    <w:rsid w:val="002A5115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D2D"/>
    <w:rsid w:val="002B724D"/>
    <w:rsid w:val="002B735B"/>
    <w:rsid w:val="002C078F"/>
    <w:rsid w:val="002C13A3"/>
    <w:rsid w:val="002C1EEF"/>
    <w:rsid w:val="002C2747"/>
    <w:rsid w:val="002C37A5"/>
    <w:rsid w:val="002C37F1"/>
    <w:rsid w:val="002C38B8"/>
    <w:rsid w:val="002C41B7"/>
    <w:rsid w:val="002C4B4D"/>
    <w:rsid w:val="002D0021"/>
    <w:rsid w:val="002D074C"/>
    <w:rsid w:val="002D22FA"/>
    <w:rsid w:val="002D2632"/>
    <w:rsid w:val="002D27F4"/>
    <w:rsid w:val="002D3AB0"/>
    <w:rsid w:val="002D4523"/>
    <w:rsid w:val="002D4A4B"/>
    <w:rsid w:val="002D5279"/>
    <w:rsid w:val="002D6D8B"/>
    <w:rsid w:val="002E19C6"/>
    <w:rsid w:val="002E2A85"/>
    <w:rsid w:val="002E4774"/>
    <w:rsid w:val="002E5116"/>
    <w:rsid w:val="002E53BC"/>
    <w:rsid w:val="002E545B"/>
    <w:rsid w:val="002E58A4"/>
    <w:rsid w:val="002E5A34"/>
    <w:rsid w:val="002E5DF7"/>
    <w:rsid w:val="002E6AF1"/>
    <w:rsid w:val="002E6E34"/>
    <w:rsid w:val="002E776D"/>
    <w:rsid w:val="002F0BEB"/>
    <w:rsid w:val="002F0E13"/>
    <w:rsid w:val="002F166B"/>
    <w:rsid w:val="002F205A"/>
    <w:rsid w:val="002F2641"/>
    <w:rsid w:val="002F4040"/>
    <w:rsid w:val="002F464A"/>
    <w:rsid w:val="002F4924"/>
    <w:rsid w:val="002F4A0D"/>
    <w:rsid w:val="002F52AE"/>
    <w:rsid w:val="002F5637"/>
    <w:rsid w:val="002F7552"/>
    <w:rsid w:val="00301605"/>
    <w:rsid w:val="003019ED"/>
    <w:rsid w:val="00301C6B"/>
    <w:rsid w:val="0030202A"/>
    <w:rsid w:val="00302D4D"/>
    <w:rsid w:val="00303412"/>
    <w:rsid w:val="00303DA2"/>
    <w:rsid w:val="00305BA1"/>
    <w:rsid w:val="00305BE6"/>
    <w:rsid w:val="0030656C"/>
    <w:rsid w:val="00310A3F"/>
    <w:rsid w:val="0031194A"/>
    <w:rsid w:val="0031222B"/>
    <w:rsid w:val="0031351C"/>
    <w:rsid w:val="00313EEF"/>
    <w:rsid w:val="00314180"/>
    <w:rsid w:val="00314DCD"/>
    <w:rsid w:val="00315B73"/>
    <w:rsid w:val="00315C60"/>
    <w:rsid w:val="0031650F"/>
    <w:rsid w:val="003167FD"/>
    <w:rsid w:val="003234AC"/>
    <w:rsid w:val="0032435C"/>
    <w:rsid w:val="003273C3"/>
    <w:rsid w:val="00327636"/>
    <w:rsid w:val="003306DA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7646"/>
    <w:rsid w:val="00347F70"/>
    <w:rsid w:val="00347F8D"/>
    <w:rsid w:val="00347FFE"/>
    <w:rsid w:val="003510BD"/>
    <w:rsid w:val="00351194"/>
    <w:rsid w:val="00351416"/>
    <w:rsid w:val="00351A5B"/>
    <w:rsid w:val="00352567"/>
    <w:rsid w:val="003538F4"/>
    <w:rsid w:val="00353A6D"/>
    <w:rsid w:val="003575C4"/>
    <w:rsid w:val="0036027C"/>
    <w:rsid w:val="00360FDE"/>
    <w:rsid w:val="00361138"/>
    <w:rsid w:val="00363B2B"/>
    <w:rsid w:val="0036422A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ABA"/>
    <w:rsid w:val="0037389C"/>
    <w:rsid w:val="00374707"/>
    <w:rsid w:val="0037551A"/>
    <w:rsid w:val="00375BB0"/>
    <w:rsid w:val="003761A6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49F2"/>
    <w:rsid w:val="003A6A21"/>
    <w:rsid w:val="003A7488"/>
    <w:rsid w:val="003B00E5"/>
    <w:rsid w:val="003B0741"/>
    <w:rsid w:val="003B0C24"/>
    <w:rsid w:val="003B17DB"/>
    <w:rsid w:val="003B1C95"/>
    <w:rsid w:val="003B20E4"/>
    <w:rsid w:val="003B3E87"/>
    <w:rsid w:val="003B43E4"/>
    <w:rsid w:val="003B45E6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FC4"/>
    <w:rsid w:val="003C3816"/>
    <w:rsid w:val="003C456A"/>
    <w:rsid w:val="003C4FA4"/>
    <w:rsid w:val="003C5A52"/>
    <w:rsid w:val="003C75A9"/>
    <w:rsid w:val="003C799A"/>
    <w:rsid w:val="003D03DB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710D"/>
    <w:rsid w:val="00407565"/>
    <w:rsid w:val="0041016E"/>
    <w:rsid w:val="0041158A"/>
    <w:rsid w:val="00412235"/>
    <w:rsid w:val="0041253E"/>
    <w:rsid w:val="004153A9"/>
    <w:rsid w:val="004158B2"/>
    <w:rsid w:val="0041779E"/>
    <w:rsid w:val="00417C02"/>
    <w:rsid w:val="0042035E"/>
    <w:rsid w:val="00420654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975"/>
    <w:rsid w:val="00430B75"/>
    <w:rsid w:val="00431022"/>
    <w:rsid w:val="004332BB"/>
    <w:rsid w:val="004338AE"/>
    <w:rsid w:val="0043526D"/>
    <w:rsid w:val="004353F5"/>
    <w:rsid w:val="004354E9"/>
    <w:rsid w:val="004363BF"/>
    <w:rsid w:val="004369DA"/>
    <w:rsid w:val="00436D7C"/>
    <w:rsid w:val="0043795B"/>
    <w:rsid w:val="0044032C"/>
    <w:rsid w:val="0044055F"/>
    <w:rsid w:val="00440871"/>
    <w:rsid w:val="00441568"/>
    <w:rsid w:val="00441FC4"/>
    <w:rsid w:val="00442387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1A29"/>
    <w:rsid w:val="00471C98"/>
    <w:rsid w:val="004724EB"/>
    <w:rsid w:val="0047254F"/>
    <w:rsid w:val="00473592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212B"/>
    <w:rsid w:val="00482844"/>
    <w:rsid w:val="00482908"/>
    <w:rsid w:val="00482C50"/>
    <w:rsid w:val="00483898"/>
    <w:rsid w:val="00483FC8"/>
    <w:rsid w:val="00484133"/>
    <w:rsid w:val="00484D7D"/>
    <w:rsid w:val="00485240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4B4"/>
    <w:rsid w:val="00495D0B"/>
    <w:rsid w:val="0049626D"/>
    <w:rsid w:val="00496416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4167"/>
    <w:rsid w:val="004A5DDA"/>
    <w:rsid w:val="004A6684"/>
    <w:rsid w:val="004A6D98"/>
    <w:rsid w:val="004B1677"/>
    <w:rsid w:val="004B2AC2"/>
    <w:rsid w:val="004B358E"/>
    <w:rsid w:val="004B385D"/>
    <w:rsid w:val="004B4BD0"/>
    <w:rsid w:val="004B4D18"/>
    <w:rsid w:val="004B6FC3"/>
    <w:rsid w:val="004B7366"/>
    <w:rsid w:val="004B7D7B"/>
    <w:rsid w:val="004C040A"/>
    <w:rsid w:val="004C04CB"/>
    <w:rsid w:val="004C0627"/>
    <w:rsid w:val="004C0A62"/>
    <w:rsid w:val="004C341C"/>
    <w:rsid w:val="004C4261"/>
    <w:rsid w:val="004C4284"/>
    <w:rsid w:val="004C48FA"/>
    <w:rsid w:val="004C4B27"/>
    <w:rsid w:val="004C7C84"/>
    <w:rsid w:val="004C7EB6"/>
    <w:rsid w:val="004D09F5"/>
    <w:rsid w:val="004D140B"/>
    <w:rsid w:val="004D1866"/>
    <w:rsid w:val="004D21D8"/>
    <w:rsid w:val="004D2C8C"/>
    <w:rsid w:val="004D35B2"/>
    <w:rsid w:val="004D3AE6"/>
    <w:rsid w:val="004D3BA6"/>
    <w:rsid w:val="004D3D50"/>
    <w:rsid w:val="004D428C"/>
    <w:rsid w:val="004D4949"/>
    <w:rsid w:val="004D4DE3"/>
    <w:rsid w:val="004D56D1"/>
    <w:rsid w:val="004D69F6"/>
    <w:rsid w:val="004D6D46"/>
    <w:rsid w:val="004D751C"/>
    <w:rsid w:val="004D7D05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A29"/>
    <w:rsid w:val="004E7B32"/>
    <w:rsid w:val="004E7B77"/>
    <w:rsid w:val="004F1EDA"/>
    <w:rsid w:val="004F2392"/>
    <w:rsid w:val="004F3287"/>
    <w:rsid w:val="004F3D7E"/>
    <w:rsid w:val="004F4772"/>
    <w:rsid w:val="004F48E3"/>
    <w:rsid w:val="004F495A"/>
    <w:rsid w:val="004F5403"/>
    <w:rsid w:val="004F5638"/>
    <w:rsid w:val="004F62C8"/>
    <w:rsid w:val="004F7ECB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58E"/>
    <w:rsid w:val="005107DF"/>
    <w:rsid w:val="00511275"/>
    <w:rsid w:val="00511B5E"/>
    <w:rsid w:val="00512286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AB1"/>
    <w:rsid w:val="00521C92"/>
    <w:rsid w:val="00521F7F"/>
    <w:rsid w:val="00522123"/>
    <w:rsid w:val="005234CE"/>
    <w:rsid w:val="00523887"/>
    <w:rsid w:val="00524025"/>
    <w:rsid w:val="00524581"/>
    <w:rsid w:val="00524E4A"/>
    <w:rsid w:val="00526C14"/>
    <w:rsid w:val="00527920"/>
    <w:rsid w:val="00531EF5"/>
    <w:rsid w:val="00532402"/>
    <w:rsid w:val="00532DD1"/>
    <w:rsid w:val="0053312A"/>
    <w:rsid w:val="00533D2F"/>
    <w:rsid w:val="00533E35"/>
    <w:rsid w:val="005345C8"/>
    <w:rsid w:val="00534610"/>
    <w:rsid w:val="00534B5B"/>
    <w:rsid w:val="00534BB0"/>
    <w:rsid w:val="00535F8B"/>
    <w:rsid w:val="00537B2B"/>
    <w:rsid w:val="0054064D"/>
    <w:rsid w:val="0054142D"/>
    <w:rsid w:val="005418C8"/>
    <w:rsid w:val="00541A36"/>
    <w:rsid w:val="00543958"/>
    <w:rsid w:val="00544078"/>
    <w:rsid w:val="005443F2"/>
    <w:rsid w:val="0054442E"/>
    <w:rsid w:val="00544737"/>
    <w:rsid w:val="005449AB"/>
    <w:rsid w:val="00544F17"/>
    <w:rsid w:val="00545435"/>
    <w:rsid w:val="005477C5"/>
    <w:rsid w:val="00547DFA"/>
    <w:rsid w:val="005502BD"/>
    <w:rsid w:val="005508D8"/>
    <w:rsid w:val="00550DA4"/>
    <w:rsid w:val="00551160"/>
    <w:rsid w:val="0055149A"/>
    <w:rsid w:val="005537A1"/>
    <w:rsid w:val="00553FC9"/>
    <w:rsid w:val="00554ED6"/>
    <w:rsid w:val="005556A8"/>
    <w:rsid w:val="005572E2"/>
    <w:rsid w:val="00557456"/>
    <w:rsid w:val="0056090F"/>
    <w:rsid w:val="00560B23"/>
    <w:rsid w:val="00561889"/>
    <w:rsid w:val="00562E1B"/>
    <w:rsid w:val="0056362D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4183"/>
    <w:rsid w:val="00584EFD"/>
    <w:rsid w:val="00585502"/>
    <w:rsid w:val="0058664E"/>
    <w:rsid w:val="0058674B"/>
    <w:rsid w:val="00586BEA"/>
    <w:rsid w:val="00586E3A"/>
    <w:rsid w:val="00587066"/>
    <w:rsid w:val="0058755C"/>
    <w:rsid w:val="005878AD"/>
    <w:rsid w:val="00587F0E"/>
    <w:rsid w:val="00590077"/>
    <w:rsid w:val="0059017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038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AB6"/>
    <w:rsid w:val="005C2B1C"/>
    <w:rsid w:val="005C365A"/>
    <w:rsid w:val="005C3A07"/>
    <w:rsid w:val="005C3B27"/>
    <w:rsid w:val="005C5097"/>
    <w:rsid w:val="005D0CE4"/>
    <w:rsid w:val="005D0DE9"/>
    <w:rsid w:val="005D17B2"/>
    <w:rsid w:val="005D2A67"/>
    <w:rsid w:val="005D3FA6"/>
    <w:rsid w:val="005D43BA"/>
    <w:rsid w:val="005D6173"/>
    <w:rsid w:val="005D71BB"/>
    <w:rsid w:val="005D7CBF"/>
    <w:rsid w:val="005D7EE0"/>
    <w:rsid w:val="005E0B33"/>
    <w:rsid w:val="005E0C60"/>
    <w:rsid w:val="005E369A"/>
    <w:rsid w:val="005E3A96"/>
    <w:rsid w:val="005E4066"/>
    <w:rsid w:val="005E4847"/>
    <w:rsid w:val="005E5DB7"/>
    <w:rsid w:val="005E7EB0"/>
    <w:rsid w:val="005F0258"/>
    <w:rsid w:val="005F1102"/>
    <w:rsid w:val="005F13C7"/>
    <w:rsid w:val="005F1CDA"/>
    <w:rsid w:val="005F2FFE"/>
    <w:rsid w:val="005F3325"/>
    <w:rsid w:val="005F425A"/>
    <w:rsid w:val="005F467D"/>
    <w:rsid w:val="005F4996"/>
    <w:rsid w:val="005F4B7F"/>
    <w:rsid w:val="005F76A4"/>
    <w:rsid w:val="005F7884"/>
    <w:rsid w:val="005F7AB6"/>
    <w:rsid w:val="00600C96"/>
    <w:rsid w:val="006013D1"/>
    <w:rsid w:val="00601F23"/>
    <w:rsid w:val="006024AA"/>
    <w:rsid w:val="0060419A"/>
    <w:rsid w:val="006041C7"/>
    <w:rsid w:val="00605D5A"/>
    <w:rsid w:val="00605E32"/>
    <w:rsid w:val="006067E1"/>
    <w:rsid w:val="00606841"/>
    <w:rsid w:val="00606B0D"/>
    <w:rsid w:val="00606EA3"/>
    <w:rsid w:val="00606EE8"/>
    <w:rsid w:val="00607245"/>
    <w:rsid w:val="006072B3"/>
    <w:rsid w:val="00607806"/>
    <w:rsid w:val="006102A2"/>
    <w:rsid w:val="006104A9"/>
    <w:rsid w:val="0061076B"/>
    <w:rsid w:val="00610D11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4171"/>
    <w:rsid w:val="00624C91"/>
    <w:rsid w:val="00625563"/>
    <w:rsid w:val="00627769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1BDD"/>
    <w:rsid w:val="006526D6"/>
    <w:rsid w:val="0065344F"/>
    <w:rsid w:val="00653938"/>
    <w:rsid w:val="0065397B"/>
    <w:rsid w:val="00653FE4"/>
    <w:rsid w:val="00654174"/>
    <w:rsid w:val="0065656A"/>
    <w:rsid w:val="0065670A"/>
    <w:rsid w:val="006575A1"/>
    <w:rsid w:val="00657EB5"/>
    <w:rsid w:val="00657F5C"/>
    <w:rsid w:val="00660307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73E0"/>
    <w:rsid w:val="006673ED"/>
    <w:rsid w:val="00667407"/>
    <w:rsid w:val="00667722"/>
    <w:rsid w:val="00667AF0"/>
    <w:rsid w:val="00667C9E"/>
    <w:rsid w:val="006715CA"/>
    <w:rsid w:val="006719A1"/>
    <w:rsid w:val="006730AD"/>
    <w:rsid w:val="00673A0E"/>
    <w:rsid w:val="00674455"/>
    <w:rsid w:val="006748F2"/>
    <w:rsid w:val="00675C3F"/>
    <w:rsid w:val="006778EE"/>
    <w:rsid w:val="00677C27"/>
    <w:rsid w:val="006808EA"/>
    <w:rsid w:val="00680980"/>
    <w:rsid w:val="00681548"/>
    <w:rsid w:val="00682840"/>
    <w:rsid w:val="00686ACD"/>
    <w:rsid w:val="00690612"/>
    <w:rsid w:val="00690B85"/>
    <w:rsid w:val="0069193A"/>
    <w:rsid w:val="00691BB9"/>
    <w:rsid w:val="00692BF0"/>
    <w:rsid w:val="006943F9"/>
    <w:rsid w:val="00694C19"/>
    <w:rsid w:val="00694DBE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BF1"/>
    <w:rsid w:val="006A7246"/>
    <w:rsid w:val="006A7613"/>
    <w:rsid w:val="006A7943"/>
    <w:rsid w:val="006A7B96"/>
    <w:rsid w:val="006B0AA4"/>
    <w:rsid w:val="006B3E4D"/>
    <w:rsid w:val="006B4609"/>
    <w:rsid w:val="006B57B0"/>
    <w:rsid w:val="006B57F4"/>
    <w:rsid w:val="006B5F0B"/>
    <w:rsid w:val="006B7A1B"/>
    <w:rsid w:val="006C0445"/>
    <w:rsid w:val="006C0E68"/>
    <w:rsid w:val="006C2D59"/>
    <w:rsid w:val="006C5238"/>
    <w:rsid w:val="006C5975"/>
    <w:rsid w:val="006C7951"/>
    <w:rsid w:val="006C7BC8"/>
    <w:rsid w:val="006D1DC0"/>
    <w:rsid w:val="006D3902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5452"/>
    <w:rsid w:val="006E5FE2"/>
    <w:rsid w:val="006E64C5"/>
    <w:rsid w:val="006E6C98"/>
    <w:rsid w:val="006E6DF4"/>
    <w:rsid w:val="006E6E6D"/>
    <w:rsid w:val="006E718F"/>
    <w:rsid w:val="006F040C"/>
    <w:rsid w:val="006F0B2E"/>
    <w:rsid w:val="006F1E2F"/>
    <w:rsid w:val="006F45EF"/>
    <w:rsid w:val="006F4CF5"/>
    <w:rsid w:val="006F5923"/>
    <w:rsid w:val="006F651E"/>
    <w:rsid w:val="006F70D6"/>
    <w:rsid w:val="006F7A40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E9E"/>
    <w:rsid w:val="0072396E"/>
    <w:rsid w:val="00724B18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70F"/>
    <w:rsid w:val="00737FF6"/>
    <w:rsid w:val="00740251"/>
    <w:rsid w:val="007402B6"/>
    <w:rsid w:val="00740DC1"/>
    <w:rsid w:val="007413C3"/>
    <w:rsid w:val="00741DAD"/>
    <w:rsid w:val="00741F6F"/>
    <w:rsid w:val="0074260A"/>
    <w:rsid w:val="0074399C"/>
    <w:rsid w:val="00743CF4"/>
    <w:rsid w:val="00744D47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136B"/>
    <w:rsid w:val="00781423"/>
    <w:rsid w:val="00781712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1C2A"/>
    <w:rsid w:val="00791CCE"/>
    <w:rsid w:val="00791EE5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A0357"/>
    <w:rsid w:val="007A03F2"/>
    <w:rsid w:val="007A1177"/>
    <w:rsid w:val="007A1DBE"/>
    <w:rsid w:val="007A2AC9"/>
    <w:rsid w:val="007A3847"/>
    <w:rsid w:val="007A3929"/>
    <w:rsid w:val="007A5EE5"/>
    <w:rsid w:val="007A693F"/>
    <w:rsid w:val="007A6990"/>
    <w:rsid w:val="007A6B18"/>
    <w:rsid w:val="007B0384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C0C97"/>
    <w:rsid w:val="007C0FE9"/>
    <w:rsid w:val="007C1171"/>
    <w:rsid w:val="007C196D"/>
    <w:rsid w:val="007C3627"/>
    <w:rsid w:val="007C3ACC"/>
    <w:rsid w:val="007C3D04"/>
    <w:rsid w:val="007C568D"/>
    <w:rsid w:val="007C6FA5"/>
    <w:rsid w:val="007C75BB"/>
    <w:rsid w:val="007C7F5A"/>
    <w:rsid w:val="007D0A76"/>
    <w:rsid w:val="007D0EA8"/>
    <w:rsid w:val="007D2742"/>
    <w:rsid w:val="007D2C10"/>
    <w:rsid w:val="007D398D"/>
    <w:rsid w:val="007D4105"/>
    <w:rsid w:val="007D41DB"/>
    <w:rsid w:val="007D42D2"/>
    <w:rsid w:val="007D43E0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CBE"/>
    <w:rsid w:val="00823F1D"/>
    <w:rsid w:val="008242A9"/>
    <w:rsid w:val="00824627"/>
    <w:rsid w:val="008251F0"/>
    <w:rsid w:val="008264C2"/>
    <w:rsid w:val="00826F5B"/>
    <w:rsid w:val="0082716A"/>
    <w:rsid w:val="008272B3"/>
    <w:rsid w:val="008274B0"/>
    <w:rsid w:val="00827DE5"/>
    <w:rsid w:val="00831370"/>
    <w:rsid w:val="008313D7"/>
    <w:rsid w:val="008317A2"/>
    <w:rsid w:val="00832881"/>
    <w:rsid w:val="00835350"/>
    <w:rsid w:val="00835AE4"/>
    <w:rsid w:val="00835D50"/>
    <w:rsid w:val="00836717"/>
    <w:rsid w:val="00836900"/>
    <w:rsid w:val="0083726D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47984"/>
    <w:rsid w:val="00850718"/>
    <w:rsid w:val="008509C2"/>
    <w:rsid w:val="0085161F"/>
    <w:rsid w:val="00852480"/>
    <w:rsid w:val="0085273F"/>
    <w:rsid w:val="008529F5"/>
    <w:rsid w:val="0085366E"/>
    <w:rsid w:val="00853746"/>
    <w:rsid w:val="0085380B"/>
    <w:rsid w:val="008541BB"/>
    <w:rsid w:val="00854DA6"/>
    <w:rsid w:val="00855E00"/>
    <w:rsid w:val="00855F2A"/>
    <w:rsid w:val="0085674E"/>
    <w:rsid w:val="00856BC6"/>
    <w:rsid w:val="00857099"/>
    <w:rsid w:val="008573DC"/>
    <w:rsid w:val="008612DB"/>
    <w:rsid w:val="00861617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21D8"/>
    <w:rsid w:val="00872A7C"/>
    <w:rsid w:val="008732F5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58"/>
    <w:rsid w:val="0089144B"/>
    <w:rsid w:val="00891AA5"/>
    <w:rsid w:val="008922D5"/>
    <w:rsid w:val="008923B1"/>
    <w:rsid w:val="00893260"/>
    <w:rsid w:val="008933D9"/>
    <w:rsid w:val="008952AF"/>
    <w:rsid w:val="00895EA7"/>
    <w:rsid w:val="008965BC"/>
    <w:rsid w:val="008A04C3"/>
    <w:rsid w:val="008A0E3F"/>
    <w:rsid w:val="008A1F16"/>
    <w:rsid w:val="008A31E0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AD0"/>
    <w:rsid w:val="008B1A0F"/>
    <w:rsid w:val="008B1B77"/>
    <w:rsid w:val="008B1F34"/>
    <w:rsid w:val="008B2BE1"/>
    <w:rsid w:val="008B304C"/>
    <w:rsid w:val="008B3C64"/>
    <w:rsid w:val="008B3D9C"/>
    <w:rsid w:val="008B41F6"/>
    <w:rsid w:val="008B6005"/>
    <w:rsid w:val="008B60B8"/>
    <w:rsid w:val="008B6E6C"/>
    <w:rsid w:val="008B7B0D"/>
    <w:rsid w:val="008B7BE5"/>
    <w:rsid w:val="008B7C9B"/>
    <w:rsid w:val="008C01F1"/>
    <w:rsid w:val="008C0869"/>
    <w:rsid w:val="008C2E82"/>
    <w:rsid w:val="008C495D"/>
    <w:rsid w:val="008C6098"/>
    <w:rsid w:val="008C6381"/>
    <w:rsid w:val="008C66D5"/>
    <w:rsid w:val="008C6AAD"/>
    <w:rsid w:val="008C7168"/>
    <w:rsid w:val="008C7B41"/>
    <w:rsid w:val="008D0188"/>
    <w:rsid w:val="008D1128"/>
    <w:rsid w:val="008D14DD"/>
    <w:rsid w:val="008D2EBF"/>
    <w:rsid w:val="008D361C"/>
    <w:rsid w:val="008D42DE"/>
    <w:rsid w:val="008D508D"/>
    <w:rsid w:val="008D5497"/>
    <w:rsid w:val="008D5ECC"/>
    <w:rsid w:val="008D63CA"/>
    <w:rsid w:val="008D65FA"/>
    <w:rsid w:val="008D7049"/>
    <w:rsid w:val="008D7EA1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7E"/>
    <w:rsid w:val="008E503D"/>
    <w:rsid w:val="008E5623"/>
    <w:rsid w:val="008E6749"/>
    <w:rsid w:val="008E73A8"/>
    <w:rsid w:val="008F00B8"/>
    <w:rsid w:val="008F189D"/>
    <w:rsid w:val="008F1D40"/>
    <w:rsid w:val="008F2CC0"/>
    <w:rsid w:val="008F499E"/>
    <w:rsid w:val="008F5BCC"/>
    <w:rsid w:val="008F62D4"/>
    <w:rsid w:val="008F64A4"/>
    <w:rsid w:val="00900C96"/>
    <w:rsid w:val="00902B5F"/>
    <w:rsid w:val="00903C41"/>
    <w:rsid w:val="009040C4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531"/>
    <w:rsid w:val="009307C2"/>
    <w:rsid w:val="009318CF"/>
    <w:rsid w:val="00933CEC"/>
    <w:rsid w:val="00933E08"/>
    <w:rsid w:val="009340D6"/>
    <w:rsid w:val="009350D5"/>
    <w:rsid w:val="009351F7"/>
    <w:rsid w:val="00935959"/>
    <w:rsid w:val="00935D2C"/>
    <w:rsid w:val="0094288F"/>
    <w:rsid w:val="009448D6"/>
    <w:rsid w:val="00944B6F"/>
    <w:rsid w:val="0094790F"/>
    <w:rsid w:val="00951380"/>
    <w:rsid w:val="00951623"/>
    <w:rsid w:val="009519ED"/>
    <w:rsid w:val="00951B68"/>
    <w:rsid w:val="00951E8C"/>
    <w:rsid w:val="009535BB"/>
    <w:rsid w:val="00955787"/>
    <w:rsid w:val="009564CB"/>
    <w:rsid w:val="00957B5D"/>
    <w:rsid w:val="009604A6"/>
    <w:rsid w:val="009606A8"/>
    <w:rsid w:val="00961267"/>
    <w:rsid w:val="00961422"/>
    <w:rsid w:val="0096166F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ECB"/>
    <w:rsid w:val="00983075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71B6"/>
    <w:rsid w:val="00997BFB"/>
    <w:rsid w:val="009A005F"/>
    <w:rsid w:val="009A0DE5"/>
    <w:rsid w:val="009A14DC"/>
    <w:rsid w:val="009A1CA1"/>
    <w:rsid w:val="009A1E36"/>
    <w:rsid w:val="009A255A"/>
    <w:rsid w:val="009A2B85"/>
    <w:rsid w:val="009A324C"/>
    <w:rsid w:val="009A33DF"/>
    <w:rsid w:val="009A3864"/>
    <w:rsid w:val="009A38E9"/>
    <w:rsid w:val="009A3A4D"/>
    <w:rsid w:val="009A6301"/>
    <w:rsid w:val="009A6D05"/>
    <w:rsid w:val="009A72A5"/>
    <w:rsid w:val="009B0139"/>
    <w:rsid w:val="009B17D0"/>
    <w:rsid w:val="009B20A9"/>
    <w:rsid w:val="009B29B9"/>
    <w:rsid w:val="009B2F23"/>
    <w:rsid w:val="009B430D"/>
    <w:rsid w:val="009B45B1"/>
    <w:rsid w:val="009B555A"/>
    <w:rsid w:val="009B5704"/>
    <w:rsid w:val="009B6438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D01B9"/>
    <w:rsid w:val="009D0E5B"/>
    <w:rsid w:val="009D149E"/>
    <w:rsid w:val="009D1A75"/>
    <w:rsid w:val="009D2425"/>
    <w:rsid w:val="009D245E"/>
    <w:rsid w:val="009D30F9"/>
    <w:rsid w:val="009D3E92"/>
    <w:rsid w:val="009D4543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7173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CE7"/>
    <w:rsid w:val="00A0392D"/>
    <w:rsid w:val="00A0435D"/>
    <w:rsid w:val="00A04D8B"/>
    <w:rsid w:val="00A05329"/>
    <w:rsid w:val="00A06081"/>
    <w:rsid w:val="00A06C65"/>
    <w:rsid w:val="00A07059"/>
    <w:rsid w:val="00A076C8"/>
    <w:rsid w:val="00A1005F"/>
    <w:rsid w:val="00A1223E"/>
    <w:rsid w:val="00A1238D"/>
    <w:rsid w:val="00A12D88"/>
    <w:rsid w:val="00A13B42"/>
    <w:rsid w:val="00A14ACE"/>
    <w:rsid w:val="00A15188"/>
    <w:rsid w:val="00A151DC"/>
    <w:rsid w:val="00A156B3"/>
    <w:rsid w:val="00A163E1"/>
    <w:rsid w:val="00A17ACA"/>
    <w:rsid w:val="00A218EF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89C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B5B"/>
    <w:rsid w:val="00A46F94"/>
    <w:rsid w:val="00A47598"/>
    <w:rsid w:val="00A47CF8"/>
    <w:rsid w:val="00A5009C"/>
    <w:rsid w:val="00A5032C"/>
    <w:rsid w:val="00A50634"/>
    <w:rsid w:val="00A51CC8"/>
    <w:rsid w:val="00A51EFC"/>
    <w:rsid w:val="00A52D97"/>
    <w:rsid w:val="00A55FBF"/>
    <w:rsid w:val="00A56470"/>
    <w:rsid w:val="00A564C0"/>
    <w:rsid w:val="00A565CA"/>
    <w:rsid w:val="00A56AD5"/>
    <w:rsid w:val="00A57C53"/>
    <w:rsid w:val="00A60140"/>
    <w:rsid w:val="00A603E6"/>
    <w:rsid w:val="00A605DE"/>
    <w:rsid w:val="00A6091E"/>
    <w:rsid w:val="00A60BED"/>
    <w:rsid w:val="00A611EE"/>
    <w:rsid w:val="00A61C98"/>
    <w:rsid w:val="00A6289F"/>
    <w:rsid w:val="00A63A95"/>
    <w:rsid w:val="00A64756"/>
    <w:rsid w:val="00A64CCD"/>
    <w:rsid w:val="00A64FA3"/>
    <w:rsid w:val="00A655CB"/>
    <w:rsid w:val="00A65611"/>
    <w:rsid w:val="00A659AB"/>
    <w:rsid w:val="00A679C2"/>
    <w:rsid w:val="00A67D0D"/>
    <w:rsid w:val="00A7066A"/>
    <w:rsid w:val="00A713F2"/>
    <w:rsid w:val="00A7200F"/>
    <w:rsid w:val="00A735F2"/>
    <w:rsid w:val="00A74411"/>
    <w:rsid w:val="00A752E2"/>
    <w:rsid w:val="00A75BDF"/>
    <w:rsid w:val="00A75D86"/>
    <w:rsid w:val="00A75F10"/>
    <w:rsid w:val="00A7630D"/>
    <w:rsid w:val="00A80988"/>
    <w:rsid w:val="00A81941"/>
    <w:rsid w:val="00A81AF6"/>
    <w:rsid w:val="00A81FD1"/>
    <w:rsid w:val="00A84163"/>
    <w:rsid w:val="00A85436"/>
    <w:rsid w:val="00A85552"/>
    <w:rsid w:val="00A859D8"/>
    <w:rsid w:val="00A86515"/>
    <w:rsid w:val="00A86D11"/>
    <w:rsid w:val="00A87DC5"/>
    <w:rsid w:val="00A87E9E"/>
    <w:rsid w:val="00A90B69"/>
    <w:rsid w:val="00A91697"/>
    <w:rsid w:val="00A9187E"/>
    <w:rsid w:val="00A91B95"/>
    <w:rsid w:val="00A91FBD"/>
    <w:rsid w:val="00A936C5"/>
    <w:rsid w:val="00A93D5C"/>
    <w:rsid w:val="00A947A4"/>
    <w:rsid w:val="00A94A10"/>
    <w:rsid w:val="00A958A5"/>
    <w:rsid w:val="00A95D61"/>
    <w:rsid w:val="00A966F0"/>
    <w:rsid w:val="00A96DE6"/>
    <w:rsid w:val="00A96E49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72EA"/>
    <w:rsid w:val="00AA7474"/>
    <w:rsid w:val="00AA79E2"/>
    <w:rsid w:val="00AB211E"/>
    <w:rsid w:val="00AB23E0"/>
    <w:rsid w:val="00AB2472"/>
    <w:rsid w:val="00AB41AD"/>
    <w:rsid w:val="00AB5CA3"/>
    <w:rsid w:val="00AB5CA5"/>
    <w:rsid w:val="00AB6D6E"/>
    <w:rsid w:val="00AC0343"/>
    <w:rsid w:val="00AC0F8B"/>
    <w:rsid w:val="00AC1A67"/>
    <w:rsid w:val="00AC1B0A"/>
    <w:rsid w:val="00AC1C81"/>
    <w:rsid w:val="00AC3C79"/>
    <w:rsid w:val="00AC51A3"/>
    <w:rsid w:val="00AC5529"/>
    <w:rsid w:val="00AC593F"/>
    <w:rsid w:val="00AC6593"/>
    <w:rsid w:val="00AC669C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C75"/>
    <w:rsid w:val="00AE760B"/>
    <w:rsid w:val="00AF06A8"/>
    <w:rsid w:val="00AF0ABD"/>
    <w:rsid w:val="00AF1122"/>
    <w:rsid w:val="00AF11BF"/>
    <w:rsid w:val="00AF24F5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6219"/>
    <w:rsid w:val="00AF7A33"/>
    <w:rsid w:val="00AF7CDE"/>
    <w:rsid w:val="00B01127"/>
    <w:rsid w:val="00B0147A"/>
    <w:rsid w:val="00B034B4"/>
    <w:rsid w:val="00B03C94"/>
    <w:rsid w:val="00B03EFE"/>
    <w:rsid w:val="00B0434C"/>
    <w:rsid w:val="00B04FCC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658"/>
    <w:rsid w:val="00B26727"/>
    <w:rsid w:val="00B27653"/>
    <w:rsid w:val="00B27919"/>
    <w:rsid w:val="00B30B85"/>
    <w:rsid w:val="00B311E1"/>
    <w:rsid w:val="00B3259D"/>
    <w:rsid w:val="00B341A5"/>
    <w:rsid w:val="00B34594"/>
    <w:rsid w:val="00B368F6"/>
    <w:rsid w:val="00B3690A"/>
    <w:rsid w:val="00B36EAB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43E6"/>
    <w:rsid w:val="00B55472"/>
    <w:rsid w:val="00B556CC"/>
    <w:rsid w:val="00B5616B"/>
    <w:rsid w:val="00B56330"/>
    <w:rsid w:val="00B56D75"/>
    <w:rsid w:val="00B57AD8"/>
    <w:rsid w:val="00B57C8B"/>
    <w:rsid w:val="00B57D78"/>
    <w:rsid w:val="00B6084C"/>
    <w:rsid w:val="00B61B11"/>
    <w:rsid w:val="00B62540"/>
    <w:rsid w:val="00B6280B"/>
    <w:rsid w:val="00B63EA6"/>
    <w:rsid w:val="00B63EDB"/>
    <w:rsid w:val="00B640DC"/>
    <w:rsid w:val="00B654BD"/>
    <w:rsid w:val="00B659A3"/>
    <w:rsid w:val="00B71F66"/>
    <w:rsid w:val="00B72CD3"/>
    <w:rsid w:val="00B732DE"/>
    <w:rsid w:val="00B7352E"/>
    <w:rsid w:val="00B738B5"/>
    <w:rsid w:val="00B739B5"/>
    <w:rsid w:val="00B73EFB"/>
    <w:rsid w:val="00B774E7"/>
    <w:rsid w:val="00B7798D"/>
    <w:rsid w:val="00B800ED"/>
    <w:rsid w:val="00B81658"/>
    <w:rsid w:val="00B827FD"/>
    <w:rsid w:val="00B8387E"/>
    <w:rsid w:val="00B8448B"/>
    <w:rsid w:val="00B84D24"/>
    <w:rsid w:val="00B854B0"/>
    <w:rsid w:val="00B86E80"/>
    <w:rsid w:val="00B8704F"/>
    <w:rsid w:val="00B9074A"/>
    <w:rsid w:val="00B90857"/>
    <w:rsid w:val="00B909A3"/>
    <w:rsid w:val="00B90AAB"/>
    <w:rsid w:val="00B91DD2"/>
    <w:rsid w:val="00B91E51"/>
    <w:rsid w:val="00B9262C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FC2"/>
    <w:rsid w:val="00BA7DDD"/>
    <w:rsid w:val="00BB0BDD"/>
    <w:rsid w:val="00BB1202"/>
    <w:rsid w:val="00BB1981"/>
    <w:rsid w:val="00BB1F80"/>
    <w:rsid w:val="00BB25F1"/>
    <w:rsid w:val="00BB3318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3FD9"/>
    <w:rsid w:val="00BD5034"/>
    <w:rsid w:val="00BD54E6"/>
    <w:rsid w:val="00BD63CE"/>
    <w:rsid w:val="00BD6650"/>
    <w:rsid w:val="00BD67A0"/>
    <w:rsid w:val="00BD6F25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7348"/>
    <w:rsid w:val="00BE7CFB"/>
    <w:rsid w:val="00BF1AE1"/>
    <w:rsid w:val="00BF2514"/>
    <w:rsid w:val="00BF2533"/>
    <w:rsid w:val="00BF253B"/>
    <w:rsid w:val="00BF2826"/>
    <w:rsid w:val="00BF29B4"/>
    <w:rsid w:val="00BF37D2"/>
    <w:rsid w:val="00BF49EA"/>
    <w:rsid w:val="00BF4A25"/>
    <w:rsid w:val="00BF4AFF"/>
    <w:rsid w:val="00BF5081"/>
    <w:rsid w:val="00BF5819"/>
    <w:rsid w:val="00BF7C11"/>
    <w:rsid w:val="00C007BE"/>
    <w:rsid w:val="00C0087B"/>
    <w:rsid w:val="00C013BA"/>
    <w:rsid w:val="00C01952"/>
    <w:rsid w:val="00C02BB2"/>
    <w:rsid w:val="00C02F67"/>
    <w:rsid w:val="00C03996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5976"/>
    <w:rsid w:val="00C25DAD"/>
    <w:rsid w:val="00C270F0"/>
    <w:rsid w:val="00C275E9"/>
    <w:rsid w:val="00C27AE6"/>
    <w:rsid w:val="00C27E92"/>
    <w:rsid w:val="00C30A09"/>
    <w:rsid w:val="00C31FE6"/>
    <w:rsid w:val="00C325FE"/>
    <w:rsid w:val="00C32B09"/>
    <w:rsid w:val="00C334C3"/>
    <w:rsid w:val="00C339EE"/>
    <w:rsid w:val="00C34D7B"/>
    <w:rsid w:val="00C35C64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F14"/>
    <w:rsid w:val="00C8514F"/>
    <w:rsid w:val="00C852BE"/>
    <w:rsid w:val="00C855CB"/>
    <w:rsid w:val="00C85CB6"/>
    <w:rsid w:val="00C8651D"/>
    <w:rsid w:val="00C90D4C"/>
    <w:rsid w:val="00C910F1"/>
    <w:rsid w:val="00C9160B"/>
    <w:rsid w:val="00C923B8"/>
    <w:rsid w:val="00C92C36"/>
    <w:rsid w:val="00C92D28"/>
    <w:rsid w:val="00C9322A"/>
    <w:rsid w:val="00C93705"/>
    <w:rsid w:val="00C94021"/>
    <w:rsid w:val="00C94739"/>
    <w:rsid w:val="00C95755"/>
    <w:rsid w:val="00C95A8A"/>
    <w:rsid w:val="00C962A4"/>
    <w:rsid w:val="00C967CF"/>
    <w:rsid w:val="00C96A4D"/>
    <w:rsid w:val="00C96C18"/>
    <w:rsid w:val="00CA0152"/>
    <w:rsid w:val="00CA494B"/>
    <w:rsid w:val="00CA5BDF"/>
    <w:rsid w:val="00CA62BC"/>
    <w:rsid w:val="00CA68E5"/>
    <w:rsid w:val="00CB04FF"/>
    <w:rsid w:val="00CB0946"/>
    <w:rsid w:val="00CB173F"/>
    <w:rsid w:val="00CB2051"/>
    <w:rsid w:val="00CB2983"/>
    <w:rsid w:val="00CB516B"/>
    <w:rsid w:val="00CB5A61"/>
    <w:rsid w:val="00CB5EE2"/>
    <w:rsid w:val="00CB616D"/>
    <w:rsid w:val="00CB71AE"/>
    <w:rsid w:val="00CB750A"/>
    <w:rsid w:val="00CC024B"/>
    <w:rsid w:val="00CC0942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EF6"/>
    <w:rsid w:val="00CD3FA1"/>
    <w:rsid w:val="00CD480C"/>
    <w:rsid w:val="00CD4F59"/>
    <w:rsid w:val="00CD592D"/>
    <w:rsid w:val="00CD6053"/>
    <w:rsid w:val="00CD76D4"/>
    <w:rsid w:val="00CE00DB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3352"/>
    <w:rsid w:val="00CF356F"/>
    <w:rsid w:val="00CF3EBF"/>
    <w:rsid w:val="00D0044B"/>
    <w:rsid w:val="00D028DF"/>
    <w:rsid w:val="00D03071"/>
    <w:rsid w:val="00D030D3"/>
    <w:rsid w:val="00D0619A"/>
    <w:rsid w:val="00D067F4"/>
    <w:rsid w:val="00D06901"/>
    <w:rsid w:val="00D07AD4"/>
    <w:rsid w:val="00D100F5"/>
    <w:rsid w:val="00D103B4"/>
    <w:rsid w:val="00D1051B"/>
    <w:rsid w:val="00D10741"/>
    <w:rsid w:val="00D110BA"/>
    <w:rsid w:val="00D110CC"/>
    <w:rsid w:val="00D12201"/>
    <w:rsid w:val="00D1241A"/>
    <w:rsid w:val="00D12D30"/>
    <w:rsid w:val="00D138FB"/>
    <w:rsid w:val="00D159FC"/>
    <w:rsid w:val="00D20014"/>
    <w:rsid w:val="00D20A29"/>
    <w:rsid w:val="00D21DAB"/>
    <w:rsid w:val="00D22A4E"/>
    <w:rsid w:val="00D22C3B"/>
    <w:rsid w:val="00D236B2"/>
    <w:rsid w:val="00D23CB9"/>
    <w:rsid w:val="00D24529"/>
    <w:rsid w:val="00D260CE"/>
    <w:rsid w:val="00D27746"/>
    <w:rsid w:val="00D30476"/>
    <w:rsid w:val="00D31594"/>
    <w:rsid w:val="00D3231B"/>
    <w:rsid w:val="00D32FB3"/>
    <w:rsid w:val="00D33103"/>
    <w:rsid w:val="00D33ADE"/>
    <w:rsid w:val="00D35063"/>
    <w:rsid w:val="00D3515E"/>
    <w:rsid w:val="00D3550A"/>
    <w:rsid w:val="00D36264"/>
    <w:rsid w:val="00D36B07"/>
    <w:rsid w:val="00D36FCA"/>
    <w:rsid w:val="00D37F45"/>
    <w:rsid w:val="00D421EA"/>
    <w:rsid w:val="00D434A8"/>
    <w:rsid w:val="00D43FC6"/>
    <w:rsid w:val="00D444A6"/>
    <w:rsid w:val="00D45243"/>
    <w:rsid w:val="00D45BC4"/>
    <w:rsid w:val="00D46292"/>
    <w:rsid w:val="00D46692"/>
    <w:rsid w:val="00D46BF8"/>
    <w:rsid w:val="00D46F0E"/>
    <w:rsid w:val="00D47221"/>
    <w:rsid w:val="00D47985"/>
    <w:rsid w:val="00D516FE"/>
    <w:rsid w:val="00D51B7B"/>
    <w:rsid w:val="00D52A53"/>
    <w:rsid w:val="00D54272"/>
    <w:rsid w:val="00D5461F"/>
    <w:rsid w:val="00D54685"/>
    <w:rsid w:val="00D5473E"/>
    <w:rsid w:val="00D55954"/>
    <w:rsid w:val="00D56701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524"/>
    <w:rsid w:val="00D65864"/>
    <w:rsid w:val="00D65B99"/>
    <w:rsid w:val="00D65C1D"/>
    <w:rsid w:val="00D65E10"/>
    <w:rsid w:val="00D666B1"/>
    <w:rsid w:val="00D66E75"/>
    <w:rsid w:val="00D66FEF"/>
    <w:rsid w:val="00D70007"/>
    <w:rsid w:val="00D7081E"/>
    <w:rsid w:val="00D7115C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B6A"/>
    <w:rsid w:val="00D83E4E"/>
    <w:rsid w:val="00D8558F"/>
    <w:rsid w:val="00D86110"/>
    <w:rsid w:val="00D8616E"/>
    <w:rsid w:val="00D87C61"/>
    <w:rsid w:val="00D87D20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C10"/>
    <w:rsid w:val="00DA16D6"/>
    <w:rsid w:val="00DA1B16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6734"/>
    <w:rsid w:val="00DC4B97"/>
    <w:rsid w:val="00DC4F5E"/>
    <w:rsid w:val="00DC4FF4"/>
    <w:rsid w:val="00DC5577"/>
    <w:rsid w:val="00DC57CA"/>
    <w:rsid w:val="00DC5B4C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F81"/>
    <w:rsid w:val="00DE1C98"/>
    <w:rsid w:val="00DE1FC0"/>
    <w:rsid w:val="00DE2A24"/>
    <w:rsid w:val="00DE2AFC"/>
    <w:rsid w:val="00DE2D00"/>
    <w:rsid w:val="00DE44E3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775"/>
    <w:rsid w:val="00DF3A3E"/>
    <w:rsid w:val="00DF4225"/>
    <w:rsid w:val="00DF5AC2"/>
    <w:rsid w:val="00DF60DE"/>
    <w:rsid w:val="00DF6505"/>
    <w:rsid w:val="00DF67C2"/>
    <w:rsid w:val="00DF6FE7"/>
    <w:rsid w:val="00DF7145"/>
    <w:rsid w:val="00DF7691"/>
    <w:rsid w:val="00E00966"/>
    <w:rsid w:val="00E00AEB"/>
    <w:rsid w:val="00E00E41"/>
    <w:rsid w:val="00E01882"/>
    <w:rsid w:val="00E043D8"/>
    <w:rsid w:val="00E04411"/>
    <w:rsid w:val="00E06230"/>
    <w:rsid w:val="00E11414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70F6"/>
    <w:rsid w:val="00E17539"/>
    <w:rsid w:val="00E17DB8"/>
    <w:rsid w:val="00E23B27"/>
    <w:rsid w:val="00E2526B"/>
    <w:rsid w:val="00E25A91"/>
    <w:rsid w:val="00E25BD2"/>
    <w:rsid w:val="00E25C81"/>
    <w:rsid w:val="00E2604A"/>
    <w:rsid w:val="00E260AE"/>
    <w:rsid w:val="00E277EE"/>
    <w:rsid w:val="00E30275"/>
    <w:rsid w:val="00E304D4"/>
    <w:rsid w:val="00E31C70"/>
    <w:rsid w:val="00E31E8A"/>
    <w:rsid w:val="00E32294"/>
    <w:rsid w:val="00E32426"/>
    <w:rsid w:val="00E32499"/>
    <w:rsid w:val="00E34681"/>
    <w:rsid w:val="00E34B32"/>
    <w:rsid w:val="00E36993"/>
    <w:rsid w:val="00E36CB5"/>
    <w:rsid w:val="00E37156"/>
    <w:rsid w:val="00E37A79"/>
    <w:rsid w:val="00E409BE"/>
    <w:rsid w:val="00E40BBB"/>
    <w:rsid w:val="00E426CB"/>
    <w:rsid w:val="00E4304A"/>
    <w:rsid w:val="00E43CCE"/>
    <w:rsid w:val="00E44548"/>
    <w:rsid w:val="00E44C0D"/>
    <w:rsid w:val="00E44F4C"/>
    <w:rsid w:val="00E45987"/>
    <w:rsid w:val="00E46DBD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63CA"/>
    <w:rsid w:val="00E56755"/>
    <w:rsid w:val="00E570AF"/>
    <w:rsid w:val="00E57307"/>
    <w:rsid w:val="00E607B3"/>
    <w:rsid w:val="00E61272"/>
    <w:rsid w:val="00E61656"/>
    <w:rsid w:val="00E62021"/>
    <w:rsid w:val="00E634C1"/>
    <w:rsid w:val="00E63E06"/>
    <w:rsid w:val="00E64CC1"/>
    <w:rsid w:val="00E65825"/>
    <w:rsid w:val="00E665EC"/>
    <w:rsid w:val="00E676A4"/>
    <w:rsid w:val="00E676E4"/>
    <w:rsid w:val="00E67E69"/>
    <w:rsid w:val="00E703BA"/>
    <w:rsid w:val="00E71C42"/>
    <w:rsid w:val="00E725E6"/>
    <w:rsid w:val="00E7319B"/>
    <w:rsid w:val="00E73470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A17"/>
    <w:rsid w:val="00E92A9C"/>
    <w:rsid w:val="00E937D4"/>
    <w:rsid w:val="00E9480E"/>
    <w:rsid w:val="00E94921"/>
    <w:rsid w:val="00E94F96"/>
    <w:rsid w:val="00E95DE7"/>
    <w:rsid w:val="00E95EDD"/>
    <w:rsid w:val="00E97244"/>
    <w:rsid w:val="00E97E1B"/>
    <w:rsid w:val="00EA1196"/>
    <w:rsid w:val="00EA1ABD"/>
    <w:rsid w:val="00EA2593"/>
    <w:rsid w:val="00EA25DE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5E72"/>
    <w:rsid w:val="00EC63DF"/>
    <w:rsid w:val="00EC7FE7"/>
    <w:rsid w:val="00ED0E19"/>
    <w:rsid w:val="00ED0ED1"/>
    <w:rsid w:val="00ED29A3"/>
    <w:rsid w:val="00ED3512"/>
    <w:rsid w:val="00ED4C50"/>
    <w:rsid w:val="00ED4E60"/>
    <w:rsid w:val="00ED56B0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74"/>
    <w:rsid w:val="00EE2E58"/>
    <w:rsid w:val="00EE5022"/>
    <w:rsid w:val="00EE634B"/>
    <w:rsid w:val="00EF08EA"/>
    <w:rsid w:val="00EF2A84"/>
    <w:rsid w:val="00EF337B"/>
    <w:rsid w:val="00EF42F3"/>
    <w:rsid w:val="00EF48F0"/>
    <w:rsid w:val="00EF570D"/>
    <w:rsid w:val="00EF6716"/>
    <w:rsid w:val="00EF7494"/>
    <w:rsid w:val="00EF7598"/>
    <w:rsid w:val="00EF7882"/>
    <w:rsid w:val="00F006D0"/>
    <w:rsid w:val="00F018F5"/>
    <w:rsid w:val="00F023DC"/>
    <w:rsid w:val="00F0378C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D0"/>
    <w:rsid w:val="00F341B1"/>
    <w:rsid w:val="00F34D81"/>
    <w:rsid w:val="00F35263"/>
    <w:rsid w:val="00F35949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4B93"/>
    <w:rsid w:val="00F44D6C"/>
    <w:rsid w:val="00F45EE2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938"/>
    <w:rsid w:val="00F54E89"/>
    <w:rsid w:val="00F55B06"/>
    <w:rsid w:val="00F5760A"/>
    <w:rsid w:val="00F577F4"/>
    <w:rsid w:val="00F60709"/>
    <w:rsid w:val="00F61C3E"/>
    <w:rsid w:val="00F625B7"/>
    <w:rsid w:val="00F63DE6"/>
    <w:rsid w:val="00F64E03"/>
    <w:rsid w:val="00F658B7"/>
    <w:rsid w:val="00F668DF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71F5"/>
    <w:rsid w:val="00F779FA"/>
    <w:rsid w:val="00F77FD3"/>
    <w:rsid w:val="00F807D6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2469"/>
    <w:rsid w:val="00FB24F2"/>
    <w:rsid w:val="00FB29E6"/>
    <w:rsid w:val="00FB315F"/>
    <w:rsid w:val="00FB4258"/>
    <w:rsid w:val="00FB763D"/>
    <w:rsid w:val="00FB766B"/>
    <w:rsid w:val="00FC0760"/>
    <w:rsid w:val="00FC1ABF"/>
    <w:rsid w:val="00FC3008"/>
    <w:rsid w:val="00FC434B"/>
    <w:rsid w:val="00FC484B"/>
    <w:rsid w:val="00FC543C"/>
    <w:rsid w:val="00FD06CA"/>
    <w:rsid w:val="00FD1177"/>
    <w:rsid w:val="00FD2A68"/>
    <w:rsid w:val="00FD3253"/>
    <w:rsid w:val="00FD391A"/>
    <w:rsid w:val="00FD3CF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524"/>
    <w:rsid w:val="00FF4082"/>
    <w:rsid w:val="00FF4301"/>
    <w:rsid w:val="00FF4EB9"/>
    <w:rsid w:val="00FF5E35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color w:val="000000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479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47984"/>
    <w:rPr>
      <w:rFonts w:cs="Tahoma" w:hAnsi="Tahoma" w:ascii="Tahoma"/>
      <w:noProof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3F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F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FD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F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F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color w:val="00000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479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47984"/>
    <w:rPr>
      <w:rFonts w:ascii="Tahoma" w:cs="Tahoma" w:hAnsi="Tahoma"/>
      <w:noProof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3F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F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FD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F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F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St-1067/2017</izvorni_sadrzaj>
    <derivirana_varijabla naziv="DomainObject.Predmet.OznakaBroj_1">St-1067/2017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EURO ISPUH, d.o.o. - u stečaju</izvorni_sadrzaj>
    <derivirana_varijabla naziv="DomainObject.Predmet.ProtustrankaFormated_1">  Stečajna masa iza EURO ISPUH, d.o.o. - u stečaju</derivirana_varijabla>
  </DomainObject.Predmet.ProtustrankaFormated>
  <DomainObject.Predmet.ProtustrankaFormatedOIB>
    <izvorni_sadrzaj>  Stečajna masa iza EURO ISPUH, d.o.o. - u stečaju, OIB 19178523746</izvorni_sadrzaj>
    <derivirana_varijabla naziv="DomainObject.Predmet.ProtustrankaFormatedOIB_1">  Stečajna masa iza EURO ISPUH, d.o.o. - u stečaju, OIB 19178523746</derivirana_varijabla>
  </DomainObject.Predmet.ProtustrankaFormatedOIB>
  <DomainObject.Predmet.ProtustrankaFormatedWithAdress>
    <izvorni_sadrzaj> Stečajna masa iza EURO ISPUH, d.o.o. - u stečaju,  II. Praćanska 6a, 10000 Zagreb</izvorni_sadrzaj>
    <derivirana_varijabla naziv="DomainObject.Predmet.ProtustrankaFormatedWithAdress_1"> Stečajna masa iza EURO ISPUH, d.o.o. - u stečaju,  II. Praćanska 6a, 10000 Zagreb</derivirana_varijabla>
  </DomainObject.Predmet.ProtustrankaFormatedWithAdress>
  <DomainObject.Predmet.ProtustrankaFormatedWithAdressOIB>
    <izvorni_sadrzaj> Stečajna masa iza EURO ISPUH, d.o.o. - u stečaju, OIB 19178523746,  II. Praćanska 6a, 10000 Zagreb</izvorni_sadrzaj>
    <derivirana_varijabla naziv="DomainObject.Predmet.ProtustrankaFormatedWithAdressOIB_1"> Stečajna masa iza EURO ISPUH, d.o.o. - u stečaju, OIB 19178523746,  II. Praćanska 6a, 10000 Zagreb</derivirana_varijabla>
  </DomainObject.Predmet.ProtustrankaFormatedWithAdressOIB>
  <DomainObject.Predmet.ProtustrankaWithAdress>
    <izvorni_sadrzaj>Stečajna masa iza EURO ISPUH, d.o.o. - u stečaju  II. Praćanska 6a, 10000 Zagreb</izvorni_sadrzaj>
    <derivirana_varijabla naziv="DomainObject.Predmet.ProtustrankaWithAdress_1">Stečajna masa iza EURO ISPUH, d.o.o. - u stečaju  II. Praćanska 6a, 10000 Zagreb</derivirana_varijabla>
  </DomainObject.Predmet.ProtustrankaWithAdress>
  <DomainObject.Predmet.ProtustrankaWithAdressOIB>
    <izvorni_sadrzaj>Stečajna masa iza EURO ISPUH, d.o.o. - u stečaju, OIB 19178523746,  II. Praćanska 6a, 10000 Zagreb</izvorni_sadrzaj>
    <derivirana_varijabla naziv="DomainObject.Predmet.ProtustrankaWithAdressOIB_1">Stečajna masa iza EURO ISPUH, d.o.o. - u stečaju, OIB 19178523746,  II. Praćanska 6a, 10000 Zagreb</derivirana_varijabla>
  </DomainObject.Predmet.ProtustrankaWithAdressOIB>
  <DomainObject.Predmet.ProtustrankaNazivFormated>
    <izvorni_sadrzaj>Stečajna masa iza EURO ISPUH, d.o.o. - u stečaju</izvorni_sadrzaj>
    <derivirana_varijabla naziv="DomainObject.Predmet.ProtustrankaNazivFormated_1">Stečajna masa iza EURO ISPUH, d.o.o. - u stečaju</derivirana_varijabla>
  </DomainObject.Predmet.ProtustrankaNazivFormated>
  <DomainObject.Predmet.ProtustrankaNazivFormatedOIB>
    <izvorni_sadrzaj>Stečajna masa iza EURO ISPUH, d.o.o. - u stečaju, OIB 19178523746</izvorni_sadrzaj>
    <derivirana_varijabla naziv="DomainObject.Predmet.ProtustrankaNazivFormatedOIB_1">Stečajna masa iza EURO ISPUH, d.o.o. - u stečaju, OIB 19178523746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 ISPUH d.o.o. za trgovinu, ugostiteljstvo i usluge; REPUBLIKA HRVATSKA, MINISTARSVO FINANCIJA</izvorni_sadrzaj>
    <derivirana_varijabla naziv="DomainObject.Predmet.StrankaFormated_1">  EURO ISPUH d.o.o. za trgovinu, ugostiteljstvo i usluge; REPUBLIKA HRVATSKA, MINISTARSVO FINANCIJA</derivirana_varijabla>
  </DomainObject.Predmet.StrankaFormated>
  <DomainObject.Predmet.StrankaFormatedOIB>
    <izvorni_sadrzaj>  EURO ISPUH d.o.o. za trgovinu, ugostiteljstvo i usluge, OIB 48093305242; REPUBLIKA HRVATSKA, MINISTARSVO FINANCIJA, OIB 18683136487</izvorni_sadrzaj>
    <derivirana_varijabla naziv="DomainObject.Predmet.StrankaFormatedOIB_1">  EURO ISPUH d.o.o. za trgovinu, ugostiteljstvo i usluge, OIB 48093305242; REPUBLIKA HRVATSKA, MINISTARSVO FINANCIJA, OIB 18683136487</derivirana_varijabla>
  </DomainObject.Predmet.StrankaFormatedOIB>
  <DomainObject.Predmet.StrankaFormatedWithAdress>
    <izvorni_sadrzaj> EURO ISPUH d.o.o. za trgovinu, ugostiteljstvo i usluge, VITEZIĆEVA 1/A, 10000 Zagreb; REPUBLIKA HRVATSKA, MINISTARSVO FINANCIJA</izvorni_sadrzaj>
    <derivirana_varijabla naziv="DomainObject.Predmet.StrankaFormatedWithAdress_1"> EURO ISPUH d.o.o. za trgovinu, ugostiteljstvo i usluge, VITEZIĆEVA 1/A, 10000 Zagreb; REPUBLIKA HRVATSKA, MINISTARSVO FINANCIJA</derivirana_varijabla>
  </DomainObject.Predmet.StrankaFormatedWithAdress>
  <DomainObject.Predmet.StrankaFormatedWithAdressOIB>
    <izvorni_sadrzaj> EURO ISPUH d.o.o. za trgovinu, ugostiteljstvo i usluge, OIB 48093305242, VITEZIĆEVA 1/A, 10000 Zagreb; REPUBLIKA HRVATSKA, MINISTARSVO FINANCIJA, OIB 18683136487</izvorni_sadrzaj>
    <derivirana_varijabla naziv="DomainObject.Predmet.StrankaFormatedWithAdressOIB_1"> EURO ISPUH d.o.o. za trgovinu, ugostiteljstvo i usluge, OIB 48093305242, VITEZIĆEVA 1/A, 10000 Zagreb; REPUBLIKA HRVATSKA, MINISTARSVO FINANCIJA, OIB 18683136487</derivirana_varijabla>
  </DomainObject.Predmet.StrankaFormatedWithAdressOIB>
  <DomainObject.Predmet.StrankaWithAdress>
    <izvorni_sadrzaj>EURO ISPUH d.o.o. za trgovinu, ugostiteljstvo i usluge VITEZIĆEVA 1/A,10000 Zagreb,REPUBLIKA HRVATSKA, MINISTARSVO FINANCIJA </izvorni_sadrzaj>
    <derivirana_varijabla naziv="DomainObject.Predmet.StrankaWithAdress_1">EURO ISPUH d.o.o. za trgovinu, ugostiteljstvo i usluge VITEZIĆEVA 1/A,10000 Zagreb,REPUBLIKA HRVATSKA, MINISTARSVO FINANCIJA </derivirana_varijabla>
  </DomainObject.Predmet.StrankaWithAdress>
  <DomainObject.Predmet.StrankaWithAdressOIB>
    <izvorni_sadrzaj>EURO ISPUH d.o.o. za trgovinu, ugostiteljstvo i usluge, OIB 48093305242, VITEZIĆEVA 1/A,10000 Zagreb,REPUBLIKA HRVATSKA, MINISTARSVO FINANCIJA, OIB 18683136487</izvorni_sadrzaj>
    <derivirana_varijabla naziv="DomainObject.Predmet.StrankaWithAdressOIB_1">EURO ISPUH d.o.o. za trgovinu, ugostiteljstvo i usluge, OIB 48093305242, VITEZIĆEVA 1/A,10000 Zagreb,REPUBLIKA HRVATSKA, MINISTARSVO FINANCIJA, OIB 18683136487</derivirana_varijabla>
  </DomainObject.Predmet.StrankaWithAdressOIB>
  <DomainObject.Predmet.StrankaNazivFormated>
    <izvorni_sadrzaj>EURO ISPUH d.o.o. za trgovinu, ugostiteljstvo i usluge,REPUBLIKA HRVATSKA, MINISTARSVO FINANCIJA</izvorni_sadrzaj>
    <derivirana_varijabla naziv="DomainObject.Predmet.StrankaNazivFormated_1">EURO ISPUH d.o.o. za trgovinu, ugostiteljstvo i usluge,REPUBLIKA HRVATSKA, MINISTARSVO FINANCIJA</derivirana_varijabla>
  </DomainObject.Predmet.StrankaNazivFormated>
  <DomainObject.Predmet.StrankaNazivFormatedOIB>
    <izvorni_sadrzaj>EURO ISPUH d.o.o. za trgovinu, ugostiteljstvo i usluge, OIB 48093305242,REPUBLIKA HRVATSKA, MINISTARSVO FINANCIJA, OIB 18683136487</izvorni_sadrzaj>
    <derivirana_varijabla naziv="DomainObject.Predmet.StrankaNazivFormatedOIB_1">EURO ISPUH d.o.o. za trgovinu, ugostiteljstvo i usluge, OIB 48093305242,REPUBLIKA HRVATSKA, MINISTARSVO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EURO ISPUH d.o.o. za trgovinu, ugostiteljstvo i usluge</item>
      <item>REPUBLIKA HRVATSKA, MINISTARSVO FINANCIJA</item>
    </izvorni_sadrzaj>
    <derivirana_varijabla naziv="DomainObject.Predmet.StrankaListFormated_1">
      <item>EURO ISPUH d.o.o. za trgovinu, ugostiteljstvo i usluge</item>
      <item>REPUBLIKA HRVATSKA, MINISTARSVO FINANCIJA</item>
    </derivirana_varijabla>
  </DomainObject.Predmet.StrankaListFormated>
  <DomainObject.Predmet.StrankaListFormatedOIB>
    <izvorni_sadrzaj>
      <item>EURO ISPUH d.o.o. za trgovinu, ugostiteljstvo i usluge, OIB 48093305242</item>
      <item>REPUBLIKA HRVATSKA, MINISTARSVO FINANCIJA, OIB 18683136487</item>
    </izvorni_sadrzaj>
    <derivirana_varijabla naziv="DomainObject.Predmet.StrankaListFormatedOIB_1">
      <item>EURO ISPUH d.o.o. za trgovinu, ugostiteljstvo i usluge, OIB 48093305242</item>
      <item>REPUBLIKA HRVATSKA, MINISTARSVO FINANCIJA, OIB 18683136487</item>
    </derivirana_varijabla>
  </DomainObject.Predmet.StrankaListFormatedOIB>
  <DomainObject.Predmet.StrankaListFormatedWithAdress>
    <izvorni_sadrzaj>
      <item>EURO ISPUH d.o.o. za trgovinu, ugostiteljstvo i usluge, VITEZIĆEVA 1/A, 10000 Zagreb</item>
      <item>REPUBLIKA HRVATSKA, MINISTARSVO FINANCIJA</item>
    </izvorni_sadrzaj>
    <derivirana_varijabla naziv="DomainObject.Predmet.StrankaListFormatedWithAdress_1">
      <item>EURO ISPUH d.o.o. za trgovinu, ugostiteljstvo i usluge, VITEZIĆEVA 1/A, 10000 Zagreb</item>
      <item>REPUBLIKA HRVATSKA, MINISTARSVO FINANCIJA</item>
    </derivirana_varijabla>
  </DomainObject.Predmet.StrankaListFormatedWithAdress>
  <DomainObject.Predmet.StrankaListFormatedWithAdressOIB>
    <izvorni_sadrzaj>
      <item>EURO ISPUH d.o.o. za trgovinu, ugostiteljstvo i usluge, OIB 48093305242, VITEZIĆEVA 1/A, 10000 Zagreb</item>
      <item>REPUBLIKA HRVATSKA, MINISTARSVO FINANCIJA, OIB 18683136487</item>
    </izvorni_sadrzaj>
    <derivirana_varijabla naziv="DomainObject.Predmet.StrankaListFormatedWithAdressOIB_1">
      <item>EURO ISPUH d.o.o. za trgovinu, ugostiteljstvo i usluge, OIB 48093305242, VITEZIĆEVA 1/A, 10000 Zagreb</item>
      <item>REPUBLIKA HRVATSKA, MINISTARSVO FINANCIJA, OIB 18683136487</item>
    </derivirana_varijabla>
  </DomainObject.Predmet.StrankaListFormatedWithAdressOIB>
  <DomainObject.Predmet.StrankaListNazivFormated>
    <izvorni_sadrzaj>
      <item>EURO ISPUH d.o.o. za trgovinu, ugostiteljstvo i usluge</item>
      <item>REPUBLIKA HRVATSKA, MINISTARSVO FINANCIJA</item>
    </izvorni_sadrzaj>
    <derivirana_varijabla naziv="DomainObject.Predmet.StrankaListNazivFormated_1">
      <item>EURO ISPUH d.o.o. za trgovinu, ugostiteljstvo i usluge</item>
      <item>REPUBLIKA HRVATSKA, MINISTARSVO FINANCIJA</item>
    </derivirana_varijabla>
  </DomainObject.Predmet.StrankaListNazivFormated>
  <DomainObject.Predmet.StrankaListNazivFormatedOIB>
    <izvorni_sadrzaj>
      <item>EURO ISPUH d.o.o. za trgovinu, ugostiteljstvo i usluge, OIB 48093305242</item>
      <item>REPUBLIKA HRVATSKA, MINISTARSVO FINANCIJA, OIB 18683136487</item>
    </izvorni_sadrzaj>
    <derivirana_varijabla naziv="DomainObject.Predmet.StrankaListNazivFormatedOIB_1">
      <item>EURO ISPUH d.o.o. za trgovinu, ugostiteljstvo i usluge, OIB 48093305242</item>
      <item>REPUBLIKA HRVATSKA, MINISTARSVO FINANCIJA, OIB 18683136487</item>
    </derivirana_varijabla>
  </DomainObject.Predmet.StrankaListNazivFormatedOIB>
  <DomainObject.Predmet.ProtuStrankaListFormated>
    <izvorni_sadrzaj>
      <item>Stečajna masa iza EURO ISPUH, d.o.o. - u stečaju</item>
    </izvorni_sadrzaj>
    <derivirana_varijabla naziv="DomainObject.Predmet.ProtuStrankaListFormated_1">
      <item>Stečajna masa iza EURO ISPUH, d.o.o. - u stečaju</item>
    </derivirana_varijabla>
  </DomainObject.Predmet.ProtuStrankaListFormated>
  <DomainObject.Predmet.ProtuStrankaListFormatedOIB>
    <izvorni_sadrzaj>
      <item>Stečajna masa iza EURO ISPUH, d.o.o. - u stečaju, OIB 19178523746</item>
    </izvorni_sadrzaj>
    <derivirana_varijabla naziv="DomainObject.Predmet.ProtuStrankaListFormatedOIB_1">
      <item>Stečajna masa iza EURO ISPUH, d.o.o. - u stečaju, OIB 19178523746</item>
    </derivirana_varijabla>
  </DomainObject.Predmet.ProtuStrankaListFormatedOIB>
  <DomainObject.Predmet.ProtuStrankaListFormatedWithAdress>
    <izvorni_sadrzaj>
      <item>Stečajna masa iza EURO ISPUH, d.o.o. - u stečaju,  II. Praćanska 6a, 10000 Zagreb</item>
    </izvorni_sadrzaj>
    <derivirana_varijabla naziv="DomainObject.Predmet.ProtuStrankaListFormatedWithAdress_1">
      <item>Stečajna masa iza EURO ISPUH, d.o.o. - u stečaju,  II. Praćanska 6a, 10000 Zagreb</item>
    </derivirana_varijabla>
  </DomainObject.Predmet.ProtuStrankaListFormatedWithAdress>
  <DomainObject.Predmet.ProtuStrankaListFormatedWithAdressOIB>
    <izvorni_sadrzaj>
      <item>Stečajna masa iza EURO ISPUH, d.o.o. - u stečaju, OIB 19178523746,  II. Praćanska 6a, 10000 Zagreb</item>
    </izvorni_sadrzaj>
    <derivirana_varijabla naziv="DomainObject.Predmet.ProtuStrankaListFormatedWithAdressOIB_1">
      <item>Stečajna masa iza EURO ISPUH, d.o.o. - u stečaju, OIB 19178523746,  II. Praćanska 6a, 10000 Zagreb</item>
    </derivirana_varijabla>
  </DomainObject.Predmet.ProtuStrankaListFormatedWithAdressOIB>
  <DomainObject.Predmet.ProtuStrankaListNazivFormated>
    <izvorni_sadrzaj>
      <item>Stečajna masa iza EURO ISPUH, d.o.o. - u stečaju</item>
    </izvorni_sadrzaj>
    <derivirana_varijabla naziv="DomainObject.Predmet.ProtuStrankaListNazivFormated_1">
      <item>Stečajna masa iza EURO ISPUH, d.o.o. - u stečaju</item>
    </derivirana_varijabla>
  </DomainObject.Predmet.ProtuStrankaListNazivFormated>
  <DomainObject.Predmet.ProtuStrankaListNazivFormatedOIB>
    <izvorni_sadrzaj>
      <item>Stečajna masa iza EURO ISPUH, d.o.o. - u stečaju, OIB 19178523746</item>
    </izvorni_sadrzaj>
    <derivirana_varijabla naziv="DomainObject.Predmet.ProtuStrankaListNazivFormatedOIB_1">
      <item>Stečajna masa iza EURO ISPUH, d.o.o. - u stečaju, OIB 19178523746</item>
    </derivirana_varijabla>
  </DomainObject.Predmet.ProtuStrankaListNazivFormatedOIB>
  <DomainObject.Predmet.OstaliListFormated>
    <izvorni_sadrzaj>
      <item>VLADIMIR MODRIĆ</item>
      <item>Milan Kanjer</item>
    </izvorni_sadrzaj>
    <derivirana_varijabla naziv="DomainObject.Predmet.OstaliListFormated_1">
      <item>VLADIMIR MODRIĆ</item>
      <item>Milan Kanjer</item>
    </derivirana_varijabla>
  </DomainObject.Predmet.OstaliListFormated>
  <DomainObject.Predmet.OstaliListFormatedOIB>
    <izvorni_sadrzaj>
      <item>VLADIMIR MODRIĆ</item>
      <item>Milan Kanjer, OIB 19841318135</item>
    </izvorni_sadrzaj>
    <derivirana_varijabla naziv="DomainObject.Predmet.OstaliListFormatedOIB_1">
      <item>VLADIMIR MODRIĆ</item>
      <item>Milan Kanjer, OIB 19841318135</item>
    </derivirana_varijabla>
  </DomainObject.Predmet.OstaliListFormatedOIB>
  <DomainObject.Predmet.OstaliListFormatedWithAdress>
    <izvorni_sadrzaj>
      <item>VLADIMIR MODRIĆ, MARTIĆEVA 47, 10000 Zagreb</item>
      <item>Milan Kanjer, II. Praćanska  6a, 10000 Zagreb</item>
    </izvorni_sadrzaj>
    <derivirana_varijabla naziv="DomainObject.Predmet.OstaliListFormatedWithAdress_1">
      <item>VLADIMIR MODRIĆ, MARTIĆEVA 47, 10000 Zagreb</item>
      <item>Milan Kanjer, II. Praćanska  6a, 10000 Zagreb</item>
    </derivirana_varijabla>
  </DomainObject.Predmet.OstaliListFormatedWithAdress>
  <DomainObject.Predmet.OstaliListFormatedWithAdressOIB>
    <izvorni_sadrzaj>
      <item>VLADIMIR MODRIĆ, MARTIĆEVA 47, 10000 Zagreb</item>
      <item>Milan Kanjer, OIB 19841318135, II. Praćanska  6a, 10000 Zagreb</item>
    </izvorni_sadrzaj>
    <derivirana_varijabla naziv="DomainObject.Predmet.OstaliListFormatedWithAdressOIB_1">
      <item>VLADIMIR MODRIĆ, MARTIĆEVA 47, 10000 Zagreb</item>
      <item>Milan Kanjer, OIB 19841318135, II. Praćanska  6a, 10000 Zagreb</item>
    </derivirana_varijabla>
  </DomainObject.Predmet.OstaliListFormatedWithAdressOIB>
  <DomainObject.Predmet.OstaliListNazivFormated>
    <izvorni_sadrzaj>
      <item>VLADIMIR MODRIĆ</item>
      <item>Milan Kanjer</item>
    </izvorni_sadrzaj>
    <derivirana_varijabla naziv="DomainObject.Predmet.OstaliListNazivFormated_1">
      <item>VLADIMIR MODRIĆ</item>
      <item>Milan Kanjer</item>
    </derivirana_varijabla>
  </DomainObject.Predmet.OstaliListNazivFormated>
  <DomainObject.Predmet.OstaliListNazivFormatedOIB>
    <izvorni_sadrzaj>
      <item>VLADIMIR MODRIĆ</item>
      <item>Milan Kanjer, OIB 19841318135</item>
    </izvorni_sadrzaj>
    <derivirana_varijabla naziv="DomainObject.Predmet.OstaliListNazivFormatedOIB_1">
      <item>VLADIMIR MODRIĆ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 ISPUH d.o.o. za trgovinu, ugostiteljstvo i usluge i dr.</izvorni_sadrzaj>
    <derivirana_varijabla naziv="DomainObject.Predmet.StrankaIDrugi_1">EURO ISPUH d.o.o. za trgovinu, ugostiteljstvo i usluge i dr.</derivirana_varijabla>
  </DomainObject.Predmet.StrankaIDrugi>
  <DomainObject.Predmet.ProtustrankaIDrugi>
    <izvorni_sadrzaj>Stečajna masa iza EURO ISPUH, d.o.o. - u stečaju</izvorni_sadrzaj>
    <derivirana_varijabla naziv="DomainObject.Predmet.ProtustrankaIDrugi_1">Stečajna masa iza EURO ISPUH, d.o.o. - u stečaju</derivirana_varijabla>
  </DomainObject.Predmet.ProtustrankaIDrugi>
  <DomainObject.Predmet.StrankaIDrugiAdressOIB>
    <izvorni_sadrzaj>EURO ISPUH d.o.o. za trgovinu, ugostiteljstvo i usluge, OIB 48093305242, VITEZIĆEVA 1/A, 10000 Zagreb i dr.</izvorni_sadrzaj>
    <derivirana_varijabla naziv="DomainObject.Predmet.StrankaIDrugiAdressOIB_1">EURO ISPUH d.o.o. za trgovinu, ugostiteljstvo i usluge, OIB 48093305242, VITEZIĆEVA 1/A, 10000 Zagreb i dr.</derivirana_varijabla>
  </DomainObject.Predmet.StrankaIDrugiAdressOIB>
  <DomainObject.Predmet.ProtustrankaIDrugiAdressOIB>
    <izvorni_sadrzaj>Stečajna masa iza EURO ISPUH, d.o.o. - u stečaju, OIB 19178523746,  II. Praćanska 6a, 10000 Zagreb</izvorni_sadrzaj>
    <derivirana_varijabla naziv="DomainObject.Predmet.ProtustrankaIDrugiAdressOIB_1">Stečajna masa iza EURO ISPUH, d.o.o. - u stečaju, OIB 19178523746,  II. Praćanska 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ISPUH d.o.o. za trgovinu, ugostiteljstvo i usluge</item>
      <item>Stečajna masa iza EURO ISPUH, d.o.o. - u stečaju</item>
      <item>REPUBLIKA HRVATSKA, MINISTARSVO FINANCIJA</item>
      <item>VLADIMIR MODRIĆ</item>
      <item>Milan Kanjer</item>
    </izvorni_sadrzaj>
    <derivirana_varijabla naziv="DomainObject.Predmet.SudioniciListNaziv_1">
      <item>EURO ISPUH d.o.o. za trgovinu, ugostiteljstvo i usluge</item>
      <item>Stečajna masa iza EURO ISPUH, d.o.o. - u stečaju</item>
      <item>REPUBLIKA HRVATSKA, MINISTARSVO FINANCIJA</item>
      <item>VLADIMIR MODRIĆ</item>
      <item>Milan Kanjer</item>
    </derivirana_varijabla>
  </DomainObject.Predmet.SudioniciListNaziv>
  <DomainObject.Predmet.SudioniciListAdressOIB>
    <izvorni_sadrzaj>
      <item>EURO ISPUH d.o.o. za trgovinu, ugostiteljstvo i usluge, OIB 48093305242, VITEZIĆEVA 1/A,10000 Zagreb</item>
      <item>Stečajna masa iza EURO ISPUH, d.o.o. - u stečaju, OIB 19178523746,  II. Praćanska 6a,10000 Zagreb</item>
      <item>REPUBLIKA HRVATSKA, MINISTARSVO FINANCIJA, OIB 18683136487</item>
      <item>VLADIMIR MODRIĆ, MARTIĆEVA 47,10000 Zagreb</item>
      <item>Milan Kanjer, OIB 19841318135, II. Praćanska  6a,10000 Zagreb</item>
    </izvorni_sadrzaj>
    <derivirana_varijabla naziv="DomainObject.Predmet.SudioniciListAdressOIB_1">
      <item>EURO ISPUH d.o.o. za trgovinu, ugostiteljstvo i usluge, OIB 48093305242, VITEZIĆEVA 1/A,10000 Zagreb</item>
      <item>Stečajna masa iza EURO ISPUH, d.o.o. - u stečaju, OIB 19178523746,  II. Praćanska 6a,10000 Zagreb</item>
      <item>REPUBLIKA HRVATSKA, MINISTARSVO FINANCIJA, OIB 18683136487</item>
      <item>VLADIMIR MODRIĆ, MARTIĆEVA 47,10000 Zagreb</item>
      <item>Milan Kanjer, OIB 19841318135, II. Praćanska 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48093305242</item>
      <item>, OIB 19178523746</item>
      <item>, OIB 18683136487</item>
      <item>, OIB null</item>
      <item>, OIB 19841318135</item>
    </izvorni_sadrzaj>
    <derivirana_varijabla naziv="DomainObject.Predmet.SudioniciListNazivOIB_1">
      <item>, OIB 48093305242</item>
      <item>, OIB 19178523746</item>
      <item>, OIB 18683136487</item>
      <item>, OIB null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169</properties:Words>
  <properties:Characters>774</properties:Characters>
  <properties:Lines>30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2017-05-04T08:27:00Z</dcterms:created>
  <dc:creator>malenicav</dc:creator>
  <cp:lastModifiedBy>Kristina Švajger</cp:lastModifiedBy>
  <cp:lastPrinted>2017-05-04T08:30:00Z</cp:lastPrinted>
  <dcterms:modified xmlns:xsi="http://www.w3.org/2001/XMLSchema-instance" xsi:type="dcterms:W3CDTF">2017-05-04T08:30:00Z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