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c43b" w14:paraId="956c43b" w:rsidRDefault="00C74E40" w:rsidP="00C74E40" w:rsidR="00C74E4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4E40" w:rsidP="00C74E40" w:rsidR="00C74E40" w:rsidRPr="00407EE7">
      <w:pPr>
        <w:jc w:val="both"/>
        <w:rPr>
          <w:b/>
        </w:rPr>
      </w:pPr>
      <w:r w:rsidRPr="00407EE7">
        <w:rPr>
          <w:b/>
        </w:rPr>
        <w:t xml:space="preserve">                                                                                                                                          </w:t>
      </w:r>
    </w:p>
    <w:p w:rsidRDefault="00C74E40" w:rsidP="00C74E40" w:rsidR="00C74E40" w:rsidRPr="00407EE7">
      <w:r w:rsidRPr="00407EE7">
        <w:t xml:space="preserve">  REPUBLIKA HRVATSKA</w:t>
      </w:r>
    </w:p>
    <w:p w:rsidRDefault="00C74E40" w:rsidP="00C74E40" w:rsidR="00C74E40" w:rsidRPr="00407EE7">
      <w:r w:rsidRPr="00407EE7">
        <w:t xml:space="preserve">   Trgovački sud u Zagrebu</w:t>
      </w:r>
    </w:p>
    <w:p w:rsidRDefault="00C74E40" w:rsidP="00C74E40" w:rsidR="00C74E40" w:rsidRPr="00407EE7">
      <w:pPr>
        <w:rPr>
          <w:b/>
        </w:rPr>
      </w:pPr>
      <w:r w:rsidRPr="00407EE7">
        <w:t xml:space="preserve">     Zagreb, Amruševa 2/II                                                     </w:t>
      </w:r>
      <w:r w:rsidR="00D40627">
        <w:t xml:space="preserve">                       </w:t>
      </w:r>
      <w:r w:rsidRPr="00407EE7">
        <w:t>72 St-</w:t>
      </w:r>
      <w:r w:rsidR="00D40627">
        <w:t>977/2011-174</w:t>
      </w:r>
    </w:p>
    <w:p w:rsidRDefault="00C74E40" w:rsidP="00C74E40" w:rsidR="00C74E40">
      <w:pPr>
        <w:ind w:firstLine="708" w:left="2124"/>
      </w:pPr>
      <w:r>
        <w:t xml:space="preserve">     REPUBLIKA HRVATSKA</w:t>
      </w:r>
    </w:p>
    <w:p w:rsidRDefault="00C74E40" w:rsidP="00C74E40" w:rsidR="00C74E40" w:rsidRPr="00EF05F3">
      <w:pPr>
        <w:jc w:val="center"/>
      </w:pPr>
      <w:r w:rsidRPr="00EF05F3">
        <w:t xml:space="preserve">Z A K LJ U Č A K </w:t>
      </w:r>
      <w:r w:rsidRPr="00EF05F3">
        <w:tab/>
      </w:r>
    </w:p>
    <w:p w:rsidRDefault="00C74E40" w:rsidP="00C74E40" w:rsidR="00C74E40" w:rsidRPr="00407EE7">
      <w:pPr>
        <w:jc w:val="center"/>
        <w:rPr>
          <w:b/>
        </w:rPr>
      </w:pPr>
    </w:p>
    <w:p w:rsidRDefault="00C74E40" w:rsidP="00C74E40" w:rsidR="00C74E40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57282201514, MBS: 080049819, dana 13. studenoga 2017. godine</w:t>
      </w:r>
    </w:p>
    <w:p w:rsidRDefault="0049252C" w:rsidP="0058716C" w:rsidR="0049252C">
      <w:pPr>
        <w:jc w:val="center"/>
        <w:rPr>
          <w:b/>
        </w:rPr>
      </w:pPr>
    </w:p>
    <w:p w:rsidRDefault="0058716C" w:rsidP="0058716C" w:rsidR="0058716C" w:rsidRPr="009334C3">
      <w:pPr>
        <w:jc w:val="center"/>
      </w:pPr>
      <w:r w:rsidRPr="009334C3">
        <w:t>z a k l j u č i o   j e</w:t>
      </w:r>
    </w:p>
    <w:p w:rsidRDefault="00E4722A" w:rsidP="00E4722A" w:rsidR="00E4722A">
      <w:pPr>
        <w:jc w:val="both"/>
        <w:rPr>
          <w:b/>
        </w:rPr>
      </w:pPr>
    </w:p>
    <w:p w:rsidRDefault="00E4722A" w:rsidP="009C7FA6" w:rsidR="00C74E40">
      <w:pPr>
        <w:jc w:val="both"/>
      </w:pPr>
      <w:r w:rsidRPr="00E4722A">
        <w:t>Nalaže se računovodstvu Trgovačkog suda u Zagrebu, iznos od</w:t>
      </w:r>
      <w:r w:rsidR="00C74E40">
        <w:t>:</w:t>
      </w:r>
    </w:p>
    <w:p w:rsidRDefault="00C74E40" w:rsidP="009C7FA6" w:rsidR="00C74E40">
      <w:pPr>
        <w:jc w:val="both"/>
      </w:pPr>
    </w:p>
    <w:p w:rsidRDefault="00C74E40" w:rsidP="00C74E40" w:rsidR="00C74E40">
      <w:pPr>
        <w:jc w:val="both"/>
      </w:pPr>
      <w:r>
        <w:t>-</w:t>
      </w:r>
      <w:r>
        <w:tab/>
        <w:t xml:space="preserve">39.826,56 kuna i </w:t>
      </w:r>
    </w:p>
    <w:p w:rsidRDefault="00C74E40" w:rsidP="00C74E40" w:rsidR="00C74E40">
      <w:pPr>
        <w:jc w:val="both"/>
      </w:pPr>
      <w:r>
        <w:t>-</w:t>
      </w:r>
      <w:r>
        <w:tab/>
        <w:t>406.379,63 kuna</w:t>
      </w:r>
    </w:p>
    <w:p w:rsidRDefault="00C74E40" w:rsidP="009C7FA6" w:rsidR="00C74E40">
      <w:pPr>
        <w:jc w:val="both"/>
      </w:pPr>
    </w:p>
    <w:p w:rsidRDefault="00E4722A" w:rsidP="0098152E" w:rsidR="00E4722A" w:rsidRPr="00E4722A">
      <w:pPr>
        <w:rPr>
          <w:b/>
        </w:rPr>
      </w:pPr>
      <w:r w:rsidRPr="00E4722A">
        <w:t xml:space="preserve">prebaciti na račun stečajnog vjerovnika </w:t>
      </w:r>
      <w:r w:rsidR="0098152E">
        <w:t>Republika Hrvatska, Ministarstvo financija</w:t>
      </w:r>
      <w:r w:rsidR="009C7FA6" w:rsidRPr="009C7FA6">
        <w:rPr>
          <w:b/>
        </w:rPr>
        <w:t>,</w:t>
      </w:r>
      <w:r w:rsidR="0098152E" w:rsidRPr="00E4722A">
        <w:rPr>
          <w:b/>
        </w:rPr>
        <w:t xml:space="preserve"> </w:t>
      </w:r>
    </w:p>
    <w:p w:rsidRDefault="00E4722A" w:rsidP="00E4722A" w:rsidR="00E4722A" w:rsidRPr="00E4722A">
      <w:pPr>
        <w:jc w:val="both"/>
        <w:rPr>
          <w:b/>
        </w:rPr>
      </w:pPr>
    </w:p>
    <w:p w:rsidRDefault="00E4722A" w:rsidP="00E4722A" w:rsidR="009C7FA6">
      <w:pPr>
        <w:jc w:val="both"/>
        <w:rPr>
          <w:b/>
        </w:rPr>
      </w:pPr>
      <w:r w:rsidRPr="00E4722A">
        <w:rPr>
          <w:b/>
        </w:rPr>
        <w:t xml:space="preserve">IBAN: </w:t>
      </w:r>
      <w:r w:rsidR="0098152E">
        <w:rPr>
          <w:b/>
        </w:rPr>
        <w:t>HR 1210010051863000160</w:t>
      </w:r>
    </w:p>
    <w:p w:rsidRDefault="009C7FA6" w:rsidP="00E4722A" w:rsidR="00E4722A" w:rsidRPr="00E4722A">
      <w:pPr>
        <w:jc w:val="both"/>
        <w:rPr>
          <w:b/>
        </w:rPr>
      </w:pPr>
      <w:r>
        <w:rPr>
          <w:b/>
        </w:rPr>
        <w:t>MODEL:</w:t>
      </w:r>
      <w:r w:rsidR="0098152E">
        <w:rPr>
          <w:b/>
        </w:rPr>
        <w:t xml:space="preserve"> HR68</w:t>
      </w:r>
    </w:p>
    <w:p w:rsidRDefault="009C7FA6" w:rsidP="00E4722A" w:rsidR="00E4722A" w:rsidRPr="00E4722A">
      <w:pPr>
        <w:jc w:val="both"/>
        <w:rPr>
          <w:b/>
        </w:rPr>
      </w:pPr>
      <w:r>
        <w:rPr>
          <w:b/>
        </w:rPr>
        <w:t>POZIV NA BROJ</w:t>
      </w:r>
      <w:r w:rsidR="0098152E">
        <w:rPr>
          <w:b/>
        </w:rPr>
        <w:t xml:space="preserve"> ODOBRENJA</w:t>
      </w:r>
      <w:r>
        <w:rPr>
          <w:b/>
        </w:rPr>
        <w:t>:</w:t>
      </w:r>
      <w:r w:rsidR="0098152E">
        <w:rPr>
          <w:b/>
        </w:rPr>
        <w:t xml:space="preserve"> 4251-57282201514</w:t>
      </w:r>
    </w:p>
    <w:p w:rsidRDefault="00E4722A" w:rsidP="00180663" w:rsidR="00E4722A">
      <w:pPr>
        <w:ind w:firstLine="720" w:left="2880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D40627" w:rsidP="00B67B46" w:rsidR="00D40627">
      <w:pPr>
        <w:jc w:val="both"/>
      </w:pPr>
    </w:p>
    <w:p w:rsidRDefault="0098152E" w:rsidP="00D40627" w:rsidR="0098152E">
      <w:pPr>
        <w:ind w:firstLine="720"/>
        <w:jc w:val="both"/>
      </w:pPr>
      <w:r>
        <w:t xml:space="preserve">U ovosudnom postupku unovčene su nekretnine na kojoj je upisano razlučno pravo u korist </w:t>
      </w:r>
      <w:r w:rsidRPr="000A1F85">
        <w:t>Republika Hrvatska, Ministarstvo financija</w:t>
      </w:r>
      <w:r>
        <w:t>.</w:t>
      </w:r>
    </w:p>
    <w:p w:rsidRDefault="0098152E" w:rsidP="00B67B46" w:rsidR="0098152E">
      <w:pPr>
        <w:jc w:val="both"/>
      </w:pPr>
      <w:r>
        <w:tab/>
        <w:t>Rješenjima od 15.12.2016. i 11.5.2017. određen je iznos namirenja razlučnog vjerovnika, kako je to navedeno u izreci zaključka.</w:t>
      </w:r>
    </w:p>
    <w:p w:rsidRDefault="0098152E" w:rsidP="00B67B46" w:rsidR="00180663">
      <w:pPr>
        <w:ind w:firstLine="708"/>
        <w:jc w:val="both"/>
      </w:pPr>
      <w:r>
        <w:t xml:space="preserve">S obzirom da je potrebno namiriti RH u skladu s rješenjima od 15.12.2016. i 11.5.2017. te razlučnom vjerovniku doznačiti iznose od 39.826,56 i 406.379,63 kuna zaključkom suda od 11. listopada 2011. godine pozvan </w:t>
      </w:r>
      <w:r w:rsidR="00B67B46">
        <w:t xml:space="preserve">je </w:t>
      </w:r>
      <w:r>
        <w:t>razlučni vjerovnik RH na dostavu broja računa.</w:t>
      </w:r>
    </w:p>
    <w:p w:rsidRDefault="0098152E" w:rsidP="00B67B46" w:rsidR="0098152E">
      <w:pPr>
        <w:ind w:firstLine="708"/>
        <w:jc w:val="both"/>
      </w:pPr>
      <w:r>
        <w:t xml:space="preserve">Podneskom od 10.11.2017. godine RH zastupana po ŽDO Zagreb dostavila je broj računa na koji je potrebno </w:t>
      </w:r>
      <w:r w:rsidR="00B67B46">
        <w:t xml:space="preserve">izvršiti </w:t>
      </w:r>
      <w:r>
        <w:t>uplat</w:t>
      </w:r>
      <w:r w:rsidR="00B67B46">
        <w:t>u</w:t>
      </w:r>
      <w:r>
        <w:t>,</w:t>
      </w:r>
      <w:r w:rsidR="00B67B46">
        <w:t xml:space="preserve"> a sve kako</w:t>
      </w:r>
      <w:r>
        <w:t xml:space="preserve"> bi se namirio razlučni vjerovnik RH.</w:t>
      </w:r>
    </w:p>
    <w:p w:rsidRDefault="0098152E" w:rsidP="00B67B46" w:rsidR="0098152E" w:rsidRPr="007910B3">
      <w:pPr>
        <w:ind w:firstLine="708"/>
        <w:jc w:val="both"/>
      </w:pPr>
      <w:r>
        <w:t>Slijedom navedenoga odlučeno je kao u izreci.</w:t>
      </w:r>
    </w:p>
    <w:p w:rsidRDefault="00D40627" w:rsidP="00F33638" w:rsidR="00D40627">
      <w:pPr>
        <w:pStyle w:val="Tijeloteksta"/>
        <w:jc w:val="center"/>
      </w:pPr>
    </w:p>
    <w:p w:rsidRDefault="00F33638" w:rsidP="00F33638" w:rsidR="00F33638" w:rsidRPr="007910B3">
      <w:pPr>
        <w:pStyle w:val="Tijeloteksta"/>
        <w:jc w:val="center"/>
      </w:pPr>
      <w:r w:rsidRPr="007910B3">
        <w:t xml:space="preserve">U Zagrebu, </w:t>
      </w:r>
      <w:r w:rsidR="0098152E">
        <w:t>13</w:t>
      </w:r>
      <w:r w:rsidRPr="007910B3">
        <w:t>.</w:t>
      </w:r>
      <w:r w:rsidR="0098152E">
        <w:t xml:space="preserve"> studenoga</w:t>
      </w:r>
      <w:r w:rsidRPr="007910B3">
        <w:t xml:space="preserve"> 201</w:t>
      </w:r>
      <w:r w:rsidR="0098152E">
        <w:t>7</w:t>
      </w:r>
      <w:r w:rsidRPr="007910B3">
        <w:t xml:space="preserve">. </w:t>
      </w:r>
    </w:p>
    <w:p w:rsidRDefault="00F33638" w:rsidP="00597BE1" w:rsidR="00D40627">
      <w:pPr>
        <w:pStyle w:val="Podnaslov"/>
        <w:ind w:firstLine="708" w:left="4956"/>
      </w:pPr>
      <w:r w:rsidRPr="007910B3">
        <w:tab/>
      </w:r>
    </w:p>
    <w:p w:rsidRDefault="00D40627" w:rsidP="00E91121" w:rsidR="00D40627">
      <w:pPr>
        <w:pStyle w:val="Podnaslov"/>
        <w:ind w:firstLine="708" w:left="4956"/>
      </w:pPr>
    </w:p>
    <w:p w:rsidRDefault="00D40627" w:rsidP="00E91121" w:rsidR="00D40627">
      <w:pPr>
        <w:pStyle w:val="Podnaslov"/>
        <w:ind w:firstLine="708" w:left="4956"/>
      </w:pPr>
    </w:p>
    <w:p w:rsidRDefault="00D40627" w:rsidP="00E91121" w:rsidR="00D406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lastRenderedPageBreak/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40627" w:rsidP="00E91121" w:rsidR="00D406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40627" w:rsidP="00E91121" w:rsidR="00D406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0627" w:rsidP="00E91121" w:rsidR="00D4062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40627" w:rsidP="00E91121" w:rsidR="00D4062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40627" w:rsidP="00D40627" w:rsidR="00D4062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52ADC" w:rsidP="00D40627" w:rsidR="00352ADC">
      <w:pPr>
        <w:pStyle w:val="Tijeloteksta"/>
        <w:ind w:left="5760"/>
      </w:pPr>
    </w:p>
    <w:p w:rsidRDefault="00F33638" w:rsidP="00F33638" w:rsidR="00F33638" w:rsidRPr="007910B3">
      <w:pPr>
        <w:pStyle w:val="Tijeloteksta"/>
      </w:pPr>
      <w:r w:rsidRPr="007910B3">
        <w:t>UPUTA O PRAVNOM LIJEKU:</w:t>
      </w:r>
    </w:p>
    <w:p w:rsidRDefault="00F33638" w:rsidP="0049252C" w:rsidR="00B639DE">
      <w:pPr>
        <w:pStyle w:val="Tijeloteksta"/>
        <w:jc w:val="left"/>
      </w:pPr>
      <w:r w:rsidRPr="007910B3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7910B3">
          <w:t>11. st</w:t>
        </w:r>
      </w:smartTag>
      <w:r w:rsidRPr="007910B3">
        <w:t>.9. SZ )</w:t>
      </w:r>
    </w:p>
    <w:p w:rsidRDefault="00E4115A" w:rsidP="0049252C" w:rsidR="00E4115A">
      <w:pPr>
        <w:pStyle w:val="Tijeloteksta"/>
        <w:jc w:val="left"/>
      </w:pPr>
    </w:p>
    <w:p w:rsidRDefault="00E4115A" w:rsidP="0049252C" w:rsidR="00E4115A">
      <w:pPr>
        <w:pStyle w:val="Tijeloteksta"/>
        <w:jc w:val="left"/>
      </w:pPr>
    </w:p>
    <w:p w:rsidRDefault="00E4115A" w:rsidP="0049252C" w:rsidR="00E4115A" w:rsidRPr="001B0225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p w:rsidRDefault="00D40627" w:rsidP="0049252C" w:rsidR="00D40627">
      <w:pPr>
        <w:pStyle w:val="Tijeloteksta"/>
        <w:jc w:val="left"/>
      </w:pPr>
    </w:p>
    <w:sectPr w:rsidSect="0058716C" w:rsidR="00D40627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4AB" w:rsidR="002B54AB">
      <w:r>
        <w:separator/>
      </w:r>
    </w:p>
  </w:endnote>
  <w:endnote w:id="0" w:type="continuationSeparator">
    <w:p w:rsidRDefault="002B54AB" w:rsidR="002B5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4AB" w:rsidR="002B54AB">
      <w:r>
        <w:separator/>
      </w:r>
    </w:p>
  </w:footnote>
  <w:footnote w:id="0" w:type="continuationSeparator">
    <w:p w:rsidRDefault="002B54AB" w:rsidR="002B5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5D8D" w:rsidR="00065D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10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52C" w:rsidR="00065D8D">
    <w:pPr>
      <w:pStyle w:val="Zaglavlje"/>
    </w:pPr>
    <w:r>
      <w:tab/>
      <w:t>-  -</w:t>
    </w:r>
    <w:r>
      <w:tab/>
      <w:t>72 St-</w:t>
    </w:r>
    <w:r w:rsidR="0098152E">
      <w:t>977/11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F634C8"/>
    <w:multiLevelType w:val="hybridMultilevel"/>
    <w:tmpl w:val="A84CEA3C"/>
    <w:lvl w:tplc="7CC638AC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65D8D"/>
    <w:rsid w:val="000A285F"/>
    <w:rsid w:val="00111B96"/>
    <w:rsid w:val="00141BCE"/>
    <w:rsid w:val="00150C36"/>
    <w:rsid w:val="001666D6"/>
    <w:rsid w:val="00180663"/>
    <w:rsid w:val="001B0225"/>
    <w:rsid w:val="001B710F"/>
    <w:rsid w:val="001E2A9C"/>
    <w:rsid w:val="00200591"/>
    <w:rsid w:val="002144A4"/>
    <w:rsid w:val="00216D2F"/>
    <w:rsid w:val="0022164F"/>
    <w:rsid w:val="0023259A"/>
    <w:rsid w:val="002A1B23"/>
    <w:rsid w:val="002A7843"/>
    <w:rsid w:val="002B54AB"/>
    <w:rsid w:val="002E16FA"/>
    <w:rsid w:val="00331E22"/>
    <w:rsid w:val="00334DF7"/>
    <w:rsid w:val="00347BB4"/>
    <w:rsid w:val="00352ADC"/>
    <w:rsid w:val="00370E59"/>
    <w:rsid w:val="00376FCD"/>
    <w:rsid w:val="00387760"/>
    <w:rsid w:val="0043227E"/>
    <w:rsid w:val="00444837"/>
    <w:rsid w:val="004918F3"/>
    <w:rsid w:val="0049252C"/>
    <w:rsid w:val="004B7F3F"/>
    <w:rsid w:val="004C5B63"/>
    <w:rsid w:val="004E5469"/>
    <w:rsid w:val="004E72D8"/>
    <w:rsid w:val="004F022B"/>
    <w:rsid w:val="005071FA"/>
    <w:rsid w:val="005428F5"/>
    <w:rsid w:val="00552261"/>
    <w:rsid w:val="005709FD"/>
    <w:rsid w:val="005710AE"/>
    <w:rsid w:val="0058716C"/>
    <w:rsid w:val="005B7467"/>
    <w:rsid w:val="006024BD"/>
    <w:rsid w:val="006113E0"/>
    <w:rsid w:val="00633727"/>
    <w:rsid w:val="00643E8E"/>
    <w:rsid w:val="006912C5"/>
    <w:rsid w:val="006B3C15"/>
    <w:rsid w:val="006C1ED8"/>
    <w:rsid w:val="006C4BF0"/>
    <w:rsid w:val="006E0A95"/>
    <w:rsid w:val="006E4475"/>
    <w:rsid w:val="007141AF"/>
    <w:rsid w:val="007910B3"/>
    <w:rsid w:val="007A6086"/>
    <w:rsid w:val="007A6843"/>
    <w:rsid w:val="007B3F07"/>
    <w:rsid w:val="00845821"/>
    <w:rsid w:val="00866CD2"/>
    <w:rsid w:val="008B05F8"/>
    <w:rsid w:val="008C1B01"/>
    <w:rsid w:val="009334C3"/>
    <w:rsid w:val="00940331"/>
    <w:rsid w:val="009459B8"/>
    <w:rsid w:val="00956CFF"/>
    <w:rsid w:val="0098152E"/>
    <w:rsid w:val="0098464C"/>
    <w:rsid w:val="00996A66"/>
    <w:rsid w:val="009C571C"/>
    <w:rsid w:val="009C7FA6"/>
    <w:rsid w:val="00A54B12"/>
    <w:rsid w:val="00A56201"/>
    <w:rsid w:val="00AD73F6"/>
    <w:rsid w:val="00AE5586"/>
    <w:rsid w:val="00AF386B"/>
    <w:rsid w:val="00B44727"/>
    <w:rsid w:val="00B476EB"/>
    <w:rsid w:val="00B639DE"/>
    <w:rsid w:val="00B67B46"/>
    <w:rsid w:val="00B702D4"/>
    <w:rsid w:val="00BB4256"/>
    <w:rsid w:val="00BE1F4D"/>
    <w:rsid w:val="00C74E40"/>
    <w:rsid w:val="00CA55C8"/>
    <w:rsid w:val="00CA5DEC"/>
    <w:rsid w:val="00CA6A23"/>
    <w:rsid w:val="00CD3AB3"/>
    <w:rsid w:val="00D01202"/>
    <w:rsid w:val="00D2669C"/>
    <w:rsid w:val="00D40627"/>
    <w:rsid w:val="00D56602"/>
    <w:rsid w:val="00D92593"/>
    <w:rsid w:val="00DB06B8"/>
    <w:rsid w:val="00DC3162"/>
    <w:rsid w:val="00DD0E54"/>
    <w:rsid w:val="00E25608"/>
    <w:rsid w:val="00E4115A"/>
    <w:rsid w:val="00E4722A"/>
    <w:rsid w:val="00E61C73"/>
    <w:rsid w:val="00E77F41"/>
    <w:rsid w:val="00E851C9"/>
    <w:rsid w:val="00EE6EBC"/>
    <w:rsid w:val="00F02F17"/>
    <w:rsid w:val="00F063DB"/>
    <w:rsid w:val="00F3229B"/>
    <w:rsid w:val="00F33638"/>
    <w:rsid w:val="00F4038C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40627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D4062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71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0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40627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D4062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71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0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96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246</properties:Words>
  <properties:Characters>1346</properties:Characters>
  <properties:Lines>95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2017-11-13T13:42:00Z</dcterms:created>
  <dc:creator>nmarkovic</dc:creator>
  <cp:lastModifiedBy>Jadranka Zelić</cp:lastModifiedBy>
  <cp:lastPrinted>2017-11-13T13:41:00Z</cp:lastPrinted>
  <dcterms:modified xmlns:xsi="http://www.w3.org/2001/XMLSchema-instance" xsi:type="dcterms:W3CDTF">2017-11-13T13:43:00Z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