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2db3f" w14:paraId="582db3f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5D08C9">
        <w:rPr>
          <w:lang w:val="hr-HR"/>
        </w:rPr>
        <w:t>970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5D08C9">
        <w:rPr>
          <w:lang w:val="hr-HR"/>
        </w:rPr>
        <w:t>FLEXIO PROJECT</w:t>
      </w:r>
      <w:r w:rsidR="00AD386F">
        <w:rPr>
          <w:lang w:val="hr-HR"/>
        </w:rPr>
        <w:t xml:space="preserve"> jednostavno</w:t>
      </w:r>
      <w:r w:rsidR="00077284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>štvo s ograničenom odgovornošću za</w:t>
      </w:r>
      <w:r w:rsidR="005D08C9">
        <w:rPr>
          <w:lang w:val="hr-HR"/>
        </w:rPr>
        <w:t xml:space="preserve"> </w:t>
      </w:r>
      <w:r w:rsidR="00EA01CB">
        <w:rPr>
          <w:lang w:val="hr-HR"/>
        </w:rPr>
        <w:t>usluge,</w:t>
      </w:r>
      <w:r w:rsidR="00A67EF5">
        <w:rPr>
          <w:lang w:val="hr-HR"/>
        </w:rPr>
        <w:t xml:space="preserve"> </w:t>
      </w:r>
      <w:r w:rsidR="00EA01CB">
        <w:rPr>
          <w:lang w:val="hr-HR"/>
        </w:rPr>
        <w:t>Zagreb</w:t>
      </w:r>
      <w:r w:rsidR="005351C7">
        <w:rPr>
          <w:lang w:val="hr-HR"/>
        </w:rPr>
        <w:t xml:space="preserve">, </w:t>
      </w:r>
      <w:r w:rsidR="005D08C9">
        <w:rPr>
          <w:lang w:val="hr-HR"/>
        </w:rPr>
        <w:t>Vojmila Rabadana</w:t>
      </w:r>
      <w:r w:rsidR="00EA01CB">
        <w:rPr>
          <w:lang w:val="hr-HR"/>
        </w:rPr>
        <w:t xml:space="preserve"> </w:t>
      </w:r>
      <w:r w:rsidR="005D08C9">
        <w:rPr>
          <w:lang w:val="hr-HR"/>
        </w:rPr>
        <w:t>9</w:t>
      </w:r>
      <w:r w:rsidR="0095190E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5D08C9">
        <w:rPr>
          <w:lang w:val="hr-HR"/>
        </w:rPr>
        <w:t xml:space="preserve"> 080922478</w:t>
      </w:r>
      <w:r w:rsidR="00A404D9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5D08C9">
        <w:rPr>
          <w:lang w:val="hr-HR"/>
        </w:rPr>
        <w:t>28660455788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5D08C9">
        <w:rPr>
          <w:lang w:val="hr-HR"/>
        </w:rPr>
        <w:t>970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D08C9">
        <w:rPr>
          <w:lang w:val="hr-HR"/>
        </w:rPr>
        <w:t>03</w:t>
      </w:r>
      <w:r w:rsidR="00565FF8">
        <w:rPr>
          <w:lang w:val="hr-HR"/>
        </w:rPr>
        <w:t xml:space="preserve">. </w:t>
      </w:r>
      <w:r w:rsidR="005D08C9">
        <w:rPr>
          <w:lang w:val="hr-HR"/>
        </w:rPr>
        <w:t>ožujka</w:t>
      </w:r>
      <w:r w:rsidR="00D372EC">
        <w:rPr>
          <w:lang w:val="hr-HR"/>
        </w:rPr>
        <w:t xml:space="preserve"> 201</w:t>
      </w:r>
      <w:r w:rsidR="00EA01CB">
        <w:rPr>
          <w:lang w:val="hr-HR"/>
        </w:rPr>
        <w:t>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5D08C9">
        <w:rPr>
          <w:lang w:val="hr-HR"/>
        </w:rPr>
        <w:t>25.177</w:t>
      </w:r>
      <w:r w:rsidR="00A24391">
        <w:rPr>
          <w:lang w:val="hr-HR"/>
        </w:rPr>
        <w:t>,</w:t>
      </w:r>
      <w:r w:rsidR="005D08C9">
        <w:rPr>
          <w:lang w:val="hr-HR"/>
        </w:rPr>
        <w:t>48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5D08C9">
        <w:rPr>
          <w:lang w:val="hr-HR"/>
        </w:rPr>
        <w:t>Darko Zrna</w:t>
      </w:r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7A2C5F">
        <w:rPr>
          <w:lang w:val="hr-HR"/>
        </w:rPr>
        <w:t xml:space="preserve"> </w:t>
      </w:r>
      <w:r w:rsidR="005D08C9">
        <w:rPr>
          <w:lang w:val="hr-HR"/>
        </w:rPr>
        <w:t>Zagreba</w:t>
      </w:r>
      <w:r w:rsidR="002E367E">
        <w:rPr>
          <w:lang w:val="hr-HR"/>
        </w:rPr>
        <w:t>,</w:t>
      </w:r>
      <w:r w:rsidR="007A2C5F">
        <w:rPr>
          <w:lang w:val="hr-HR"/>
        </w:rPr>
        <w:t xml:space="preserve"> </w:t>
      </w:r>
      <w:r w:rsidR="005D08C9">
        <w:rPr>
          <w:lang w:val="hr-HR"/>
        </w:rPr>
        <w:t>Margalići 3</w:t>
      </w:r>
      <w:r w:rsidR="00A24391">
        <w:rPr>
          <w:lang w:val="hr-HR"/>
        </w:rPr>
        <w:t>,</w:t>
      </w:r>
      <w:r w:rsidR="00F925DD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5D08C9">
        <w:rPr>
          <w:lang w:val="hr-HR"/>
        </w:rPr>
        <w:t>07825683103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EA24E6">
        <w:rPr>
          <w:lang w:val="hr-HR"/>
        </w:rPr>
        <w:t>06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>putem pošte</w:t>
      </w:r>
      <w:r w:rsidR="00EA24E6">
        <w:rPr>
          <w:lang w:val="hr-HR"/>
        </w:rPr>
        <w:t xml:space="preserve"> 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EA24E6">
        <w:rPr>
          <w:lang w:val="hr-HR"/>
        </w:rPr>
        <w:t xml:space="preserve"> 06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077284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0061" w:rsidR="00E30061">
      <w:r>
        <w:separator/>
      </w:r>
    </w:p>
  </w:endnote>
  <w:endnote w:id="0" w:type="continuationSeparator">
    <w:p w:rsidRDefault="00E30061" w:rsidR="00E300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0061" w:rsidR="00E30061">
      <w:r>
        <w:separator/>
      </w:r>
    </w:p>
  </w:footnote>
  <w:footnote w:id="0" w:type="continuationSeparator">
    <w:p w:rsidRDefault="00E30061" w:rsidR="00E300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61AEB"/>
    <w:rsid w:val="00071E80"/>
    <w:rsid w:val="00077284"/>
    <w:rsid w:val="00080DAD"/>
    <w:rsid w:val="000B6A05"/>
    <w:rsid w:val="000E2229"/>
    <w:rsid w:val="000E2494"/>
    <w:rsid w:val="000E6E53"/>
    <w:rsid w:val="00100095"/>
    <w:rsid w:val="00110AAF"/>
    <w:rsid w:val="00137AA5"/>
    <w:rsid w:val="00184DF0"/>
    <w:rsid w:val="001B397D"/>
    <w:rsid w:val="001D3155"/>
    <w:rsid w:val="00230CD2"/>
    <w:rsid w:val="0029271A"/>
    <w:rsid w:val="002965AB"/>
    <w:rsid w:val="002B318E"/>
    <w:rsid w:val="002E367E"/>
    <w:rsid w:val="002E77A1"/>
    <w:rsid w:val="0032457F"/>
    <w:rsid w:val="00333FD1"/>
    <w:rsid w:val="00350850"/>
    <w:rsid w:val="00357E43"/>
    <w:rsid w:val="003875AB"/>
    <w:rsid w:val="003E0954"/>
    <w:rsid w:val="003E56D2"/>
    <w:rsid w:val="00405CB4"/>
    <w:rsid w:val="004525DA"/>
    <w:rsid w:val="004629E7"/>
    <w:rsid w:val="004663B4"/>
    <w:rsid w:val="004B2C5E"/>
    <w:rsid w:val="004B7E8E"/>
    <w:rsid w:val="004F7B32"/>
    <w:rsid w:val="00512247"/>
    <w:rsid w:val="0052619D"/>
    <w:rsid w:val="005351C7"/>
    <w:rsid w:val="00565FF8"/>
    <w:rsid w:val="00580639"/>
    <w:rsid w:val="005A21BE"/>
    <w:rsid w:val="005B67E6"/>
    <w:rsid w:val="005C1583"/>
    <w:rsid w:val="005D08C9"/>
    <w:rsid w:val="005F10AC"/>
    <w:rsid w:val="005F1C97"/>
    <w:rsid w:val="00605F99"/>
    <w:rsid w:val="006107FD"/>
    <w:rsid w:val="00617995"/>
    <w:rsid w:val="00663D51"/>
    <w:rsid w:val="00674F9D"/>
    <w:rsid w:val="006767EE"/>
    <w:rsid w:val="006B32F7"/>
    <w:rsid w:val="006E7557"/>
    <w:rsid w:val="007A2C5F"/>
    <w:rsid w:val="007D3222"/>
    <w:rsid w:val="007E27E0"/>
    <w:rsid w:val="008133DF"/>
    <w:rsid w:val="00821405"/>
    <w:rsid w:val="008259B1"/>
    <w:rsid w:val="00831DA7"/>
    <w:rsid w:val="00844BBD"/>
    <w:rsid w:val="00855A75"/>
    <w:rsid w:val="00882F65"/>
    <w:rsid w:val="008A217A"/>
    <w:rsid w:val="008E00AB"/>
    <w:rsid w:val="008E1678"/>
    <w:rsid w:val="008E3DB0"/>
    <w:rsid w:val="0095190E"/>
    <w:rsid w:val="00961C2D"/>
    <w:rsid w:val="0096398D"/>
    <w:rsid w:val="0097587E"/>
    <w:rsid w:val="00985844"/>
    <w:rsid w:val="009F1B25"/>
    <w:rsid w:val="00A24391"/>
    <w:rsid w:val="00A404D9"/>
    <w:rsid w:val="00A475FF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53C1D"/>
    <w:rsid w:val="00B6414A"/>
    <w:rsid w:val="00B7583B"/>
    <w:rsid w:val="00B97F89"/>
    <w:rsid w:val="00BB7908"/>
    <w:rsid w:val="00BD059F"/>
    <w:rsid w:val="00BD7409"/>
    <w:rsid w:val="00BE2EE0"/>
    <w:rsid w:val="00C10334"/>
    <w:rsid w:val="00C435AB"/>
    <w:rsid w:val="00C765CD"/>
    <w:rsid w:val="00CA6057"/>
    <w:rsid w:val="00CD08D1"/>
    <w:rsid w:val="00CD6B0C"/>
    <w:rsid w:val="00D372EC"/>
    <w:rsid w:val="00D430AE"/>
    <w:rsid w:val="00D46E25"/>
    <w:rsid w:val="00D81A66"/>
    <w:rsid w:val="00DB0C73"/>
    <w:rsid w:val="00DC072E"/>
    <w:rsid w:val="00DC7979"/>
    <w:rsid w:val="00DF6806"/>
    <w:rsid w:val="00E30061"/>
    <w:rsid w:val="00E8008F"/>
    <w:rsid w:val="00E97333"/>
    <w:rsid w:val="00EA01CB"/>
    <w:rsid w:val="00EA24E6"/>
    <w:rsid w:val="00EA3B64"/>
    <w:rsid w:val="00EC2C0D"/>
    <w:rsid w:val="00F01C7C"/>
    <w:rsid w:val="00F12ADC"/>
    <w:rsid w:val="00F14E1E"/>
    <w:rsid w:val="00F178C7"/>
    <w:rsid w:val="00F7033E"/>
    <w:rsid w:val="00F77D17"/>
    <w:rsid w:val="00F91D28"/>
    <w:rsid w:val="00F925DD"/>
    <w:rsid w:val="00FA3C36"/>
    <w:rsid w:val="00FB7F79"/>
    <w:rsid w:val="00FC0644"/>
    <w:rsid w:val="00FD3342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663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63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63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63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63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663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63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63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63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63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970</izvorni_sadrzaj>
    <derivirana_varijabla naziv="DomainObject.Predmet.Broj_1">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St-970/2016</izvorni_sadrzaj>
    <derivirana_varijabla naziv="DomainObject.Predmet.OznakaBroj_1">St-970/2016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FLEXIO PROJECT j.d.o.o. zastupanog po punomoćniku Darko Zrna</izvorni_sadrzaj>
    <derivirana_varijabla naziv="DomainObject.Predmet.ProtustrankaFormated_1">  FLEXIO PROJECT j.d.o.o. zastupanog po punomoćniku Darko Zrna</derivirana_varijabla>
  </DomainObject.Predmet.ProtustrankaFormated>
  <DomainObject.Predmet.ProtustrankaFormatedOIB>
    <izvorni_sadrzaj>  FLEXIO PROJECT j.d.o.o., OIB 28660455788 zastupanog po punomoćniku Darko Zrna</izvorni_sadrzaj>
    <derivirana_varijabla naziv="DomainObject.Predmet.ProtustrankaFormatedOIB_1">  FLEXIO PROJECT j.d.o.o., OIB 28660455788 zastupanog po punomoćniku Darko Zrna</derivirana_varijabla>
  </DomainObject.Predmet.ProtustrankaFormatedOIB>
  <DomainObject.Predmet.ProtustrankaFormatedWithAdress>
    <izvorni_sadrzaj> FLEXIO PROJECT j.d.o.o., Vojmila Rabadana 9, 10000 Zagreb zastupanog po punomoćniku Darko Zrna</izvorni_sadrzaj>
    <derivirana_varijabla naziv="DomainObject.Predmet.ProtustrankaFormatedWithAdress_1"> FLEXIO PROJECT j.d.o.o., Vojmila Rabadana 9, 10000 Zagreb zastupanog po punomoćniku Darko Zrna</derivirana_varijabla>
  </DomainObject.Predmet.ProtustrankaFormatedWithAdress>
  <DomainObject.Predmet.ProtustrankaFormatedWithAdressOIB>
    <izvorni_sadrzaj> FLEXIO PROJECT j.d.o.o., OIB 28660455788, Vojmila Rabadana 9, 10000 Zagreb zastupanog po punomoćniku Darko Zrna</izvorni_sadrzaj>
    <derivirana_varijabla naziv="DomainObject.Predmet.ProtustrankaFormatedWithAdressOIB_1"> FLEXIO PROJECT j.d.o.o., OIB 28660455788, Vojmila Rabadana 9, 10000 Zagreb zastupanog po punomoćniku Darko Zrna</derivirana_varijabla>
  </DomainObject.Predmet.ProtustrankaFormatedWithAdressOIB>
  <DomainObject.Predmet.ProtustrankaWithAdress>
    <izvorni_sadrzaj>FLEXIO PROJECT j.d.o.o. Vojmila Rabadana 9, 10000 Zagreb</izvorni_sadrzaj>
    <derivirana_varijabla naziv="DomainObject.Predmet.ProtustrankaWithAdress_1">FLEXIO PROJECT j.d.o.o. Vojmila Rabadana 9, 10000 Zagreb</derivirana_varijabla>
  </DomainObject.Predmet.ProtustrankaWithAdress>
  <DomainObject.Predmet.ProtustrankaWithAdressOIB>
    <izvorni_sadrzaj>FLEXIO PROJECT j.d.o.o., OIB 28660455788, Vojmila Rabadana 9, 10000 Zagreb</izvorni_sadrzaj>
    <derivirana_varijabla naziv="DomainObject.Predmet.ProtustrankaWithAdressOIB_1">FLEXIO PROJECT j.d.o.o., OIB 28660455788, Vojmila Rabadana 9, 10000 Zagreb</derivirana_varijabla>
  </DomainObject.Predmet.ProtustrankaWithAdressOIB>
  <DomainObject.Predmet.ProtustrankaNazivFormated>
    <izvorni_sadrzaj>FLEXIO PROJECT j.d.o.o.</izvorni_sadrzaj>
    <derivirana_varijabla naziv="DomainObject.Predmet.ProtustrankaNazivFormated_1">FLEXIO PROJECT j.d.o.o.</derivirana_varijabla>
  </DomainObject.Predmet.ProtustrankaNazivFormated>
  <DomainObject.Predmet.ProtustrankaNazivFormatedOIB>
    <izvorni_sadrzaj>FLEXIO PROJECT j.d.o.o., OIB 28660455788</izvorni_sadrzaj>
    <derivirana_varijabla naziv="DomainObject.Predmet.ProtustrankaNazivFormatedOIB_1">FLEXIO PROJECT j.d.o.o., OIB 28660455788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FLEXIO PROJECT j.d.o.o. zastupanog po punomoćniku Darko Zrna</item>
    </izvorni_sadrzaj>
    <derivirana_varijabla naziv="DomainObject.Predmet.ProtuStrankaListFormated_1">
      <item>FLEXIO PROJECT j.d.o.o. zastupanog po punomoćniku Darko Zrna</item>
    </derivirana_varijabla>
  </DomainObject.Predmet.ProtuStrankaListFormated>
  <DomainObject.Predmet.ProtuStrankaListFormatedOIB>
    <izvorni_sadrzaj>
      <item>FLEXIO PROJECT j.d.o.o., OIB 28660455788 zastupanog po punomoćniku Darko Zrna</item>
    </izvorni_sadrzaj>
    <derivirana_varijabla naziv="DomainObject.Predmet.ProtuStrankaListFormatedOIB_1">
      <item>FLEXIO PROJECT j.d.o.o., OIB 28660455788 zastupanog po punomoćniku Darko Zrna</item>
    </derivirana_varijabla>
  </DomainObject.Predmet.ProtuStrankaListFormatedOIB>
  <DomainObject.Predmet.ProtuStrankaListFormatedWithAdress>
    <izvorni_sadrzaj>
      <item>FLEXIO PROJECT j.d.o.o., Vojmila Rabadana 9, 10000 Zagreb zastupanog po punomoćniku Darko Zrna</item>
    </izvorni_sadrzaj>
    <derivirana_varijabla naziv="DomainObject.Predmet.ProtuStrankaListFormatedWithAdress_1">
      <item>FLEXIO PROJECT j.d.o.o., Vojmila Rabadana 9, 10000 Zagreb zastupanog po punomoćniku Darko Zrna</item>
    </derivirana_varijabla>
  </DomainObject.Predmet.ProtuStrankaListFormatedWithAdress>
  <DomainObject.Predmet.ProtuStrankaListFormatedWithAdressOIB>
    <izvorni_sadrzaj>
      <item>FLEXIO PROJECT j.d.o.o., OIB 28660455788, Vojmila Rabadana 9, 10000 Zagreb zastupanog po punomoćniku Darko Zrna</item>
    </izvorni_sadrzaj>
    <derivirana_varijabla naziv="DomainObject.Predmet.ProtuStrankaListFormatedWithAdressOIB_1">
      <item>FLEXIO PROJECT j.d.o.o., OIB 28660455788, Vojmila Rabadana 9, 10000 Zagreb zastupanog po punomoćniku Darko Zrna</item>
    </derivirana_varijabla>
  </DomainObject.Predmet.ProtuStrankaListFormatedWithAdressOIB>
  <DomainObject.Predmet.ProtuStrankaListNazivFormated>
    <izvorni_sadrzaj>
      <item>FLEXIO PROJECT j.d.o.o.</item>
    </izvorni_sadrzaj>
    <derivirana_varijabla naziv="DomainObject.Predmet.ProtuStrankaListNazivFormated_1">
      <item>FLEXIO PROJECT j.d.o.o.</item>
    </derivirana_varijabla>
  </DomainObject.Predmet.ProtuStrankaListNazivFormated>
  <DomainObject.Predmet.ProtuStrankaListNazivFormatedOIB>
    <izvorni_sadrzaj>
      <item>FLEXIO PROJECT j.d.o.o., OIB 28660455788</item>
    </izvorni_sadrzaj>
    <derivirana_varijabla naziv="DomainObject.Predmet.ProtuStrankaListNazivFormatedOIB_1">
      <item>FLEXIO PROJECT j.d.o.o., OIB 28660455788</item>
    </derivirana_varijabla>
  </DomainObject.Predmet.ProtuStrankaListNazivFormatedOIB>
  <DomainObject.Predmet.OstaliListFormated>
    <izvorni_sadrzaj>
      <item>Darko Zrna punomoćnik sudionika u postupku FLEXIO PROJECT j.d.o.o.</item>
    </izvorni_sadrzaj>
    <derivirana_varijabla naziv="DomainObject.Predmet.OstaliListFormated_1">
      <item>Darko Zrna punomoćnik sudionika u postupku FLEXIO PROJECT j.d.o.o.</item>
    </derivirana_varijabla>
  </DomainObject.Predmet.OstaliListFormated>
  <DomainObject.Predmet.OstaliListFormatedOIB>
    <izvorni_sadrzaj>
      <item>Darko Zrna, OIB 07825683103 punomoćnik sudionika u postupku FLEXIO PROJECT j.d.o.o.</item>
    </izvorni_sadrzaj>
    <derivirana_varijabla naziv="DomainObject.Predmet.OstaliListFormatedOIB_1">
      <item>Darko Zrna, OIB 07825683103 punomoćnik sudionika u postupku FLEXIO PROJECT j.d.o.o.</item>
    </derivirana_varijabla>
  </DomainObject.Predmet.OstaliListFormatedOIB>
  <DomainObject.Predmet.OstaliListFormatedWithAdress>
    <izvorni_sadrzaj>
      <item>Darko Zrna, Margalići 3, 10000 Zagreb punomoćnik sudionika u postupku FLEXIO PROJECT j.d.o.o.</item>
    </izvorni_sadrzaj>
    <derivirana_varijabla naziv="DomainObject.Predmet.OstaliListFormatedWithAdress_1">
      <item>Darko Zrna, Margalići 3, 10000 Zagreb punomoćnik sudionika u postupku FLEXIO PROJECT j.d.o.o.</item>
    </derivirana_varijabla>
  </DomainObject.Predmet.OstaliListFormatedWithAdress>
  <DomainObject.Predmet.OstaliListFormatedWithAdressOIB>
    <izvorni_sadrzaj>
      <item>Darko Zrna, OIB 07825683103, Margalići 3, 10000 Zagreb punomoćnik sudionika u postupku FLEXIO PROJECT j.d.o.o.</item>
    </izvorni_sadrzaj>
    <derivirana_varijabla naziv="DomainObject.Predmet.OstaliListFormatedWithAdressOIB_1">
      <item>Darko Zrna, OIB 07825683103, Margalići 3, 10000 Zagreb punomoćnik sudionika u postupku FLEXIO PROJECT j.d.o.o.</item>
    </derivirana_varijabla>
  </DomainObject.Predmet.OstaliListFormatedWithAdressOIB>
  <DomainObject.Predmet.OstaliListNazivFormated>
    <izvorni_sadrzaj>
      <item>Darko Zrna</item>
    </izvorni_sadrzaj>
    <derivirana_varijabla naziv="DomainObject.Predmet.OstaliListNazivFormated_1">
      <item>Darko Zrna</item>
    </derivirana_varijabla>
  </DomainObject.Predmet.OstaliListNazivFormated>
  <DomainObject.Predmet.OstaliListNazivFormatedOIB>
    <izvorni_sadrzaj>
      <item>Darko Zrna, OIB 07825683103</item>
    </izvorni_sadrzaj>
    <derivirana_varijabla naziv="DomainObject.Predmet.OstaliListNazivFormatedOIB_1">
      <item>Darko Zrna, OIB 07825683103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FLEXIO PROJECT j.d.o.o.</izvorni_sadrzaj>
    <derivirana_varijabla naziv="DomainObject.Predmet.ProtustrankaIDrugi_1">FLEXIO PROJECT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FLEXIO PROJECT j.d.o.o., OIB 28660455788, Vojmila Rabadana 9, 10000 Zagreb</izvorni_sadrzaj>
    <derivirana_varijabla naziv="DomainObject.Predmet.ProtustrankaIDrugiAdressOIB_1">FLEXIO PROJECT j.d.o.o., OIB 28660455788, Vojmila Rabadana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FLEXIO PROJECT j.d.o.o.</item>
      <item>FINA Regionalni centar Zagreb</item>
      <item>Darko Zrna</item>
    </izvorni_sadrzaj>
    <derivirana_varijabla naziv="DomainObject.Predmet.SudioniciListNaziv_1">
      <item>FLEXIO PROJECT j.d.o.o.</item>
      <item>FINA Regionalni centar Zagreb</item>
      <item>Darko Zrna</item>
    </derivirana_varijabla>
  </DomainObject.Predmet.SudioniciListNaziv>
  <DomainObject.Predmet.SudioniciListAdressOIB>
    <izvorni_sadrzaj>
      <item>FLEXIO PROJECT j.d.o.o., OIB 28660455788, Vojmila Rabadana 9,10000 Zagreb</item>
      <item>FINA Regionalni centar Zagreb, OIB 85821130368, Trg svibanjskih žrtava 1995. 1,10000 Zagreb</item>
      <item>Darko Zrna, OIB 07825683103, Margalići 3,10000 Zagreb</item>
    </izvorni_sadrzaj>
    <derivirana_varijabla naziv="DomainObject.Predmet.SudioniciListAdressOIB_1">
      <item>FLEXIO PROJECT j.d.o.o., OIB 28660455788, Vojmila Rabadana 9,10000 Zagreb</item>
      <item>FINA Regionalni centar Zagreb, OIB 85821130368, Trg svibanjskih žrtava 1995. 1,10000 Zagreb</item>
      <item>Darko Zrna, OIB 07825683103, Margalići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28660455788</item>
      <item>, OIB 85821130368</item>
      <item>, OIB 07825683103</item>
    </izvorni_sadrzaj>
    <derivirana_varijabla naziv="DomainObject.Predmet.SudioniciListNazivOIB_1">
      <item>, OIB 28660455788</item>
      <item>, OIB 85821130368</item>
      <item>, OIB 07825683103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BA2DC1-6336-49BB-91E0-BE72DAAF25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1746</properties:Characters>
  <properties:Lines>49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2016-06-01T12:43:00Z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2016-06-06T09:41:00Z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