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b87e9e" w14:paraId="bb87e9e" w:rsidRDefault="00A5153D" w:rsidP="00A5153D" w:rsidR="00A5153D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A5153D" w:rsidP="00A5153D" w:rsidR="00A5153D">
      <w:pPr>
        <w:pStyle w:val="NormaleSPIS"/>
      </w:pP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   REPUBLIKA HRVATSKA</w:t>
      </w: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TRGOVAČKI SUD U VARAŽDINU</w:t>
      </w: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  URED PREDSJEDNICE SUDA</w:t>
      </w: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Broj: 31 Su-570/17-8</w:t>
      </w: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Varaždin, 27. prosinca 2017.</w:t>
      </w: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</w:p>
    <w:p w:rsidRDefault="00A5153D" w:rsidP="00A5153D" w:rsidR="00A5153D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SVIM</w:t>
      </w:r>
      <w:r>
        <w:rPr>
          <w:rFonts w:cs="Times New Roman" w:eastAsia="Calibri"/>
          <w:color w:val="000000"/>
        </w:rPr>
        <w:tab/>
        <w:t>STRANKAMA,  SUDIONICIMA  I OSOBAMA KOJE IMAJU PRAVNI</w:t>
      </w:r>
    </w:p>
    <w:p w:rsidRDefault="00A5153D" w:rsidP="00A5153D" w:rsidR="00A5153D">
      <w:pPr>
        <w:spacing w:lineRule="auto" w:line="276" w:after="0"/>
        <w:ind w:left="495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 xml:space="preserve"> INTERES U POSTUPKU</w:t>
      </w: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  <w:r>
        <w:rPr>
          <w:rFonts w:cs="Times New Roman" w:eastAsia="Calibri"/>
          <w:color w:val="000000"/>
        </w:rPr>
        <w:t>PREDMET: Ustupanje stečajnih predmeta Trgovačkom sudu u Bjelovaru</w:t>
      </w: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</w:p>
    <w:p w:rsidRDefault="00A5153D" w:rsidP="00A5153D" w:rsidR="00A5153D">
      <w:pPr>
        <w:spacing w:lineRule="auto" w:line="276" w:after="0"/>
        <w:rPr>
          <w:rFonts w:cs="Times New Roman" w:eastAsia="Calibri"/>
          <w:color w:val="000000"/>
        </w:rPr>
      </w:pPr>
    </w:p>
    <w:p w:rsidRDefault="00A5153D" w:rsidP="00A5153D" w:rsidR="00A5153D">
      <w:pPr>
        <w:spacing w:lineRule="auto" w:line="276" w:after="0"/>
        <w:jc w:val="both"/>
        <w:rPr>
          <w:rFonts w:cs="Times New Roman" w:eastAsia="Calibri" w:hAnsi="Calibri" w:ascii="Calibri"/>
          <w:bCs/>
          <w:sz w:val="22"/>
          <w:szCs w:val="22"/>
        </w:rPr>
      </w:pPr>
      <w:r>
        <w:rPr>
          <w:rFonts w:cs="Times New Roman" w:eastAsia="Calibri"/>
          <w:color w:val="000000"/>
        </w:rPr>
        <w:t xml:space="preserve">1. </w:t>
      </w:r>
      <w:r>
        <w:rPr>
          <w:rFonts w:cs="Times New Roman" w:eastAsia="Calibri"/>
          <w:color w:val="000000"/>
        </w:rPr>
        <w:tab/>
        <w:t xml:space="preserve"> Sukladno odredbi članka 11. stavak 2. Zakona o sudovima ("Narodne novine" broj: 28/13, 33/15, 82/15 i 82/16) i članka 181. i 182. Sudskog poslovnika („Narodne novine“, broj 37/14, 49/14, 08/15, 35/15, 123/15, 45/16, 29/17, 33/17, 3</w:t>
      </w:r>
      <w:r>
        <w:rPr>
          <w:rFonts w:cs="Times New Roman" w:eastAsia="Calibri"/>
          <w:bCs/>
          <w:color w:val="000000"/>
        </w:rPr>
        <w:t>4/17 i 57/17) predsjednik Visokog trgovačkog suda Republike Hrvatske donio je rješenje poslovni broj 31 Su-1223/17-2 od 15. prosinca 2017. kojim je Trgovački sud u Bjelovaru određen kao drugi stvarno nadležni sud za postupanje.</w:t>
      </w:r>
    </w:p>
    <w:p w:rsidRDefault="00A5153D" w:rsidP="00A5153D" w:rsidR="00A5153D">
      <w:pPr>
        <w:spacing w:lineRule="auto" w:line="276" w:after="0"/>
        <w:jc w:val="both"/>
        <w:rPr>
          <w:rFonts w:cs="Times New Roman" w:eastAsia="Calibri" w:hAnsi="Calibri" w:ascii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ab/>
      </w:r>
    </w:p>
    <w:p w:rsidRDefault="00A5153D" w:rsidP="00A5153D" w:rsidR="00A5153D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  <w:r>
        <w:rPr>
          <w:rFonts w:cs="Times New Roman" w:eastAsia="Calibri" w:hAnsi="Calibri" w:ascii="Calibri"/>
          <w:bCs/>
          <w:color w:val="000000"/>
        </w:rPr>
        <w:t xml:space="preserve">2. </w:t>
      </w:r>
      <w:r>
        <w:rPr>
          <w:rFonts w:cs="Times New Roman" w:eastAsia="Calibri" w:hAnsi="Calibri" w:ascii="Calibri"/>
          <w:bCs/>
          <w:color w:val="000000"/>
        </w:rPr>
        <w:tab/>
      </w:r>
      <w:r>
        <w:rPr>
          <w:rFonts w:cs="Times New Roman" w:eastAsia="Calibri"/>
          <w:bCs/>
          <w:color w:val="000000"/>
        </w:rPr>
        <w:t>Temeljem članka 11. stavka 3. Zakona o sudovima Trgovački sud u Varaždinu objavljuje svim strankama, sudionicima i osobama koje imaju pravni interes u postupku da su ustupljeni slijedeći predmeti:</w:t>
      </w:r>
    </w:p>
    <w:p w:rsidRDefault="00A5153D" w:rsidP="00A5153D" w:rsidR="00A5153D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tbl>
      <w:tblPr>
        <w:tblW w:type="dxa" w:w="14260"/>
        <w:tblInd w:type="dxa" w:w="85"/>
        <w:tblLook w:val="04A0" w:noVBand="1" w:noHBand="0" w:lastColumn="0" w:firstColumn="1" w:lastRow="0" w:firstRow="1"/>
      </w:tblPr>
      <w:tblGrid>
        <w:gridCol w:w="600"/>
        <w:gridCol w:w="981"/>
        <w:gridCol w:w="981"/>
        <w:gridCol w:w="1140"/>
        <w:gridCol w:w="280"/>
        <w:gridCol w:w="600"/>
        <w:gridCol w:w="1020"/>
        <w:gridCol w:w="981"/>
        <w:gridCol w:w="960"/>
        <w:gridCol w:w="280"/>
        <w:gridCol w:w="280"/>
        <w:gridCol w:w="960"/>
        <w:gridCol w:w="460"/>
        <w:gridCol w:w="960"/>
        <w:gridCol w:w="960"/>
        <w:gridCol w:w="960"/>
        <w:gridCol w:w="960"/>
        <w:gridCol w:w="960"/>
      </w:tblGrid>
      <w:tr w:rsidTr="00A5153D" w:rsidR="00A5153D">
        <w:trPr>
          <w:trHeight w:val="630"/>
        </w:trPr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6" w:color="auto" w:val="double"/>
              <w:right w:space="0" w:sz="4" w:color="auto" w:val="single"/>
            </w:tcBorders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114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val="nil"/>
              <w:right w:space="0" w:sz="4" w:color="auto" w:val="single"/>
            </w:tcBorders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vrsta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4" w:color="auto" w:val="single"/>
            </w:tcBorders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rb upisnika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val="nil"/>
              <w:right w:space="0" w:sz="6" w:color="auto" w:val="double"/>
            </w:tcBorders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godina prijema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15"/>
        </w:trPr>
        <w:tc>
          <w:tcPr>
            <w:tcW w:type="dxa" w:w="3660"/>
            <w:gridSpan w:val="4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Skraćeni stečajni postupak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space="0" w:sz="6" w:color="auto" w:val="double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46</w:t>
            </w:r>
          </w:p>
        </w:tc>
        <w:tc>
          <w:tcPr>
            <w:tcW w:type="dxa" w:w="102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433</w:t>
            </w:r>
          </w:p>
        </w:tc>
        <w:tc>
          <w:tcPr>
            <w:tcW w:type="dxa" w:w="960"/>
            <w:tcBorders>
              <w:top w:space="0" w:sz="6" w:color="auto" w:val="double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459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481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462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495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502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511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3660"/>
            <w:gridSpan w:val="4"/>
            <w:tcBorders>
              <w:top w:space="0" w:sz="4" w:color="auto" w:val="single"/>
              <w:left w:space="0" w:sz="6" w:color="auto" w:val="double"/>
              <w:bottom w:space="0" w:sz="4" w:color="auto" w:val="single"/>
              <w:right w:space="0" w:sz="6" w:color="000000" w:val="double"/>
            </w:tcBorders>
            <w:shd w:fill="FFFFCC" w:color="auto" w:val="clear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b/>
                <w:bCs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b/>
                <w:bCs/>
                <w:color w:val="000000"/>
                <w:sz w:val="22"/>
                <w:szCs w:val="22"/>
                <w:lang w:eastAsia="hr-HR" w:val="en-US"/>
              </w:rPr>
              <w:t>Stečajni postupak do otvaranja stečaja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532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141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539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231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547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263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548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286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556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315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576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579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583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69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599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70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71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601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72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339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73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74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609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75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19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349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76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615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77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620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78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624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357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79</w:t>
            </w:r>
          </w:p>
        </w:tc>
        <w:tc>
          <w:tcPr>
            <w:tcW w:type="dxa" w:w="102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625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360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80</w:t>
            </w:r>
          </w:p>
        </w:tc>
        <w:tc>
          <w:tcPr>
            <w:tcW w:type="dxa" w:w="102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626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center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368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29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377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384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396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404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36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405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37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38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412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lastRenderedPageBreak/>
              <w:t>39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413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40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416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41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419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42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421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43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425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00"/>
        </w:trPr>
        <w:tc>
          <w:tcPr>
            <w:tcW w:type="dxa" w:w="600"/>
            <w:tcBorders>
              <w:top w:val="nil"/>
              <w:left w:space="0" w:sz="6" w:color="auto" w:val="double"/>
              <w:bottom w:space="0" w:sz="4" w:color="auto" w:val="sing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44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428</w:t>
            </w:r>
          </w:p>
        </w:tc>
        <w:tc>
          <w:tcPr>
            <w:tcW w:type="dxa" w:w="1140"/>
            <w:tcBorders>
              <w:top w:val="nil"/>
              <w:left w:val="nil"/>
              <w:bottom w:space="0" w:sz="4" w:color="auto" w:val="sing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  <w:tr w:rsidTr="00A5153D" w:rsidR="00A5153D">
        <w:trPr>
          <w:trHeight w:val="315"/>
        </w:trPr>
        <w:tc>
          <w:tcPr>
            <w:tcW w:type="dxa" w:w="600"/>
            <w:tcBorders>
              <w:top w:val="nil"/>
              <w:left w:space="0" w:sz="6" w:color="auto" w:val="double"/>
              <w:bottom w:space="0" w:sz="6" w:color="auto" w:val="double"/>
              <w:right w:val="nil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sz w:val="22"/>
                <w:szCs w:val="22"/>
                <w:lang w:eastAsia="hr-HR" w:val="en-US"/>
              </w:rPr>
              <w:t>45</w:t>
            </w:r>
          </w:p>
        </w:tc>
        <w:tc>
          <w:tcPr>
            <w:tcW w:type="dxa" w:w="960"/>
            <w:tcBorders>
              <w:top w:val="nil"/>
              <w:left w:space="0" w:sz="6" w:color="auto" w:val="double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St</w:t>
            </w:r>
          </w:p>
        </w:tc>
        <w:tc>
          <w:tcPr>
            <w:tcW w:type="dxa" w:w="960"/>
            <w:tcBorders>
              <w:top w:val="nil"/>
              <w:left w:val="nil"/>
              <w:bottom w:space="0" w:sz="6" w:color="auto" w:val="double"/>
              <w:right w:space="0" w:sz="4" w:color="auto" w:val="sing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431</w:t>
            </w:r>
          </w:p>
        </w:tc>
        <w:tc>
          <w:tcPr>
            <w:tcW w:type="dxa" w:w="1140"/>
            <w:tcBorders>
              <w:top w:val="nil"/>
              <w:left w:val="nil"/>
              <w:bottom w:space="0" w:sz="6" w:color="auto" w:val="double"/>
              <w:right w:space="0" w:sz="6" w:color="auto" w:val="double"/>
            </w:tcBorders>
            <w:noWrap/>
            <w:vAlign w:val="center"/>
            <w:hideMark/>
          </w:tcPr>
          <w:p w:rsidRDefault="00A5153D" w:rsidR="00A5153D">
            <w:pPr>
              <w:spacing w:lineRule="auto" w:line="276" w:after="0"/>
              <w:jc w:val="center"/>
              <w:rPr>
                <w:rFonts w:cs="Times New Roman" w:eastAsia="Times New Roman" w:hAnsi="Calibri" w:ascii="Calibri"/>
                <w:color w:val="000000"/>
                <w:lang w:eastAsia="hr-HR" w:val="en-US"/>
              </w:rPr>
            </w:pPr>
            <w:r>
              <w:rPr>
                <w:rFonts w:cs="Times New Roman" w:eastAsia="Times New Roman" w:hAnsi="Calibri" w:ascii="Calibri"/>
                <w:color w:val="000000"/>
                <w:sz w:val="22"/>
                <w:szCs w:val="22"/>
                <w:lang w:eastAsia="hr-HR" w:val="en-US"/>
              </w:rPr>
              <w:t>2017</w:t>
            </w: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60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102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28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4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  <w:tc>
          <w:tcPr>
            <w:tcW w:type="dxa" w:w="960"/>
            <w:noWrap/>
            <w:vAlign w:val="bottom"/>
            <w:hideMark/>
          </w:tcPr>
          <w:p w:rsidRDefault="00A5153D" w:rsidR="00A5153D">
            <w:pPr>
              <w:spacing w:lineRule="auto" w:line="276" w:after="0"/>
              <w:rPr>
                <w:rFonts w:hAnsiTheme="minorHAnsi" w:asciiTheme="minorHAnsi" w:cs="Times New Roman"/>
                <w:sz w:val="22"/>
                <w:szCs w:val="22"/>
                <w:lang w:val="en-US"/>
              </w:rPr>
            </w:pPr>
          </w:p>
        </w:tc>
      </w:tr>
    </w:tbl>
    <w:p w:rsidRDefault="00A5153D" w:rsidP="00A5153D" w:rsidR="00A5153D">
      <w:pPr>
        <w:spacing w:lineRule="auto" w:line="276" w:after="0"/>
        <w:jc w:val="both"/>
        <w:rPr>
          <w:rFonts w:cs="Times New Roman" w:eastAsia="Calibri"/>
          <w:bCs/>
          <w:color w:val="000000"/>
        </w:rPr>
      </w:pPr>
    </w:p>
    <w:p w:rsidRDefault="00A5153D" w:rsidP="00A5153D" w:rsidR="00A5153D">
      <w:pPr>
        <w:pStyle w:val="NormaleSPIS"/>
      </w:pPr>
    </w:p>
    <w:p w:rsidRDefault="00A5153D" w:rsidP="00A5153D" w:rsidR="00A5153D">
      <w:pPr>
        <w:pStyle w:val="NormaleSPIS"/>
      </w:pPr>
      <w:r>
        <w:t>3. Sve daljnje radnje i dostava u stečajnim predmetima iz točke 2. biti će objavljeni na e-Oglasnoj ploči suda kojem je predmet ustupljen.</w:t>
      </w:r>
    </w:p>
    <w:p w:rsidRDefault="00A5153D" w:rsidP="00A5153D" w:rsidR="00A5153D">
      <w:pPr>
        <w:pStyle w:val="NormaleSPIS"/>
      </w:pPr>
    </w:p>
    <w:p w:rsidRDefault="00A5153D" w:rsidP="00A5153D" w:rsidR="00A5153D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PREDSJEDNICA SUDA</w:t>
      </w:r>
    </w:p>
    <w:p w:rsidRDefault="00A5153D" w:rsidP="00A5153D" w:rsidR="00A5153D">
      <w:pPr>
        <w:pStyle w:val="NormaleSPIS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Jasna Lekić</w:t>
      </w:r>
    </w:p>
    <w:p w:rsidRDefault="00A5153D" w:rsidP="00A5153D" w:rsidR="00A5153D">
      <w:pPr>
        <w:pStyle w:val="NormaleSPIS"/>
        <w:spacing w:after="0"/>
        <w:ind w:firstLine="0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>DNA:</w:t>
      </w:r>
    </w:p>
    <w:p w:rsidRDefault="00A5153D" w:rsidP="00A5153D" w:rsidR="00A5153D">
      <w:pPr>
        <w:pStyle w:val="NormaleSPIS"/>
        <w:spacing w:after="0"/>
        <w:ind w:firstLine="0"/>
      </w:pPr>
      <w:r>
        <w:t>1. e-Oglasna ploča</w:t>
      </w:r>
    </w:p>
    <w:p w:rsidRDefault="00A5153D" w:rsidP="00A5153D" w:rsidR="00A5153D">
      <w:pPr>
        <w:pStyle w:val="NormaleSPIS"/>
        <w:spacing w:after="0"/>
        <w:ind w:firstLine="0"/>
      </w:pPr>
      <w:r>
        <w:t>2. Spisi navedeni u tabeli iz točke 2.</w:t>
      </w:r>
    </w:p>
    <w:p w:rsidRDefault="00A5153D" w:rsidP="00A5153D" w:rsidR="00A5153D">
      <w:pPr>
        <w:pStyle w:val="NormaleSPIS"/>
        <w:spacing w:after="0"/>
        <w:ind w:firstLine="0"/>
      </w:pPr>
      <w:r>
        <w:t>3. Trgovački sud u Bjelovaru</w:t>
      </w:r>
    </w:p>
    <w:p w:rsidRDefault="00A5153D" w:rsidP="00A5153D" w:rsidR="00A5153D">
      <w:pPr>
        <w:pStyle w:val="NormaleSPIS"/>
        <w:ind w:firstLine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32"/>
  </w:num>
  <w:num w:numId="23">
    <w:abstractNumId w:val="7"/>
  </w:num>
  <w:num w:numId="24">
    <w:abstractNumId w:val="6"/>
  </w:num>
  <w:num w:numId="25">
    <w:abstractNumId w:val="5"/>
  </w:num>
  <w:num w:numId="26">
    <w:abstractNumId w:val="4"/>
  </w:num>
  <w:num w:numId="27">
    <w:abstractNumId w:val="8"/>
  </w:num>
  <w:num w:numId="28">
    <w:abstractNumId w:val="3"/>
  </w:num>
  <w:num w:numId="29">
    <w:abstractNumId w:val="2"/>
  </w:num>
  <w:num w:numId="30">
    <w:abstractNumId w:val="1"/>
  </w:num>
  <w:num w:numId="31">
    <w:abstractNumId w:val="0"/>
  </w:num>
  <w:num w:numId="32">
    <w:abstractNumId w:val="35"/>
  </w:num>
  <w:num w:numId="33">
    <w:abstractNumId w:val="27"/>
  </w:num>
  <w:num w:numId="34">
    <w:abstractNumId w:val="25"/>
  </w:num>
  <w:num w:numId="35">
    <w:abstractNumId w:val="11"/>
  </w:num>
  <w:num w:numId="36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7">
    <w:abstractNumId w:val="24"/>
  </w:num>
  <w:num w:numId="38">
    <w:abstractNumId w:val="10"/>
  </w:num>
  <w:num w:numId="39">
    <w:abstractNumId w:val="9"/>
  </w:num>
  <w:num w:numId="40">
    <w:abstractNumId w:val="38"/>
  </w:num>
  <w:num w:numId="41">
    <w:abstractNumId w:val="42"/>
  </w:num>
  <w:num w:numId="42">
    <w:abstractNumId w:val="12"/>
  </w:num>
  <w:num w:numId="43">
    <w:abstractNumId w:val="40"/>
  </w:num>
  <w:numIdMacAtCleanup w:val="43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153D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name="caption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name="Subtle Reference"/>
    <w:lsdException w:qFormat="true" w:unhideWhenUsed="false" w:semiHidden="false" w:name="Intense Reference"/>
    <w:lsdException w:qFormat="true" w:unhideWhenUsed="false" w:semiHidden="false" w:name="Book Title"/>
    <w:lsdException w:qFormat="true" w:name="TOC Heading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caption" w:qFormat="1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nhideWhenUsed="0"/>
    <w:lsdException w:name="Intense Reference" w:qFormat="1" w:semiHidden="0" w:unhideWhenUsed="0"/>
    <w:lsdException w:name="Book Title" w:qFormat="1" w:semiHidden="0" w:unhideWhenUsed="0"/>
    <w:lsdException w:name="TOC Heading" w:qFormat="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qFormat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qFormat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qFormat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qFormat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qFormat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qFormat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qFormat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qFormat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2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3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4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5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6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7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8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29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0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1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2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3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5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6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7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8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39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0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qFormat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qFormat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qFormat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qFormat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qFormat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qFormat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qFormat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qFormat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4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0105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prosinca 2017.</izvorni_sadrzaj>
    <derivirana_varijabla naziv="DomainObject.DatumDonosenjaOdluke_1">27.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St-286/2017-3</izvorni_sadrzaj>
    <derivirana_varijabla naziv="DomainObject.Oznaka_1">St-286/2017-3</derivirana_varijabla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Lekić</izvorni_sadrzaj>
    <derivirana_varijabla naziv="DomainObject.DonositeljOdluke.Prezime_1">Lekić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2017.</izvorni_sadrzaj>
    <derivirana_varijabla naziv="DomainObject.Predmet.DatumOsnivanja_1">22.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stečajnoga postupka</izvorni_sadrzaj>
    <derivirana_varijabla naziv="DomainObject.Predmet.Opis_1">Prijedlog za otvaranje stečajnoga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St-286/2017</izvorni_sadrzaj>
    <derivirana_varijabla naziv="DomainObject.Predmet.OznakaBroj_1">St-286/2017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Orguljarska radionica Mihaljević društvo s ograničenom odgovornošću za proizvodnju, restauraciju i prodaju orgulja i opreme</izvorni_sadrzaj>
    <derivirana_varijabla naziv="DomainObject.Predmet.ProtustrankaFormated_1">  Orguljarska radionica Mihaljević društvo s ograničenom odgovornošću za proizvodnju, restauraciju i prodaju orgulja i opreme</derivirana_varijabla>
  </DomainObject.Predmet.ProtustrankaFormated>
  <DomainObject.Predmet.ProtustrankaFormatedOIB>
    <izvorni_sadrzaj>  Orguljarska radionica Mihaljević društvo s ograničenom odgovornošću za proizvodnju, restauraciju i prodaju orgulja i opreme, OIB 71730504592</izvorni_sadrzaj>
    <derivirana_varijabla naziv="DomainObject.Predmet.ProtustrankaFormatedOIB_1">  Orguljarska radionica Mihaljević društvo s ograničenom odgovornošću za proizvodnju, restauraciju i prodaju orgulja i opreme, OIB 71730504592</derivirana_varijabla>
  </DomainObject.Predmet.ProtustrankaFormatedOIB>
  <DomainObject.Predmet.ProtustrankaFormatedWithAdress>
    <izvorni_sadrzaj> Orguljarska radionica Mihaljević društvo s ograničenom odgovornošću za proizvodnju, restauraciju i prodaju orgulja i opreme, A.Stepinca 54, 40000 Mala Subotica</izvorni_sadrzaj>
    <derivirana_varijabla naziv="DomainObject.Predmet.ProtustrankaFormatedWithAdress_1"> Orguljarska radionica Mihaljević društvo s ograničenom odgovornošću za proizvodnju, restauraciju i prodaju orgulja i opreme, A.Stepinca 54, 40000 Mala Subotica</derivirana_varijabla>
  </DomainObject.Predmet.ProtustrankaFormatedWithAdress>
  <DomainObject.Predmet.ProtustrankaFormatedWithAdressOIB>
    <izvorni_sadrzaj> Orguljarska radionica Mihaljević društvo s ograničenom odgovornošću za proizvodnju, restauraciju i prodaju orgulja i opreme, OIB 71730504592, A.Stepinca 54, 40000 Mala Subotica</izvorni_sadrzaj>
    <derivirana_varijabla naziv="DomainObject.Predmet.ProtustrankaFormatedWithAdressOIB_1"> Orguljarska radionica Mihaljević društvo s ograničenom odgovornošću za proizvodnju, restauraciju i prodaju orgulja i opreme, OIB 71730504592, A.Stepinca 54, 40000 Mala Subotica</derivirana_varijabla>
  </DomainObject.Predmet.ProtustrankaFormatedWithAdressOIB>
  <DomainObject.Predmet.ProtustrankaWithAdress>
    <izvorni_sadrzaj>Orguljarska radionica Mihaljević društvo s ograničenom odgovornošću za proizvodnju, restauraciju i prodaju orgulja i opreme A.Stepinca 54, 40000 Mala Subotica</izvorni_sadrzaj>
    <derivirana_varijabla naziv="DomainObject.Predmet.ProtustrankaWithAdress_1">Orguljarska radionica Mihaljević društvo s ograničenom odgovornošću za proizvodnju, restauraciju i prodaju orgulja i opreme A.Stepinca 54, 40000 Mala Subotica</derivirana_varijabla>
  </DomainObject.Predmet.ProtustrankaWithAdress>
  <DomainObject.Predmet.ProtustrankaWith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WithAdressOIB_1">Orguljarska radionica Mihaljević društvo s ograničenom odgovornošću za proizvodnju, restauraciju i prodaju orgulja i opreme, OIB 71730504592, A.Stepinca 54, 40000 Mala Subotica</derivirana_varijabla>
  </DomainObject.Predmet.ProtustrankaWithAdressOIB>
  <DomainObject.Predmet.ProtustrankaNazivFormated>
    <izvorni_sadrzaj>Orguljarska radionica Mihaljević društvo s ograničenom odgovornošću za proizvodnju, restauraciju i prodaju orgulja i opreme</izvorni_sadrzaj>
    <derivirana_varijabla naziv="DomainObject.Predmet.ProtustrankaNazivFormated_1">Orguljarska radionica Mihaljević društvo s ograničenom odgovornošću za proizvodnju, restauraciju i prodaju orgulja i opreme</derivirana_varijabla>
  </DomainObject.Predmet.ProtustrankaNazivFormated>
  <DomainObject.Predmet.ProtustrankaNazivFormatedOIB>
    <izvorni_sadrzaj>Orguljarska radionica Mihaljević društvo s ograničenom odgovornošću za proizvodnju, restauraciju i prodaju orgulja i opreme, OIB 71730504592</izvorni_sadrzaj>
    <derivirana_varijabla naziv="DomainObject.Predmet.ProtustrankaNazivFormatedOIB_1">Orguljarska radionica Mihaljević društvo s ograničenom odgovornošću za proizvodnju, restauraciju i prodaju orgulja i opreme, OIB 71730504592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Sudnica 226</izvorni_sadrzaj>
    <derivirana_varijabla naziv="DomainObject.Predmet.Referada.Prostorija.Naziv_1">Sudnica 226</derivirana_varijabla>
  </DomainObject.Predmet.Referada.Prostorija.Naziv>
  <DomainObject.Predmet.Referada.Prostorija.Oznaka>
    <izvorni_sadrzaj>226</izvorni_sadrzaj>
    <derivirana_varijabla naziv="DomainObject.Predmet.Referada.Prostorija.Oznaka_1">226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Jasna Lekić</izvorni_sadrzaj>
    <derivirana_varijabla naziv="DomainObject.Predmet.Referada.Sudac_1">Jasna Lekić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136105.45</izvorni_sadrzaj>
    <derivirana_varijabla naziv="DomainObject.Predmet.TrenutnaVrijednost_1">136105.45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Tatjana Rukelj</izvorni_sadrzaj>
    <derivirana_varijabla naziv="DomainObject.Predmet.Zapisnicar_1">Tatjana Rukelj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Orguljarska radionica Mihaljević društvo s ograničenom odgovornošću za proizvodnju, restauraciju i prodaju orgulja i opreme</item>
    </izvorni_sadrzaj>
    <derivirana_varijabla naziv="DomainObject.Predmet.ProtuStrankaListFormated_1">
      <item>Orguljarska radionica Mihaljević društvo s ograničenom odgovornošću za proizvodnju, restauraciju i prodaju orgulja i opreme</item>
    </derivirana_varijabla>
  </DomainObject.Predmet.ProtuStrankaListFormated>
  <DomainObject.Predmet.ProtuStrankaList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FormatedOIB_1">
      <item>Orguljarska radionica Mihaljević društvo s ograničenom odgovornošću za proizvodnju, restauraciju i prodaju orgulja i opreme, OIB 71730504592</item>
    </derivirana_varijabla>
  </DomainObject.Predmet.ProtuStrankaListFormatedOIB>
  <DomainObject.Predmet.ProtuStrankaListFormatedWithAdress>
    <izvorni_sadrzaj>
      <item>Orguljarska radionica Mihaljević društvo s ograničenom odgovornošću za proizvodnju, restauraciju i prodaju orgulja i opreme, A.Stepinca 54, 40000 Mala Subotica</item>
    </izvorni_sadrzaj>
    <derivirana_varijabla naziv="DomainObject.Predmet.ProtuStrankaListFormatedWithAdress_1">
      <item>Orguljarska radionica Mihaljević društvo s ograničenom odgovornošću za proizvodnju, restauraciju i prodaju orgulja i opreme, A.Stepinca 54, 40000 Mala Subotica</item>
    </derivirana_varijabla>
  </DomainObject.Predmet.ProtuStrankaListFormatedWithAdress>
  <DomainObject.Predmet.ProtuStrankaListFormatedWithAdressOIB>
    <izvorni_sadrzaj>
      <item>Orguljarska radionica Mihaljević društvo s ograničenom odgovornošću za proizvodnju, restauraciju i prodaju orgulja i opreme, OIB 71730504592, A.Stepinca 54, 40000 Mala Subotica</item>
    </izvorni_sadrzaj>
    <derivirana_varijabla naziv="DomainObject.Predmet.ProtuStrankaListFormatedWithAdressOIB_1">
      <item>Orguljarska radionica Mihaljević društvo s ograničenom odgovornošću za proizvodnju, restauraciju i prodaju orgulja i opreme, OIB 71730504592, A.Stepinca 54, 40000 Mala Subotica</item>
    </derivirana_varijabla>
  </DomainObject.Predmet.ProtuStrankaListFormatedWithAdressOIB>
  <DomainObject.Predmet.ProtuStrankaListNazivFormated>
    <izvorni_sadrzaj>
      <item>Orguljarska radionica Mihaljević društvo s ograničenom odgovornošću za proizvodnju, restauraciju i prodaju orgulja i opreme</item>
    </izvorni_sadrzaj>
    <derivirana_varijabla naziv="DomainObject.Predmet.ProtuStrankaListNazivFormated_1">
      <item>Orguljarska radionica Mihaljević društvo s ograničenom odgovornošću za proizvodnju, restauraciju i prodaju orgulja i opreme</item>
    </derivirana_varijabla>
  </DomainObject.Predmet.ProtuStrankaListNazivFormated>
  <DomainObject.Predmet.ProtuStrankaListNazivFormatedOIB>
    <izvorni_sadrzaj>
      <item>Orguljarska radionica Mihaljević društvo s ograničenom odgovornošću za proizvodnju, restauraciju i prodaju orgulja i opreme, OIB 71730504592</item>
    </izvorni_sadrzaj>
    <derivirana_varijabla naziv="DomainObject.Predmet.ProtuStrankaListNazivFormatedOIB_1">
      <item>Orguljarska radionica Mihaljević društvo s ograničenom odgovornošću za proizvodnju, restauraciju i prodaju orgulja i opreme, OIB 71730504592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prosinca 2017.</izvorni_sadrzaj>
    <derivirana_varijabla naziv="DomainObject.Datum_1">27. prosinca 2017.</derivirana_varijabla>
  </DomainObject.Datum>
  <DomainObject.PoslovniBrojDokumenta>
    <izvorni_sadrzaj>St-286/2017-3</izvorni_sadrzaj>
    <derivirana_varijabla naziv="DomainObject.PoslovniBrojDokumenta_1">St-286/2017-3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Orguljarska radionica Mihaljević društvo s ograničenom odgovornošću za proizvodnju, restauraciju i prodaju orgulja i opreme</izvorni_sadrzaj>
    <derivirana_varijabla naziv="DomainObject.Predmet.ProtustrankaIDrugi_1">Orguljarska radionica Mihaljević društvo s ograničenom odgovornošću za proizvodnju, restauraciju i prodaju orgulja i opreme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Orguljarska radionica Mihaljević društvo s ograničenom odgovornošću za proizvodnju, restauraciju i prodaju orgulja i opreme, OIB 71730504592, A.Stepinca 54, 40000 Mala Subotica</izvorni_sadrzaj>
    <derivirana_varijabla naziv="DomainObject.Predmet.ProtustrankaIDrugiAdressOIB_1">Orguljarska radionica Mihaljević društvo s ograničenom odgovornošću za proizvodnju, restauraciju i prodaju orgulja i opreme, OIB 71730504592, A.Stepinca 54, 40000 Mala Subotica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Orguljarska radionica Mihaljević društvo s ograničenom odgovornošću za proizvodnju, restauraciju i prodaju orgulja i opreme</item>
      <item>Sudski registar</item>
      <item>e-oglasna ploča</item>
    </izvorni_sadrzaj>
    <derivirana_varijabla naziv="DomainObject.Predmet.SudioniciListNaziv_1">
      <item>Financijska agencija</item>
      <item>Orguljarska radionica Mihaljević društvo s ograničenom odgovornošću za proizvodnju, restauraciju i prodaju orgulja i opreme</item>
      <item>Sudski registar</item>
      <item>e-oglasna ploča</item>
    </derivirana_varijabla>
  </DomainObject.Predmet.SudioniciListNaziv>
  <DomainObject.Predmet.SudioniciListAdressOIB>
    <izvorni_sadrzaj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  <item>Sudski registar</item>
      <item>e-oglasna ploča</item>
    </izvorni_sadrzaj>
    <derivirana_varijabla naziv="DomainObject.Predmet.SudioniciListAdressOIB_1">
      <item>Financijska agencija, OIB 85821130368, Ulica grada Vukovara 70,10000 Zagreb</item>
      <item>Orguljarska radionica Mihaljević društvo s ograničenom odgovornošću za proizvodnju, restauraciju i prodaju orgulja i opreme, OIB 71730504592, A.Stepinca 54,40000 Mala Subotica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68E61E9-480E-49F9-8A48-27179C427B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561</properties:Words>
  <properties:Characters>2108</properties:Characters>
  <properties:Lines>1088</properties:Lines>
  <properties:Paragraphs>387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Tatjana Rukelj</cp:lastModifiedBy>
  <dcterms:modified xmlns:xsi="http://www.w3.org/2001/XMLSchema-instance" xsi:type="dcterms:W3CDTF">2017-12-27T08:45:00Z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St-286/2017-3 / Odluka - Ustupljeno drugom sudu - čl. 11 Zakona o sudovima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