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4d8c" w14:paraId="52b4d8c" w:rsidRDefault="00062731" w:rsidP="00062731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1579245</wp:posOffset>
            </wp:positionH>
            <wp:positionV relativeFrom="page">
              <wp:posOffset>276860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62731" w:rsidR="00AE649C" w:rsidRPr="00B76F3C">
      <w:pPr>
        <w:pStyle w:val="NormaleSPIS"/>
        <w:spacing w:after="0"/>
      </w:pPr>
    </w:p>
    <w:p w:rsidRDefault="00062731" w:rsidP="00062731" w:rsidR="00062731">
      <w:pPr>
        <w:spacing w:after="0"/>
      </w:pPr>
      <w:r>
        <w:tab/>
        <w:t>Republika Hrvatska</w:t>
      </w:r>
    </w:p>
    <w:p w:rsidRDefault="00062731" w:rsidP="00062731" w:rsidR="00062731">
      <w:pPr>
        <w:spacing w:after="0"/>
      </w:pPr>
      <w:r>
        <w:t xml:space="preserve">      Trgovački sud u Bjelovaru</w:t>
      </w:r>
    </w:p>
    <w:p w:rsidRDefault="00062731" w:rsidP="00062731" w:rsidR="00062731">
      <w:pPr>
        <w:spacing w:after="0"/>
      </w:pPr>
      <w:r>
        <w:t>Bjelovar, Šet. dr. Ivše Lebovića 42</w:t>
      </w:r>
    </w:p>
    <w:p w:rsidRDefault="00062731" w:rsidP="00062731" w:rsidR="00062731">
      <w:pPr>
        <w:spacing w:after="0"/>
        <w:jc w:val="right"/>
      </w:pPr>
      <w:r>
        <w:t>Poslovni broj: 2 St-728/2017-3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center"/>
      </w:pPr>
      <w:r>
        <w:t>U  I M E   R E P U B L I K E   H R V A T S K E</w:t>
      </w:r>
    </w:p>
    <w:p w:rsidRDefault="00062731" w:rsidP="00062731" w:rsidR="00062731">
      <w:pPr>
        <w:spacing w:after="0"/>
        <w:jc w:val="center"/>
      </w:pPr>
    </w:p>
    <w:p w:rsidRDefault="00062731" w:rsidP="00062731" w:rsidR="00062731">
      <w:pPr>
        <w:spacing w:after="0"/>
        <w:jc w:val="center"/>
      </w:pPr>
      <w:r>
        <w:t xml:space="preserve"> R J E Š E N J E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POLIKLINIKA TURNER ZA MEDICINSKO-BIOKEMIJSKU DJELATNOST I MEDICINU RADA, Zagreb, Nova Ves 23, MBS: 080902724, OIB: 75580732312, 15. veljače 2018.  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center"/>
      </w:pPr>
      <w:r>
        <w:t>r i j e š i o   j e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  <w:rPr>
          <w:szCs w:val="20"/>
        </w:rPr>
      </w:pPr>
      <w:r>
        <w:tab/>
        <w:t>1. Otvara se stečajni postupak nad dužnikom POLIKLINIKA TURNER ZA MEDICINSKO-BIOKEMIJSKU DJELATNOST I MEDICINU RADA, Zagreb, Nova Ves 23, MBS: 080902724, OIB: 75580732312.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  <w:r>
        <w:tab/>
        <w:t>2. Za stečajnog upravitelja imenuje se JUGOSLAV PURAN, Bjelovar, Josipa Jelačića 12, OIB:70582689973.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  <w:rPr>
          <w:szCs w:val="20"/>
        </w:rPr>
      </w:pPr>
      <w:r>
        <w:tab/>
        <w:t>3. Zaključuje se stečajni postupak nad dužnikom POLIKLINIKA TURNER ZA MEDICINSKO-BIOKEMIJSKU DJELATNOST I MEDICINU RADA, Zagreb, Nova Ves 23, MBS: 080902724, OIB: 75580732312.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  <w:r>
        <w:tab/>
        <w:t>4. Stečajni postupak je otvoren i zaključen s danom 15. veljače 2018. godine u 13,00 sati, kada je ovo rješenje objavljeno na e-oglasnoj ploči ovoga suda.</w:t>
      </w:r>
    </w:p>
    <w:p w:rsidRDefault="00062731" w:rsidP="00062731" w:rsidR="00062731">
      <w:pPr>
        <w:pStyle w:val="Bezproreda"/>
        <w:spacing w:after="0"/>
        <w:jc w:val="both"/>
      </w:pPr>
    </w:p>
    <w:p w:rsidRDefault="00062731" w:rsidP="00062731" w:rsidR="00062731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62731" w:rsidP="00062731" w:rsidR="00062731">
      <w:pPr>
        <w:spacing w:after="0"/>
        <w:jc w:val="both"/>
        <w:rPr>
          <w:rFonts w:cs="Times New Roman"/>
        </w:rPr>
      </w:pPr>
    </w:p>
    <w:p w:rsidRDefault="00062731" w:rsidP="00062731" w:rsidR="00062731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center"/>
      </w:pPr>
      <w:r>
        <w:t>Obrazloženje</w:t>
      </w:r>
    </w:p>
    <w:p w:rsidRDefault="00062731" w:rsidP="00062731" w:rsidR="00062731">
      <w:pPr>
        <w:spacing w:after="0"/>
        <w:jc w:val="center"/>
      </w:pPr>
    </w:p>
    <w:p w:rsidRDefault="00062731" w:rsidP="00062731" w:rsidR="00062731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St-728/2017-2, koji je objavljen na mrežnoj stranici e-oglasna ploča Trgovačkog suda u Bjelovaru 20. prosinca 2017. godine, pozvao osobu ovlaštenu za </w:t>
      </w:r>
      <w:r>
        <w:lastRenderedPageBreak/>
        <w:t>zastupanje dužnika da u roku od 15 dana od objave oglasa na mrežnoj stranici e-oglasne ploče podnese sudu javnobilježnički ovjerovljen popis imovine i obveza na propisanom obrascu.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62731" w:rsidP="00062731" w:rsidR="00062731">
      <w:pPr>
        <w:pStyle w:val="Bezproreda"/>
        <w:spacing w:after="0"/>
        <w:jc w:val="both"/>
      </w:pPr>
    </w:p>
    <w:p w:rsidRDefault="00062731" w:rsidP="00062731" w:rsidR="00062731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62731" w:rsidP="00062731" w:rsidR="00062731">
      <w:pPr>
        <w:spacing w:after="0"/>
        <w:ind w:firstLine="851"/>
        <w:jc w:val="both"/>
      </w:pPr>
    </w:p>
    <w:p w:rsidRDefault="00062731" w:rsidP="00062731" w:rsidR="00062731">
      <w:pPr>
        <w:spacing w:after="0"/>
        <w:jc w:val="center"/>
      </w:pPr>
      <w:r>
        <w:t>U Bjelovaru 15. veljače 2018.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ind w:firstLine="720" w:left="4320"/>
      </w:pPr>
      <w:r>
        <w:t>SUDSKI SAVJETNIK</w:t>
      </w:r>
    </w:p>
    <w:p w:rsidRDefault="00062731" w:rsidP="00062731" w:rsidR="00062731">
      <w:pPr>
        <w:spacing w:after="0"/>
        <w:ind w:firstLine="4111"/>
      </w:pPr>
      <w:r>
        <w:tab/>
        <w:t xml:space="preserve">     MIROSLAV LOVREKOVIĆ, v.r.</w:t>
      </w:r>
    </w:p>
    <w:p w:rsidRDefault="00062731" w:rsidP="00062731" w:rsidR="000627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62731" w:rsidP="00062731" w:rsidR="0006273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62731" w:rsidP="00062731" w:rsidR="00062731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62731" w:rsidP="00062731" w:rsidR="00062731">
      <w:pPr>
        <w:spacing w:after="0"/>
        <w:jc w:val="both"/>
      </w:pPr>
    </w:p>
    <w:p w:rsidRDefault="00062731" w:rsidP="00062731" w:rsidR="00062731">
      <w:pPr>
        <w:spacing w:after="0"/>
        <w:jc w:val="both"/>
      </w:pPr>
    </w:p>
    <w:p w:rsidRDefault="00062731" w:rsidP="00062731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627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8107498"/>
      <w:docPartObj>
        <w:docPartGallery w:val="Page Numbers (Top of Page)"/>
        <w:docPartUnique/>
      </w:docPartObj>
    </w:sdtPr>
    <w:sdtEndPr/>
    <w:sdtContent>
      <w:p w:rsidRDefault="00062731" w:rsidP="00062731" w:rsidR="0006273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256">
          <w:t>2</w:t>
        </w:r>
        <w:r>
          <w:fldChar w:fldCharType="end"/>
        </w:r>
      </w:p>
    </w:sdtContent>
  </w:sdt>
  <w:p w:rsidRDefault="00062731" w:rsidP="00062731" w:rsidR="008333A9">
    <w:pPr>
      <w:spacing w:after="0"/>
      <w:jc w:val="right"/>
    </w:pPr>
    <w:r>
      <w:t>Poslovni broj: 2 St-728/2017-3</w:t>
    </w:r>
  </w:p>
  <w:p w:rsidRDefault="00062731" w:rsidP="00062731" w:rsidR="00062731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731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256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0FAF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4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St-728/2017-3</izvorni_sadrzaj>
    <derivirana_varijabla naziv="DomainObject.Oznaka_1">St-728/2017-3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St-728/2017</izvorni_sadrzaj>
    <derivirana_varijabla naziv="DomainObject.Predmet.OznakaBroj_1">St-728/2017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TURNER ZA MEDICINSKO-BIOKEMIJSKU DJELATNOST I MEDICINU RADA zastupanog po punomoćniku Kristina Turner</izvorni_sadrzaj>
    <derivirana_varijabla naziv="DomainObject.Predmet.ProtustrankaFormated_1">  POLIKLINIKA TURNER ZA MEDICINSKO-BIOKEMIJSKU DJELATNOST I MEDICINU RADA zastupanog po punomoćniku Kristina Turner</derivirana_varijabla>
  </DomainObject.Predmet.ProtustrankaFormated>
  <DomainObject.Predmet.ProtustrankaFormatedOIB>
    <izvorni_sadrzaj>  POLIKLINIKA TURNER ZA MEDICINSKO-BIOKEMIJSKU DJELATNOST I MEDICINU RADA, OIB 75580732312 zastupanog po punomoćniku Kristina Turner</izvorni_sadrzaj>
    <derivirana_varijabla naziv="DomainObject.Predmet.ProtustrankaFormatedOIB_1">  POLIKLINIKA TURNER ZA MEDICINSKO-BIOKEMIJSKU DJELATNOST I MEDICINU RADA, OIB 75580732312 zastupanog po punomoćniku Kristina Turner</derivirana_varijabla>
  </DomainObject.Predmet.ProtustrankaFormatedOIB>
  <DomainObject.Predmet.ProtustrankaFormatedWithAdress>
    <izvorni_sadrzaj> POLIKLINIKA TURNER ZA MEDICINSKO-BIOKEMIJSKU DJELATNOST I MEDICINU RADA, Nova Ves 23, 10000 Zagreb zastupanog po punomoćniku Kristina Turner</izvorni_sadrzaj>
    <derivirana_varijabla naziv="DomainObject.Predmet.ProtustrankaFormatedWithAdress_1"> POLIKLINIKA TURNER ZA MEDICINSKO-BIOKEMIJSKU DJELATNOST I MEDICINU RADA, Nova Ves 23, 10000 Zagreb zastupanog po punomoćniku Kristina Turner</derivirana_varijabla>
  </DomainObject.Predmet.ProtustrankaFormatedWithAdress>
  <DomainObject.Predmet.ProtustrankaFormatedWithAdressOIB>
    <izvorni_sadrzaj> POLIKLINIKA TURNER ZA MEDICINSKO-BIOKEMIJSKU DJELATNOST I MEDICINU RADA, OIB 75580732312, Nova Ves 23, 10000 Zagreb zastupanog po punomoćniku Kristina Turner</izvorni_sadrzaj>
    <derivirana_varijabla naziv="DomainObject.Predmet.ProtustrankaFormatedWithAdressOIB_1"> POLIKLINIKA TURNER ZA MEDICINSKO-BIOKEMIJSKU DJELATNOST I MEDICINU RADA, OIB 75580732312, Nova Ves 23, 10000 Zagreb zastupanog po punomoćniku Kristina Turner</derivirana_varijabla>
  </DomainObject.Predmet.ProtustrankaFormatedWithAdressOIB>
  <DomainObject.Predmet.ProtustrankaWithAdress>
    <izvorni_sadrzaj>POLIKLINIKA TURNER ZA MEDICINSKO-BIOKEMIJSKU DJELATNOST I MEDICINU RADA Nova Ves 23, 10000 Zagreb</izvorni_sadrzaj>
    <derivirana_varijabla naziv="DomainObject.Predmet.ProtustrankaWithAdress_1">POLIKLINIKA TURNER ZA MEDICINSKO-BIOKEMIJSKU DJELATNOST I MEDICINU RADA Nova Ves 23, 10000 Zagreb</derivirana_varijabla>
  </DomainObject.Predmet.ProtustrankaWithAdress>
  <DomainObject.Predmet.ProtustrankaWithAdressOIB>
    <izvorni_sadrzaj>POLIKLINIKA TURNER ZA MEDICINSKO-BIOKEMIJSKU DJELATNOST I MEDICINU RADA, OIB 75580732312, Nova Ves 23, 10000 Zagreb</izvorni_sadrzaj>
    <derivirana_varijabla naziv="DomainObject.Predmet.ProtustrankaWithAdressOIB_1">POLIKLINIKA TURNER ZA MEDICINSKO-BIOKEMIJSKU DJELATNOST I MEDICINU RADA, OIB 75580732312, Nova Ves 23, 10000 Zagreb</derivirana_varijabla>
  </DomainObject.Predmet.ProtustrankaWithAdressOIB>
  <DomainObject.Predmet.ProtustrankaNazivFormated>
    <izvorni_sadrzaj>POLIKLINIKA TURNER ZA MEDICINSKO-BIOKEMIJSKU DJELATNOST I MEDICINU RADA</izvorni_sadrzaj>
    <derivirana_varijabla naziv="DomainObject.Predmet.ProtustrankaNazivFormated_1">POLIKLINIKA TURNER ZA MEDICINSKO-BIOKEMIJSKU DJELATNOST I MEDICINU RADA</derivirana_varijabla>
  </DomainObject.Predmet.ProtustrankaNazivFormated>
  <DomainObject.Predmet.ProtustrankaNazivFormatedOIB>
    <izvorni_sadrzaj>POLIKLINIKA TURNER ZA MEDICINSKO-BIOKEMIJSKU DJELATNOST I MEDICINU RADA, OIB 75580732312</izvorni_sadrzaj>
    <derivirana_varijabla naziv="DomainObject.Predmet.ProtustrankaNazivFormatedOIB_1">POLIKLINIKA TURNER ZA MEDICINSKO-BIOKEMIJSKU DJELATNOST I MEDICINU RADA, OIB 75580732312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TURNER ZA MEDICINSKO-BIOKEMIJSKU DJELATNOST I MEDICINU RADA zastupanog po punomoćniku Kristina Turner</item>
    </izvorni_sadrzaj>
    <derivirana_varijabla naziv="DomainObject.Predmet.ProtuStrankaListFormated_1">
      <item>POLIKLINIKA TURNER ZA MEDICINSKO-BIOKEMIJSKU DJELATNOST I MEDICINU RADA zastupanog po punomoćniku Kristina Turner</item>
    </derivirana_varijabla>
  </DomainObject.Predmet.ProtuStrankaListFormated>
  <DomainObject.Predmet.ProtuStrankaListFormatedOIB>
    <izvorni_sadrzaj>
      <item>POLIKLINIKA TURNER ZA MEDICINSKO-BIOKEMIJSKU DJELATNOST I MEDICINU RADA, OIB 75580732312 zastupanog po punomoćniku Kristina Turner</item>
    </izvorni_sadrzaj>
    <derivirana_varijabla naziv="DomainObject.Predmet.ProtuStrankaListFormatedOIB_1">
      <item>POLIKLINIKA TURNER ZA MEDICINSKO-BIOKEMIJSKU DJELATNOST I MEDICINU RADA, OIB 75580732312 zastupanog po punomoćniku Kristina Turner</item>
    </derivirana_varijabla>
  </DomainObject.Predmet.ProtuStrankaListFormatedOIB>
  <DomainObject.Predmet.ProtuStrankaListFormatedWithAdress>
    <izvorni_sadrzaj>
      <item>POLIKLINIKA TURNER ZA MEDICINSKO-BIOKEMIJSKU DJELATNOST I MEDICINU RADA, Nova Ves 23, 10000 Zagreb zastupanog po punomoćniku Kristina Turner</item>
    </izvorni_sadrzaj>
    <derivirana_varijabla naziv="DomainObject.Predmet.ProtuStrankaListFormatedWithAdress_1">
      <item>POLIKLINIKA TURNER ZA MEDICINSKO-BIOKEMIJSKU DJELATNOST I MEDICINU RADA, Nova Ves 23, 10000 Zagreb zastupanog po punomoćniku Kristina Turner</item>
    </derivirana_varijabla>
  </DomainObject.Predmet.ProtuStrankaListFormatedWithAdress>
  <DomainObject.Predmet.ProtuStrankaListFormatedWithAdressOIB>
    <izvorni_sadrzaj>
      <item>POLIKLINIKA TURNER ZA MEDICINSKO-BIOKEMIJSKU DJELATNOST I MEDICINU RADA, OIB 75580732312, Nova Ves 23, 10000 Zagreb zastupanog po punomoćniku Kristina Turner</item>
    </izvorni_sadrzaj>
    <derivirana_varijabla naziv="DomainObject.Predmet.ProtuStrankaListFormatedWithAdressOIB_1">
      <item>POLIKLINIKA TURNER ZA MEDICINSKO-BIOKEMIJSKU DJELATNOST I MEDICINU RADA, OIB 75580732312, Nova Ves 23, 10000 Zagreb zastupanog po punomoćniku Kristina Turner</item>
    </derivirana_varijabla>
  </DomainObject.Predmet.ProtuStrankaListFormatedWithAdressOIB>
  <DomainObject.Predmet.ProtuStrankaListNazivFormated>
    <izvorni_sadrzaj>
      <item>POLIKLINIKA TURNER ZA MEDICINSKO-BIOKEMIJSKU DJELATNOST I MEDICINU RADA</item>
    </izvorni_sadrzaj>
    <derivirana_varijabla naziv="DomainObject.Predmet.ProtuStrankaListNazivFormated_1">
      <item>POLIKLINIKA TURNER ZA MEDICINSKO-BIOKEMIJSKU DJELATNOST I MEDICINU RADA</item>
    </derivirana_varijabla>
  </DomainObject.Predmet.ProtuStrankaListNazivFormated>
  <DomainObject.Predmet.ProtuStrankaListNazivFormatedOIB>
    <izvorni_sadrzaj>
      <item>POLIKLINIKA TURNER ZA MEDICINSKO-BIOKEMIJSKU DJELATNOST I MEDICINU RADA, OIB 75580732312</item>
    </izvorni_sadrzaj>
    <derivirana_varijabla naziv="DomainObject.Predmet.ProtuStrankaListNazivFormatedOIB_1">
      <item>POLIKLINIKA TURNER ZA MEDICINSKO-BIOKEMIJSKU DJELATNOST I MEDICINU RADA, OIB 75580732312</item>
    </derivirana_varijabla>
  </DomainObject.Predmet.ProtuStrankaListNazivFormatedOIB>
  <DomainObject.Predmet.OstaliListFormated>
    <izvorni_sadrzaj>
      <item>Kristina Turner punomoćnik sudionika u postupku POLIKLINIKA TURNER ZA MEDICINSKO-BIOKEMIJSKU DJELATNOST I MEDICINU RADA</item>
    </izvorni_sadrzaj>
    <derivirana_varijabla naziv="DomainObject.Predmet.OstaliListFormated_1">
      <item>Kristina Turner punomoćnik sudionika u postupku POLIKLINIKA TURNER ZA MEDICINSKO-BIOKEMIJSKU DJELATNOST I MEDICINU RADA</item>
    </derivirana_varijabla>
  </DomainObject.Predmet.OstaliListFormated>
  <DomainObject.Predmet.OstaliListFormatedOIB>
    <izvorni_sadrzaj>
      <item>Kristina Turner, OIB 68373583804 punomoćnik sudionika u postupku POLIKLINIKA TURNER ZA MEDICINSKO-BIOKEMIJSKU DJELATNOST I MEDICINU RADA</item>
    </izvorni_sadrzaj>
    <derivirana_varijabla naziv="DomainObject.Predmet.OstaliListFormatedOIB_1">
      <item>Kristina Turner, OIB 68373583804 punomoćnik sudionika u postupku POLIKLINIKA TURNER ZA MEDICINSKO-BIOKEMIJSKU DJELATNOST I MEDICINU RADA</item>
    </derivirana_varijabla>
  </DomainObject.Predmet.OstaliListFormatedOIB>
  <DomainObject.Predmet.OstaliListFormatedWithAdress>
    <izvorni_sadrzaj>
      <item>Kristina Turner, Nova Ves 21, 10000 Zagreb punomoćnik sudionika u postupku POLIKLINIKA TURNER ZA MEDICINSKO-BIOKEMIJSKU DJELATNOST I MEDICINU RADA</item>
    </izvorni_sadrzaj>
    <derivirana_varijabla naziv="DomainObject.Predmet.OstaliListFormatedWithAdress_1">
      <item>Kristina Turner, Nova Ves 21, 10000 Zagreb punomoćnik sudionika u postupku POLIKLINIKA TURNER ZA MEDICINSKO-BIOKEMIJSKU DJELATNOST I MEDICINU RADA</item>
    </derivirana_varijabla>
  </DomainObject.Predmet.OstaliListFormatedWithAdress>
  <DomainObject.Predmet.OstaliListFormatedWithAdressOIB>
    <izvorni_sadrzaj>
      <item>Kristina Turner, OIB 68373583804, Nova Ves 21, 10000 Zagreb punomoćnik sudionika u postupku POLIKLINIKA TURNER ZA MEDICINSKO-BIOKEMIJSKU DJELATNOST I MEDICINU RADA</item>
    </izvorni_sadrzaj>
    <derivirana_varijabla naziv="DomainObject.Predmet.OstaliListFormatedWithAdressOIB_1">
      <item>Kristina Turner, OIB 68373583804, Nova Ves 21, 10000 Zagreb punomoćnik sudionika u postupku POLIKLINIKA TURNER ZA MEDICINSKO-BIOKEMIJSKU DJELATNOST I MEDICINU RADA</item>
    </derivirana_varijabla>
  </DomainObject.Predmet.OstaliListFormatedWithAdressOIB>
  <DomainObject.Predmet.OstaliListNazivFormated>
    <izvorni_sadrzaj>
      <item>Kristina Turner</item>
    </izvorni_sadrzaj>
    <derivirana_varijabla naziv="DomainObject.Predmet.OstaliListNazivFormated_1">
      <item>Kristina Turner</item>
    </derivirana_varijabla>
  </DomainObject.Predmet.OstaliListNazivFormated>
  <DomainObject.Predmet.OstaliListNazivFormatedOIB>
    <izvorni_sadrzaj>
      <item>Kristina Turner, OIB 68373583804</item>
    </izvorni_sadrzaj>
    <derivirana_varijabla naziv="DomainObject.Predmet.OstaliListNazivFormatedOIB_1">
      <item>Kristina Turner, OIB 68373583804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>St-728/2017-3</izvorni_sadrzaj>
    <derivirana_varijabla naziv="DomainObject.PoslovniBrojDokumenta_1">St-728/2017-3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TURNER ZA MEDICINSKO-BIOKEMIJSKU DJELATNOST I MEDICINU RADA</izvorni_sadrzaj>
    <derivirana_varijabla naziv="DomainObject.Predmet.ProtustrankaIDrugi_1">POLIKLINIKA TURNER ZA MEDICINSKO-BIOKEMIJSKU DJELATNOST I MEDICINU RADA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POLIKLINIKA TURNER ZA MEDICINSKO-BIOKEMIJSKU DJELATNOST I MEDICINU RADA, OIB 75580732312, Nova Ves 23, 10000 Zagreb</izvorni_sadrzaj>
    <derivirana_varijabla naziv="DomainObject.Predmet.ProtustrankaIDrugiAdressOIB_1">POLIKLINIKA TURNER ZA MEDICINSKO-BIOKEMIJSKU DJELATNOST I MEDICINU RADA, OIB 75580732312, Nova Ves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TURNER ZA MEDICINSKO-BIOKEMIJSKU DJELATNOST I MEDICINU RADA</item>
      <item>FINA Regionalni centar Zagreb</item>
      <item>Kristina Turner</item>
    </izvorni_sadrzaj>
    <derivirana_varijabla naziv="DomainObject.Predmet.SudioniciListNaziv_1">
      <item>POLIKLINIKA TURNER ZA MEDICINSKO-BIOKEMIJSKU DJELATNOST I MEDICINU RADA</item>
      <item>FINA Regionalni centar Zagreb</item>
      <item>Kristina Turner</item>
    </derivirana_varijabla>
  </DomainObject.Predmet.SudioniciListNaziv>
  <DomainObject.Predmet.SudioniciListAdressOIB>
    <izvorni_sadrzaj>
      <item>POLIKLINIKA TURNER ZA MEDICINSKO-BIOKEMIJSKU DJELATNOST I MEDICINU RADA, OIB 75580732312, Nova Ves 23,10000 Zagreb</item>
      <item>FINA Regionalni centar Zagreb, OIB 85821130368, Trg svibanjskih žrtava 1995. br. 1,10000 Zagreb</item>
      <item>Kristina Turner, OIB 68373583804, Nova Ves 21,10000 Zagreb</item>
    </izvorni_sadrzaj>
    <derivirana_varijabla naziv="DomainObject.Predmet.SudioniciListAdressOIB_1">
      <item>POLIKLINIKA TURNER ZA MEDICINSKO-BIOKEMIJSKU DJELATNOST I MEDICINU RADA, OIB 75580732312, Nova Ves 23,10000 Zagreb</item>
      <item>FINA Regionalni centar Zagreb, OIB 85821130368, Trg svibanjskih žrtava 1995. br. 1,10000 Zagreb</item>
      <item>Kristina Turner, OIB 68373583804,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28AFD-12D7-43B0-9D5B-C38CC0B164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3561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2018-02-15T11:51:00Z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St-728/2017-3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