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55cd" w14:paraId="c4155cd" w:rsidRDefault="00C37497" w:rsidP="00C37497" w:rsidR="00C37497" w:rsidRPr="0077590C">
      <w:pPr>
        <w15:collapsed w:val="false"/>
      </w:pPr>
      <w:bookmarkStart w:name="_GoBack" w:id="0"/>
      <w:bookmarkEnd w:id="0"/>
      <w:r w:rsidRPr="0077590C">
        <w:rPr>
          <w:bCs/>
        </w:rPr>
        <w:t xml:space="preserve">                  </w:t>
      </w:r>
      <w:r w:rsidRPr="0077590C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77590C">
      <w:r w:rsidRPr="0077590C">
        <w:t xml:space="preserve">    REPUBLIKA HRVATSKA</w:t>
      </w:r>
    </w:p>
    <w:p w:rsidRDefault="00C37497" w:rsidP="00C37497" w:rsidR="00C37497" w:rsidRPr="0077590C">
      <w:r w:rsidRPr="0077590C">
        <w:t xml:space="preserve"> TRGOVAČKI SUD U PAZINU</w:t>
      </w:r>
    </w:p>
    <w:p w:rsidRDefault="00C37497" w:rsidP="00C37497" w:rsidR="00C37497" w:rsidRPr="0077590C">
      <w:r w:rsidRPr="0077590C">
        <w:t xml:space="preserve">     52000 PAZIN, Dršćevka 1</w:t>
      </w:r>
      <w:r w:rsidRPr="0077590C">
        <w:tab/>
      </w:r>
      <w:r w:rsidRPr="0077590C">
        <w:tab/>
      </w:r>
      <w:r w:rsidRPr="0077590C">
        <w:tab/>
      </w:r>
      <w:r w:rsidRPr="0077590C">
        <w:tab/>
        <w:t xml:space="preserve">          </w:t>
      </w:r>
      <w:r w:rsidR="00EE68F8" w:rsidRPr="0077590C">
        <w:t xml:space="preserve">        </w:t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  <w:t xml:space="preserve">       </w:t>
      </w:r>
    </w:p>
    <w:p w:rsidRDefault="00C37497" w:rsidP="00C37497" w:rsidR="00C37497" w:rsidRPr="0077590C">
      <w:pPr>
        <w:jc w:val="center"/>
      </w:pPr>
      <w:r w:rsidRPr="0077590C">
        <w:t>R E P U B L I K A  H R V A T S K A</w:t>
      </w:r>
    </w:p>
    <w:p w:rsidRDefault="00C37497" w:rsidP="00C37497" w:rsidR="00C37497" w:rsidRPr="0077590C"/>
    <w:p w:rsidRDefault="00C37497" w:rsidP="005B6A41" w:rsidR="00C37497" w:rsidRPr="0077590C">
      <w:pPr>
        <w:jc w:val="center"/>
      </w:pPr>
      <w:r w:rsidRPr="0077590C">
        <w:t>R J E Š E NJ E</w:t>
      </w:r>
    </w:p>
    <w:p w:rsidRDefault="00C37497" w:rsidP="00C37497" w:rsidR="00C37497" w:rsidRPr="0077590C">
      <w:pPr>
        <w:jc w:val="both"/>
      </w:pPr>
    </w:p>
    <w:p w:rsidRDefault="00C37497" w:rsidP="00C37497" w:rsidR="00C37497" w:rsidRPr="0077590C">
      <w:pPr>
        <w:jc w:val="both"/>
      </w:pPr>
      <w:r w:rsidRPr="0077590C">
        <w:tab/>
      </w:r>
      <w:r w:rsidR="00EF167C" w:rsidRPr="0077590C">
        <w:t xml:space="preserve">Trgovački sud u Pazinu, po sucu Ivanu Dujiću, u predstečajnom postupku nad dužnikom </w:t>
      </w:r>
      <w:r w:rsidR="0077590C" w:rsidRPr="0077590C">
        <w:t>SISTERS d.o.o. Novigrad, Ulica Murvi 80, OIB 09235810668</w:t>
      </w:r>
      <w:r w:rsidRPr="0077590C">
        <w:t xml:space="preserve">, </w:t>
      </w:r>
      <w:r w:rsidR="0077590C">
        <w:t>1</w:t>
      </w:r>
      <w:r w:rsidR="00EF167C" w:rsidRPr="0077590C">
        <w:t>3</w:t>
      </w:r>
      <w:r w:rsidRPr="0077590C">
        <w:t xml:space="preserve">. </w:t>
      </w:r>
      <w:r w:rsidR="0077590C">
        <w:t>prosinca</w:t>
      </w:r>
      <w:r w:rsidRPr="0077590C">
        <w:t xml:space="preserve"> 201</w:t>
      </w:r>
      <w:r w:rsidR="00EF167C" w:rsidRPr="0077590C">
        <w:t>7</w:t>
      </w:r>
      <w:r w:rsidRPr="0077590C">
        <w:t xml:space="preserve">. </w:t>
      </w:r>
    </w:p>
    <w:p w:rsidRDefault="00C37497" w:rsidP="00C37497" w:rsidR="00C37497" w:rsidRPr="0077590C">
      <w:pPr>
        <w:jc w:val="both"/>
      </w:pPr>
    </w:p>
    <w:p w:rsidRDefault="00C37497" w:rsidP="005B6A41" w:rsidR="00C37497" w:rsidRPr="0077590C">
      <w:pPr>
        <w:jc w:val="center"/>
        <w:rPr>
          <w:bCs/>
        </w:rPr>
      </w:pPr>
      <w:r w:rsidRPr="0077590C">
        <w:rPr>
          <w:bCs/>
        </w:rPr>
        <w:t>r i j e š i o  je</w:t>
      </w:r>
    </w:p>
    <w:p w:rsidRDefault="00C37497" w:rsidP="00C37497" w:rsidR="00C37497" w:rsidRPr="0077590C">
      <w:pPr>
        <w:ind w:left="705"/>
        <w:jc w:val="both"/>
      </w:pPr>
    </w:p>
    <w:p w:rsidRDefault="00C37497" w:rsidP="00B35953" w:rsidR="00B35953" w:rsidRPr="0077590C">
      <w:pPr>
        <w:ind w:firstLine="708"/>
        <w:jc w:val="both"/>
      </w:pPr>
      <w:r w:rsidRPr="0077590C">
        <w:t xml:space="preserve">Utvrđuju se </w:t>
      </w:r>
      <w:r w:rsidR="00FF17F4" w:rsidRPr="0077590C">
        <w:t xml:space="preserve">slijedeće </w:t>
      </w:r>
      <w:r w:rsidRPr="0077590C">
        <w:t xml:space="preserve">tražbine vjerovnika prema dužniku </w:t>
      </w:r>
      <w:r w:rsidR="0077590C" w:rsidRPr="0077590C">
        <w:t>SISTERS d.o.o. Novigrad, Ulica Murvi 80, OIB 09235810668</w:t>
      </w:r>
      <w:r w:rsidR="00B35953" w:rsidRPr="0077590C">
        <w:t>: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1. 6.MAJ LABIN d.o.o. Umag, Ulica Tribje 2, OIB: 56396370038, </w:t>
      </w:r>
      <w:r>
        <w:t xml:space="preserve">u iznosu od </w:t>
      </w:r>
      <w:r w:rsidRPr="0077590C">
        <w:t xml:space="preserve">11.357,07 kn. 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2. A. 14 d.o.o. Poreč, Ive Lole Ribara 7, OIB: 56705232262, </w:t>
      </w:r>
      <w:r>
        <w:t xml:space="preserve">u iznosu od </w:t>
      </w:r>
      <w:r w:rsidRPr="0077590C">
        <w:t>262,50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3. RAČUNALNE USLUGE "ALTERNET", vl. BOJAN BANKO, Poreč, Ročka 4, OIB: 98480452025, </w:t>
      </w:r>
      <w:r>
        <w:t xml:space="preserve">u iznosu od </w:t>
      </w:r>
      <w:r w:rsidRPr="0077590C">
        <w:t>8.875,00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4. BORIS &amp; Co d.o.o. Poreč, Anke Butorac 7, OIB: 65005883553, </w:t>
      </w:r>
      <w:r>
        <w:t xml:space="preserve">u iznosu od </w:t>
      </w:r>
      <w:r w:rsidRPr="0077590C">
        <w:t>125,00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5. CENTRAL-TERM d.o.o. Krapina, Doliće 21, OIB: 76639668220, </w:t>
      </w:r>
      <w:r>
        <w:t xml:space="preserve">u iznosu od </w:t>
      </w:r>
      <w:r w:rsidRPr="0077590C">
        <w:t>1.778,54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6. CITY EX d.o.o. Zagreb, Donje Svetice 40, OIB: 99406899243, </w:t>
      </w:r>
      <w:r>
        <w:t xml:space="preserve">u iznosu od </w:t>
      </w:r>
      <w:r w:rsidRPr="0077590C">
        <w:t>599,58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7. CROATIA osiguranje d.d. Zagreb, Vatroslava Jagića 33, OIB: 26187994862, </w:t>
      </w:r>
      <w:r>
        <w:t xml:space="preserve">u iznosu od </w:t>
      </w:r>
      <w:r w:rsidRPr="0077590C">
        <w:t>7.138,66 kn.</w:t>
      </w:r>
    </w:p>
    <w:p w:rsidRDefault="0077590C" w:rsidP="0077590C" w:rsidR="0077590C" w:rsidRPr="0077590C">
      <w:pPr>
        <w:ind w:firstLine="720"/>
        <w:jc w:val="both"/>
      </w:pPr>
      <w:r w:rsidRPr="0077590C">
        <w:t>8. DORIJANA ČITAR, vl. obrta A.D.V.A, Poreč, Špadići 44, OIB: 86975293063, u iznosu od 250,00 kn.</w:t>
      </w:r>
    </w:p>
    <w:p w:rsidRDefault="0077590C" w:rsidP="0077590C" w:rsidR="0077590C" w:rsidRPr="0077590C">
      <w:pPr>
        <w:ind w:firstLine="720"/>
        <w:jc w:val="both"/>
      </w:pPr>
      <w:r w:rsidRPr="0077590C">
        <w:t>9. NADIJA DIKLIĆ iz Poreča, Glagoljaška ulica 14, OIB: 23</w:t>
      </w:r>
      <w:r>
        <w:t>108560383,</w:t>
      </w:r>
      <w:r w:rsidRPr="0077590C">
        <w:t xml:space="preserve"> u iznosu od 12.500,00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10. ERSTE CARD CLUB d.o.o. Zagreb, Ulica Frana Folnegovića 6, OIB: 85941596441, </w:t>
      </w:r>
      <w:r>
        <w:t xml:space="preserve">u iznosu od </w:t>
      </w:r>
      <w:r w:rsidRPr="0077590C">
        <w:t>3.987,17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11. EXEDRA d.o.o. Novigrad, Rižanskog placita 3, OIB: 47819952530, </w:t>
      </w:r>
      <w:r>
        <w:t xml:space="preserve">u iznosu od </w:t>
      </w:r>
      <w:r w:rsidRPr="0077590C">
        <w:t>9.375,00 kn.</w:t>
      </w:r>
    </w:p>
    <w:p w:rsidRDefault="0077590C" w:rsidP="0077590C" w:rsidR="0077590C" w:rsidRPr="0077590C">
      <w:pPr>
        <w:ind w:firstLine="720"/>
        <w:jc w:val="both"/>
      </w:pPr>
      <w:r w:rsidRPr="0077590C">
        <w:t>12. FINANCIJSKA AGENCIJA, Zagreb, Ulica grada Vukovara 70, OIB: 85821130368, u iznosu od 402,50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13. FINESA trgovina i usluge d.o.o. Vrvari, Piantade 23, OIB: 60903253324, </w:t>
      </w:r>
      <w:r>
        <w:t xml:space="preserve">u iznosu od </w:t>
      </w:r>
      <w:r w:rsidRPr="0077590C">
        <w:t>806,25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14. GRAD NOVIGRAD, Novigrad, Veliki trg 1, OIB: 53785741678, </w:t>
      </w:r>
      <w:r>
        <w:t xml:space="preserve">u iznosu od </w:t>
      </w:r>
      <w:r w:rsidRPr="0077590C">
        <w:t>22.456,65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15. GRAD ZAGREB, Zagreb, Trg Stjepana Radića 1, OIB: 61817894937, </w:t>
      </w:r>
      <w:r>
        <w:t xml:space="preserve">u iznosu od </w:t>
      </w:r>
      <w:r w:rsidRPr="0077590C">
        <w:t>702.895,47 kn.</w:t>
      </w:r>
    </w:p>
    <w:p w:rsidRDefault="006367E6" w:rsidP="0077590C" w:rsidR="0077590C" w:rsidRPr="0077590C">
      <w:pPr>
        <w:ind w:firstLine="720"/>
        <w:jc w:val="both"/>
      </w:pPr>
      <w:r>
        <w:lastRenderedPageBreak/>
        <w:t>1</w:t>
      </w:r>
      <w:r w:rsidR="0077590C" w:rsidRPr="0077590C">
        <w:t>6. MARINA GRŽIĆ iz Poreča, Glagoljaška ulica 4, OIB: 31056635502, u iznosu od 905.927,06 kn, od čega se iznos od 779.610,17 kuna odnosi na redovne tražbine, a iznos od 126.316,89 kuna na tražbine radnika, koje ne mogu biti predmet predstečajnog sporazuma (čl. 37. st. 1. 8. S</w:t>
      </w:r>
      <w:r w:rsidR="0077590C">
        <w:t>tečajnog zakona</w:t>
      </w:r>
      <w:r w:rsidR="0077590C" w:rsidRPr="0077590C">
        <w:t>).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17. HRVATSKA RADIOTELEVIZIJA, Zagreb, Prisavlje 3, OIB: 68419124305, u iznosu od 3.440,00 kn. 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18. Hrvatski Telekom d.d. Zagreb, Roberta Frangeša Mihanovića 9, OIB: 81793146560, </w:t>
      </w:r>
      <w:r>
        <w:t xml:space="preserve">u iznosu od </w:t>
      </w:r>
      <w:r w:rsidRPr="0077590C">
        <w:t>1.631,56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19. Javni bilježnik MARIJA HRVATIN, Poreč, 8. Marta 1, OIB: 07672878675, </w:t>
      </w:r>
      <w:r>
        <w:t xml:space="preserve">u iznosu od </w:t>
      </w:r>
      <w:r w:rsidRPr="0077590C">
        <w:t>6.973,75 kn.</w:t>
      </w:r>
    </w:p>
    <w:p w:rsidRDefault="0077590C" w:rsidP="0077590C" w:rsidR="0077590C" w:rsidRPr="0077590C">
      <w:pPr>
        <w:ind w:firstLine="720"/>
        <w:jc w:val="both"/>
      </w:pPr>
      <w:r w:rsidRPr="0077590C">
        <w:t>20. ISTARSKA KREDITNA BANKA UMAG d.d. Umag, Ernesta Miloša 1, OIB: 65723536010, u iznosu od 626.039,01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21. ISTARSKA ŽUPANIJA, Pazin, Dršćevka 1, OIB: 90017522601, </w:t>
      </w:r>
      <w:r>
        <w:t xml:space="preserve">u iznosu od </w:t>
      </w:r>
      <w:r w:rsidRPr="0077590C">
        <w:t>1.000,00 kn.</w:t>
      </w:r>
    </w:p>
    <w:p w:rsidRDefault="0077590C" w:rsidP="00287DEC" w:rsidR="0077590C" w:rsidRPr="0077590C">
      <w:pPr>
        <w:ind w:firstLine="720"/>
        <w:jc w:val="both"/>
      </w:pPr>
      <w:r w:rsidRPr="0077590C">
        <w:t xml:space="preserve">22. Javni bilježnik </w:t>
      </w:r>
      <w:r w:rsidR="00287DEC" w:rsidRPr="0077590C">
        <w:t xml:space="preserve">ŽELJKO KRAJINA </w:t>
      </w:r>
      <w:r w:rsidRPr="0077590C">
        <w:t xml:space="preserve">iz Umaga, OIB: 1975667298, </w:t>
      </w:r>
      <w:r>
        <w:t xml:space="preserve">u iznosu od </w:t>
      </w:r>
      <w:r w:rsidRPr="0077590C">
        <w:t>2.235,00 kn.</w:t>
      </w:r>
      <w:r w:rsidR="00287DEC" w:rsidRPr="0077590C">
        <w:t xml:space="preserve"> 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23. MAURICIO LAKOVIĆ, vl. obrta za unutarnji i međunarodni cestovni prijevoz robe "MAURIZIO TRANSPORT", Novigrad, Sveti Vidal 2, OIB: 27546563715, </w:t>
      </w:r>
      <w:r>
        <w:t xml:space="preserve">u iznosu od </w:t>
      </w:r>
      <w:r w:rsidRPr="0077590C">
        <w:t>20.175,00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24. MICHELE LEGOVICH, vl. obrta M.C. AUTO AUTOSERVIS AUTODIJELOVI, Novigrad, Velika ulica 11, OIB: 57398860869, </w:t>
      </w:r>
      <w:r>
        <w:t xml:space="preserve">u iznosu od </w:t>
      </w:r>
      <w:r w:rsidRPr="0077590C">
        <w:t>5.215,01 kn.</w:t>
      </w:r>
    </w:p>
    <w:p w:rsidRDefault="0077590C" w:rsidP="0077590C" w:rsidR="0077590C" w:rsidRPr="0077590C">
      <w:pPr>
        <w:ind w:firstLine="720"/>
        <w:jc w:val="both"/>
      </w:pPr>
      <w:r w:rsidRPr="0077590C">
        <w:t>25. Javni bilježnik ALEKSANDRA MICELLI, Novigrad, Josipa Broza Tita 2, OIB: 48548077686, u iznosu od 3.153,75 kn.</w:t>
      </w:r>
    </w:p>
    <w:p w:rsidRDefault="0077590C" w:rsidP="00287DEC" w:rsidR="0077590C" w:rsidRPr="0077590C">
      <w:pPr>
        <w:ind w:firstLine="720"/>
        <w:jc w:val="both"/>
      </w:pPr>
      <w:r w:rsidRPr="0077590C">
        <w:t>26. MINISTARSTVO FINANCIJA, Zagreb, Katančićeva 5, OIB: 18683136487, u iznosu od 35.163,03 kn.</w:t>
      </w:r>
      <w:r w:rsidR="00287DEC" w:rsidRPr="0077590C">
        <w:t xml:space="preserve"> </w:t>
      </w:r>
    </w:p>
    <w:p w:rsidRDefault="0077590C" w:rsidP="00287DEC" w:rsidR="0077590C" w:rsidRPr="0077590C">
      <w:pPr>
        <w:ind w:firstLine="720"/>
        <w:jc w:val="both"/>
      </w:pPr>
      <w:r w:rsidRPr="0077590C">
        <w:t xml:space="preserve">27. DAVOR MRDEŽA iz Poreča, Kate Pejnović 24, OIB: 91998173048, </w:t>
      </w:r>
      <w:r>
        <w:t xml:space="preserve">u iznosu od </w:t>
      </w:r>
      <w:r w:rsidRPr="0077590C">
        <w:t xml:space="preserve">1.137.689,81 kn, od čega se iznos od 1.011.372,92 kuna odnosi na redovne tražbine, a iznos od 126.316,89 kuna </w:t>
      </w:r>
      <w:r w:rsidR="00287DEC" w:rsidRPr="0077590C">
        <w:t>na tražbine radnika, koje ne mogu biti predmet predstečajnog sporazuma (čl. 37. st. 1. 8. S</w:t>
      </w:r>
      <w:r w:rsidR="00287DEC">
        <w:t>tečajnog zakona</w:t>
      </w:r>
      <w:r w:rsidR="00287DEC" w:rsidRPr="0077590C">
        <w:t xml:space="preserve">). </w:t>
      </w:r>
    </w:p>
    <w:p w:rsidRDefault="0077590C" w:rsidP="00287DEC" w:rsidR="0077590C" w:rsidRPr="0077590C">
      <w:pPr>
        <w:ind w:firstLine="720"/>
        <w:jc w:val="both"/>
      </w:pPr>
      <w:r w:rsidRPr="0077590C">
        <w:t xml:space="preserve">28. MARIN MRDEŽA iz Poreča, Kate Pejnović 24, OIB: 75523606922, </w:t>
      </w:r>
      <w:r>
        <w:t xml:space="preserve">u iznosu od </w:t>
      </w:r>
      <w:r w:rsidRPr="0077590C">
        <w:t>11.299,12 kn, kao tražbin</w:t>
      </w:r>
      <w:r w:rsidR="00287DEC">
        <w:t>a r</w:t>
      </w:r>
      <w:r w:rsidR="00287DEC" w:rsidRPr="0077590C">
        <w:t>adnika, koj</w:t>
      </w:r>
      <w:r w:rsidR="00287DEC">
        <w:t>a</w:t>
      </w:r>
      <w:r w:rsidR="00287DEC" w:rsidRPr="0077590C">
        <w:t xml:space="preserve"> ne mo</w:t>
      </w:r>
      <w:r w:rsidR="00287DEC">
        <w:t>že</w:t>
      </w:r>
      <w:r w:rsidR="00287DEC" w:rsidRPr="0077590C">
        <w:t xml:space="preserve"> biti predmet predstečajnog sporazuma (čl. 37. st. 1. 8. S</w:t>
      </w:r>
      <w:r w:rsidR="00287DEC">
        <w:t>tečajnog zakona</w:t>
      </w:r>
      <w:r w:rsidR="00287DEC" w:rsidRPr="0077590C">
        <w:t>).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29. PBZ CARD  d.o.o. Zagreb, Radnička cesta 44, OIB: 28495895537, </w:t>
      </w:r>
      <w:r>
        <w:t xml:space="preserve">u iznosu od </w:t>
      </w:r>
      <w:r w:rsidRPr="0077590C">
        <w:t>3.153,54 kn.</w:t>
      </w:r>
    </w:p>
    <w:p w:rsidRDefault="0077590C" w:rsidP="00287DEC" w:rsidR="0077590C" w:rsidRPr="0077590C">
      <w:pPr>
        <w:ind w:firstLine="720"/>
        <w:jc w:val="both"/>
      </w:pPr>
      <w:r w:rsidRPr="0077590C">
        <w:t xml:space="preserve">30. PENINSULA d.o.o. Poreč, Istarskog razvoda 12, OIB: 75326369169, </w:t>
      </w:r>
      <w:r>
        <w:t xml:space="preserve">u iznosu od </w:t>
      </w:r>
      <w:r w:rsidRPr="0077590C">
        <w:t>312,50 kn.</w:t>
      </w:r>
      <w:r w:rsidR="00287DEC" w:rsidRPr="0077590C">
        <w:t xml:space="preserve"> 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31. TOMISLAV PUKLIN, vl. automehaničarskog obrta "PUKLIN", Jablanovec, Marinka Bašića 14, OIB: 54876650835, </w:t>
      </w:r>
      <w:r>
        <w:t xml:space="preserve">u iznosu od </w:t>
      </w:r>
      <w:r w:rsidRPr="0077590C">
        <w:t>140,60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32. </w:t>
      </w:r>
      <w:r w:rsidR="00287DEC" w:rsidRPr="0077590C">
        <w:t>ROSIS UNUS</w:t>
      </w:r>
      <w:r w:rsidRPr="0077590C">
        <w:t xml:space="preserve"> d.o.o. Sveti Križ Začretje, Vrankovec 1, OIB: 00378517235, </w:t>
      </w:r>
      <w:r>
        <w:t xml:space="preserve">u iznosu od </w:t>
      </w:r>
      <w:r w:rsidRPr="0077590C">
        <w:t>463.859,07 kn.</w:t>
      </w:r>
    </w:p>
    <w:p w:rsidRDefault="0077590C" w:rsidP="00287DEC" w:rsidR="0077590C" w:rsidRPr="0077590C">
      <w:pPr>
        <w:ind w:firstLine="720"/>
        <w:jc w:val="both"/>
      </w:pPr>
      <w:r w:rsidRPr="0077590C">
        <w:t xml:space="preserve">33. SANATIO d.o.o. Zagreb, Bolnička 34C, OIB: 70241049761, </w:t>
      </w:r>
      <w:r>
        <w:t xml:space="preserve">u iznosu od </w:t>
      </w:r>
      <w:r w:rsidRPr="0077590C">
        <w:t>1.000,00 kn.</w:t>
      </w:r>
      <w:r w:rsidR="00287DEC" w:rsidRPr="0077590C">
        <w:t xml:space="preserve"> 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34. TRGOVAČKI CENTAR ZAGREB d.o.o. Jablanovec, Zaprešićka 2, OIB: 57136792631, </w:t>
      </w:r>
      <w:r>
        <w:t xml:space="preserve">u iznosu od </w:t>
      </w:r>
      <w:r w:rsidRPr="0077590C">
        <w:t>113.890,92 kn.</w:t>
      </w:r>
    </w:p>
    <w:p w:rsidRDefault="0077590C" w:rsidP="0077590C" w:rsidR="0077590C" w:rsidRPr="0077590C">
      <w:pPr>
        <w:ind w:firstLine="720"/>
        <w:jc w:val="both"/>
      </w:pPr>
      <w:r w:rsidRPr="0077590C">
        <w:t xml:space="preserve">35. TRI M d.o.o. Poreč, Stancija Kaligari 3, OIB: 86475294363, </w:t>
      </w:r>
      <w:r>
        <w:t xml:space="preserve">u iznosu od </w:t>
      </w:r>
      <w:r w:rsidRPr="0077590C">
        <w:t>2.350,00 kn.</w:t>
      </w:r>
    </w:p>
    <w:p w:rsidRDefault="0077590C" w:rsidP="00287DEC" w:rsidR="00287DEC" w:rsidRPr="0077590C">
      <w:pPr>
        <w:ind w:firstLine="720"/>
        <w:jc w:val="both"/>
      </w:pPr>
      <w:r w:rsidRPr="0077590C">
        <w:t>36. UNIQA osiguranje d.d. Zagreb, Planinska 13A, OIB: 75</w:t>
      </w:r>
      <w:r w:rsidR="00287DEC">
        <w:t>665455333,</w:t>
      </w:r>
      <w:r w:rsidRPr="0077590C">
        <w:t xml:space="preserve"> u iznosu od 891,49 kn.</w:t>
      </w:r>
    </w:p>
    <w:p w:rsidRDefault="0077590C" w:rsidP="0077590C" w:rsidR="0077590C" w:rsidRPr="0077590C">
      <w:pPr>
        <w:ind w:firstLine="720"/>
        <w:jc w:val="both"/>
      </w:pPr>
    </w:p>
    <w:p w:rsidRDefault="0077590C" w:rsidP="0077590C" w:rsidR="0077590C" w:rsidRPr="0077590C">
      <w:pPr>
        <w:ind w:firstLine="720"/>
        <w:jc w:val="both"/>
      </w:pPr>
    </w:p>
    <w:p w:rsidRDefault="0077590C" w:rsidP="0077590C" w:rsidR="0077590C" w:rsidRPr="0077590C">
      <w:pPr>
        <w:ind w:firstLine="720"/>
        <w:jc w:val="both"/>
      </w:pPr>
      <w:r w:rsidRPr="0077590C">
        <w:t xml:space="preserve">37. ODVJETNIK AVVOCATO DUBRAVKO ŽIC, Novigrad, Istarskog razvoda 16, OIB: 81651026526, </w:t>
      </w:r>
      <w:r>
        <w:t xml:space="preserve">u iznosu od </w:t>
      </w:r>
      <w:r w:rsidRPr="0077590C">
        <w:t>8.596,47 kn.</w:t>
      </w:r>
    </w:p>
    <w:p w:rsidRDefault="00287DEC" w:rsidP="00C37497" w:rsidR="00287DEC">
      <w:pPr>
        <w:ind w:left="360"/>
        <w:jc w:val="center"/>
      </w:pPr>
    </w:p>
    <w:p w:rsidRDefault="00C37497" w:rsidP="00C37497" w:rsidR="00C37497" w:rsidRPr="0077590C">
      <w:pPr>
        <w:ind w:left="360"/>
        <w:jc w:val="center"/>
      </w:pPr>
      <w:r w:rsidRPr="0077590C">
        <w:t>Obrazloženje</w:t>
      </w:r>
    </w:p>
    <w:p w:rsidRDefault="00C37497" w:rsidP="00C37497" w:rsidR="00C37497" w:rsidRPr="0077590C">
      <w:pPr>
        <w:ind w:left="360"/>
        <w:jc w:val="both"/>
      </w:pPr>
    </w:p>
    <w:p w:rsidRDefault="00C37497" w:rsidP="00C37497" w:rsidR="00C835B6" w:rsidRPr="0077590C">
      <w:pPr>
        <w:ind w:firstLine="708"/>
        <w:jc w:val="both"/>
      </w:pPr>
      <w:r w:rsidRPr="0077590C">
        <w:t xml:space="preserve">Na </w:t>
      </w:r>
      <w:r w:rsidR="008D0294" w:rsidRPr="0077590C">
        <w:t xml:space="preserve">ispitnom ročištu </w:t>
      </w:r>
      <w:r w:rsidR="00287DEC">
        <w:t>1</w:t>
      </w:r>
      <w:r w:rsidR="00BF5B8C" w:rsidRPr="0077590C">
        <w:t>3</w:t>
      </w:r>
      <w:r w:rsidRPr="0077590C">
        <w:t xml:space="preserve">. </w:t>
      </w:r>
      <w:r w:rsidR="00287DEC">
        <w:t>prosinca</w:t>
      </w:r>
      <w:r w:rsidR="001F4AD6" w:rsidRPr="0077590C">
        <w:t xml:space="preserve"> 201</w:t>
      </w:r>
      <w:r w:rsidR="00BF5B8C" w:rsidRPr="0077590C">
        <w:t>7</w:t>
      </w:r>
      <w:r w:rsidRPr="0077590C">
        <w:t>. ispitane su prijave tražbina</w:t>
      </w:r>
      <w:r w:rsidR="001F4AD6" w:rsidRPr="0077590C">
        <w:t>, te je sukladno odredbi čl. 50. st. 1. i 2. Stečajnog zakona (dalje: SZ), na temelju tablice ispitanih tražbina, doneseno rješenje o utvrđenim tražbinama</w:t>
      </w:r>
      <w:r w:rsidR="00BF5B8C" w:rsidRPr="0077590C">
        <w:t xml:space="preserve"> – kao u izreci</w:t>
      </w:r>
      <w:r w:rsidR="001F4AD6" w:rsidRPr="0077590C">
        <w:t>.</w:t>
      </w:r>
    </w:p>
    <w:p w:rsidRDefault="00C835B6" w:rsidP="00C835B6" w:rsidR="00F72CE7" w:rsidRPr="0077590C">
      <w:pPr>
        <w:jc w:val="both"/>
      </w:pPr>
      <w:r w:rsidRPr="0077590C">
        <w:tab/>
      </w:r>
    </w:p>
    <w:p w:rsidRDefault="00070FEB" w:rsidP="00EF167C" w:rsidR="00EF167C" w:rsidRPr="0077590C">
      <w:pPr>
        <w:ind w:firstLine="708"/>
        <w:jc w:val="center"/>
      </w:pPr>
      <w:r w:rsidRPr="0077590C">
        <w:t>U Pazinu,</w:t>
      </w:r>
      <w:r w:rsidR="007D2BE7" w:rsidRPr="0077590C">
        <w:t xml:space="preserve"> </w:t>
      </w:r>
      <w:r w:rsidR="00287DEC">
        <w:t>1</w:t>
      </w:r>
      <w:r w:rsidR="00EF167C" w:rsidRPr="0077590C">
        <w:t xml:space="preserve">3. </w:t>
      </w:r>
      <w:r w:rsidR="00287DEC">
        <w:t>prosinca</w:t>
      </w:r>
      <w:r w:rsidR="00EF167C" w:rsidRPr="0077590C">
        <w:t xml:space="preserve"> 2017. </w:t>
      </w:r>
    </w:p>
    <w:p w:rsidRDefault="00EF167C" w:rsidP="00EF167C" w:rsidR="00C37497" w:rsidRPr="0077590C">
      <w:pPr>
        <w:ind w:firstLine="708"/>
        <w:jc w:val="center"/>
      </w:pP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Pr="0077590C">
        <w:tab/>
      </w:r>
      <w:r w:rsidR="00C37497" w:rsidRPr="0077590C">
        <w:t>Stečajni sudac</w:t>
      </w:r>
    </w:p>
    <w:p w:rsidRDefault="00C37497" w:rsidP="00C37497" w:rsidR="00F72CE7" w:rsidRPr="0077590C">
      <w:pPr>
        <w:ind w:firstLine="708" w:left="4956"/>
        <w:jc w:val="center"/>
      </w:pPr>
      <w:r w:rsidRPr="0077590C">
        <w:t xml:space="preserve">         </w:t>
      </w:r>
    </w:p>
    <w:p w:rsidRDefault="00F72CE7" w:rsidP="00C37497" w:rsidR="00C37497" w:rsidRPr="0077590C">
      <w:pPr>
        <w:ind w:firstLine="708" w:left="4956"/>
        <w:jc w:val="center"/>
      </w:pPr>
      <w:r w:rsidRPr="0077590C">
        <w:tab/>
        <w:t>Ivan Dujić</w:t>
      </w:r>
      <w:r w:rsidR="00606E70">
        <w:t>, v.r.</w:t>
      </w:r>
      <w:r w:rsidR="00C37497" w:rsidRPr="0077590C">
        <w:t xml:space="preserve"> </w:t>
      </w:r>
    </w:p>
    <w:p w:rsidRDefault="00C37497" w:rsidP="00C37497" w:rsidR="00C37497" w:rsidRPr="0077590C">
      <w:pPr>
        <w:ind w:firstLine="708"/>
        <w:jc w:val="both"/>
      </w:pPr>
    </w:p>
    <w:p w:rsidRDefault="00FF17F4" w:rsidP="00C37497" w:rsidR="00FF17F4" w:rsidRPr="0077590C">
      <w:pPr>
        <w:ind w:firstLine="708"/>
        <w:jc w:val="both"/>
      </w:pPr>
    </w:p>
    <w:p w:rsidRDefault="00F72CE7" w:rsidP="00C37497" w:rsidR="00F72CE7" w:rsidRPr="0077590C">
      <w:pPr>
        <w:ind w:firstLine="708"/>
        <w:jc w:val="both"/>
      </w:pPr>
    </w:p>
    <w:p w:rsidRDefault="003A49D4" w:rsidP="00C37497" w:rsidR="003A49D4" w:rsidRPr="0077590C">
      <w:pPr>
        <w:ind w:firstLine="708"/>
        <w:jc w:val="both"/>
      </w:pPr>
    </w:p>
    <w:p w:rsidRDefault="00C37497" w:rsidP="00C37497" w:rsidR="00C37497" w:rsidRPr="0077590C">
      <w:pPr>
        <w:ind w:firstLine="708"/>
        <w:jc w:val="both"/>
      </w:pPr>
      <w:r w:rsidRPr="0077590C">
        <w:t>UPUTA O PRAVNOM LIJEKU:</w:t>
      </w:r>
    </w:p>
    <w:p w:rsidRDefault="00C37497" w:rsidP="00C37497" w:rsidR="00C37497" w:rsidRPr="0077590C">
      <w:pPr>
        <w:ind w:firstLine="708"/>
        <w:jc w:val="both"/>
      </w:pPr>
      <w:r w:rsidRPr="0077590C">
        <w:t xml:space="preserve">Protiv ovog rješenja pravo na žalbu ima </w:t>
      </w:r>
      <w:r w:rsidR="005B6A41" w:rsidRPr="0077590C">
        <w:t xml:space="preserve">dužnik </w:t>
      </w:r>
      <w:r w:rsidRPr="0077590C">
        <w:t xml:space="preserve">i svaki vjerovnik u dijelu koji se </w:t>
      </w:r>
      <w:r w:rsidR="005B6A41" w:rsidRPr="0077590C">
        <w:t>odnosi na</w:t>
      </w:r>
      <w:r w:rsidRPr="0077590C">
        <w:t xml:space="preserve"> njegov</w:t>
      </w:r>
      <w:r w:rsidR="005B6A41" w:rsidRPr="0077590C">
        <w:t>u</w:t>
      </w:r>
      <w:r w:rsidRPr="0077590C">
        <w:t xml:space="preserve"> prijavljen</w:t>
      </w:r>
      <w:r w:rsidR="005B6A41" w:rsidRPr="0077590C">
        <w:t>u tražbinu</w:t>
      </w:r>
      <w:r w:rsidRPr="0077590C">
        <w:t xml:space="preserve"> i tražbin</w:t>
      </w:r>
      <w:r w:rsidR="005B6A41" w:rsidRPr="0077590C">
        <w:t>u koju je osporio (čl.</w:t>
      </w:r>
      <w:r w:rsidRPr="0077590C">
        <w:t xml:space="preserve"> </w:t>
      </w:r>
      <w:r w:rsidR="005B6A41" w:rsidRPr="0077590C">
        <w:t>51. st. 1.</w:t>
      </w:r>
      <w:r w:rsidRPr="0077590C">
        <w:t xml:space="preserve"> S</w:t>
      </w:r>
      <w:r w:rsidR="005B6A41" w:rsidRPr="0077590C">
        <w:t>Z-a</w:t>
      </w:r>
      <w:r w:rsidRPr="0077590C">
        <w:t>)</w:t>
      </w:r>
      <w:r w:rsidR="00FF17F4" w:rsidRPr="0077590C">
        <w:t>, odnosno u dijelu u kojem je njegova tražbina odbačena (čl. 36. st. 6. SZ-a)</w:t>
      </w:r>
      <w:r w:rsidRPr="0077590C">
        <w:t xml:space="preserve">. </w:t>
      </w:r>
      <w:r w:rsidR="005B6A41" w:rsidRPr="0077590C">
        <w:t>Žalba se izjavljuje u roku od 8 dana od dana dostave ovog rješenja</w:t>
      </w:r>
      <w:r w:rsidR="00A910EF" w:rsidRPr="0077590C">
        <w:t>, a dostava se smatra obavljenom istekom osmog dana od dana objave rješenja na mrežnoj stranici e-oglasna ploča sudova (čl. 50. st. 4. u svezi s čl. 12. st. 1. SZ-a)</w:t>
      </w:r>
      <w:r w:rsidR="005B6A41" w:rsidRPr="0077590C">
        <w:t xml:space="preserve">. </w:t>
      </w:r>
      <w:r w:rsidRPr="0077590C">
        <w:t xml:space="preserve">O žalbi odlučuje Visoki trgovački sud Republike Hrvatske. </w:t>
      </w:r>
    </w:p>
    <w:p w:rsidRDefault="00C37497" w:rsidP="00C37497" w:rsidR="00C37497" w:rsidRPr="0077590C">
      <w:pPr>
        <w:ind w:left="7080"/>
        <w:jc w:val="both"/>
      </w:pPr>
    </w:p>
    <w:p w:rsidRDefault="003A49D4" w:rsidP="00C37497" w:rsidR="003A49D4" w:rsidRPr="0077590C">
      <w:pPr>
        <w:ind w:left="7080"/>
        <w:jc w:val="both"/>
      </w:pPr>
    </w:p>
    <w:p w:rsidRDefault="003A49D4" w:rsidP="00C37497" w:rsidR="003A49D4" w:rsidRPr="0077590C">
      <w:pPr>
        <w:ind w:left="7080"/>
        <w:jc w:val="both"/>
      </w:pPr>
    </w:p>
    <w:p w:rsidRDefault="00C37497" w:rsidP="00FA554C" w:rsidR="00FA554C" w:rsidRPr="0077590C">
      <w:r w:rsidRPr="0077590C">
        <w:t xml:space="preserve">DNA: </w:t>
      </w:r>
    </w:p>
    <w:p w:rsidRDefault="00C37497" w:rsidP="003A49D4" w:rsidR="003A49D4" w:rsidRPr="0077590C">
      <w:r w:rsidRPr="0077590C">
        <w:t>-</w:t>
      </w:r>
      <w:r w:rsidR="000806A9" w:rsidRPr="0077590C">
        <w:t xml:space="preserve"> e-oglasna ploča 8</w:t>
      </w:r>
      <w:r w:rsidRPr="0077590C">
        <w:t xml:space="preserve"> dana</w:t>
      </w:r>
    </w:p>
    <w:p w:rsidRDefault="00BF5B8C" w:rsidP="003A49D4" w:rsidR="00BF5B8C">
      <w:r w:rsidRPr="0077590C">
        <w:t>- dužniku</w:t>
      </w:r>
      <w:r w:rsidR="006367E6">
        <w:t xml:space="preserve"> po pun.</w:t>
      </w:r>
    </w:p>
    <w:p w:rsidRDefault="00826047" w:rsidP="003A49D4" w:rsidR="00826047"/>
    <w:p w:rsidRDefault="00826047" w:rsidP="003A49D4" w:rsidR="00826047"/>
    <w:p w:rsidRDefault="00826047" w:rsidP="003A49D4" w:rsidR="00826047">
      <w:r>
        <w:t>R.</w:t>
      </w:r>
    </w:p>
    <w:p w:rsidRDefault="00826047" w:rsidP="003A49D4" w:rsidR="00826047" w:rsidRPr="0077590C">
      <w:r>
        <w:t>Kalendirati 20 dana.</w:t>
      </w:r>
    </w:p>
    <w:sectPr w:rsidSect="00070FEB" w:rsidR="00826047" w:rsidRPr="0077590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A5B" w:rsidP="00C37497" w:rsidR="00A15A5B">
      <w:r>
        <w:separator/>
      </w:r>
    </w:p>
  </w:endnote>
  <w:endnote w:id="0" w:type="continuationSeparator">
    <w:p w:rsidRDefault="00A15A5B" w:rsidP="00C37497" w:rsidR="00A15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A5B" w:rsidP="00C37497" w:rsidR="00A15A5B">
      <w:r>
        <w:separator/>
      </w:r>
    </w:p>
  </w:footnote>
  <w:footnote w:id="0" w:type="continuationSeparator">
    <w:p w:rsidRDefault="00A15A5B" w:rsidP="00C37497" w:rsidR="00A15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167C" w:rsidR="00EF1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P="00555620" w:rsidR="00EF1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E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F167C" w:rsidP="00555620" w:rsidR="00EF167C">
    <w:pPr>
      <w:pStyle w:val="Zaglavlje"/>
      <w:jc w:val="center"/>
    </w:pPr>
    <w:r>
      <w:tab/>
    </w:r>
    <w:r>
      <w:tab/>
    </w:r>
    <w:r w:rsidR="0077590C" w:rsidRPr="0077590C">
      <w:t>10 St-580/2017-19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67C" w:rsidR="00EF167C">
    <w:pPr>
      <w:pStyle w:val="Zaglavlje"/>
    </w:pPr>
    <w:r>
      <w:tab/>
    </w:r>
    <w:r>
      <w:tab/>
    </w:r>
    <w:r w:rsidRPr="00B35953">
      <w:t>10 St-</w:t>
    </w:r>
    <w:r w:rsidR="0077590C">
      <w:t>580</w:t>
    </w:r>
    <w:r w:rsidRPr="00B35953">
      <w:t>/</w:t>
    </w:r>
    <w:r w:rsidR="0077590C">
      <w:t>2017</w:t>
    </w:r>
    <w:r w:rsidRPr="00B35953">
      <w:t>-</w:t>
    </w:r>
    <w:r w:rsidR="0077590C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01777"/>
    <w:rsid w:val="00070FEB"/>
    <w:rsid w:val="000806A9"/>
    <w:rsid w:val="00091377"/>
    <w:rsid w:val="001F4AD6"/>
    <w:rsid w:val="00287DEC"/>
    <w:rsid w:val="00303D93"/>
    <w:rsid w:val="003746F3"/>
    <w:rsid w:val="003A078C"/>
    <w:rsid w:val="003A49D4"/>
    <w:rsid w:val="004619B6"/>
    <w:rsid w:val="004B79CF"/>
    <w:rsid w:val="00554328"/>
    <w:rsid w:val="00555620"/>
    <w:rsid w:val="005B6A41"/>
    <w:rsid w:val="005D134B"/>
    <w:rsid w:val="00606E70"/>
    <w:rsid w:val="0061465F"/>
    <w:rsid w:val="006367E6"/>
    <w:rsid w:val="0077590C"/>
    <w:rsid w:val="00785E9B"/>
    <w:rsid w:val="007D2BE7"/>
    <w:rsid w:val="007D3A4C"/>
    <w:rsid w:val="00826047"/>
    <w:rsid w:val="008A73E9"/>
    <w:rsid w:val="008D0294"/>
    <w:rsid w:val="00920471"/>
    <w:rsid w:val="00985388"/>
    <w:rsid w:val="009D307B"/>
    <w:rsid w:val="00A15A5B"/>
    <w:rsid w:val="00A910EF"/>
    <w:rsid w:val="00AE2713"/>
    <w:rsid w:val="00B35953"/>
    <w:rsid w:val="00B854D1"/>
    <w:rsid w:val="00BF5B8C"/>
    <w:rsid w:val="00C255E2"/>
    <w:rsid w:val="00C37497"/>
    <w:rsid w:val="00C835B6"/>
    <w:rsid w:val="00E47054"/>
    <w:rsid w:val="00EA1436"/>
    <w:rsid w:val="00EE68F8"/>
    <w:rsid w:val="00EF167C"/>
    <w:rsid w:val="00F72CE7"/>
    <w:rsid w:val="00F92FDB"/>
    <w:rsid w:val="00F9530B"/>
    <w:rsid w:val="00FA554C"/>
    <w:rsid w:val="00FB77F3"/>
    <w:rsid w:val="00FF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E7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E7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E7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E7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Odlomakpopisa" w:type="paragraph">
    <w:name w:val="List Paragraph"/>
    <w:basedOn w:val="Normal"/>
    <w:uiPriority w:val="34"/>
    <w:qFormat/>
    <w:rsid w:val="00EF16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E7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E7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E7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E7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SISTERS d.o.o. NOVIGRAD zastupanog po punomoćniku Odvj. društvo JUJNOVIĆ LUČIĆ MARKOVIĆ j.t.d. Zagreb</izvorni_sadrzaj>
    <derivirana_varijabla naziv="DomainObject.Predmet.ProtustrankaFormated_1">  SISTERS d.o.o. NOVIGRAD zastupanog po punomoćniku Odvj. društvo JUJNOVIĆ LUČIĆ MARKOVIĆ j.t.d. Zagreb</derivirana_varijabla>
  </DomainObject.Predmet.ProtustrankaFormated>
  <DomainObject.Predmet.ProtustrankaFormatedOIB>
    <izvorni_sadrzaj>  SISTERS d.o.o. NOVIGRAD, OIB 09235810668 zastupanog po punomoćniku Odvj. društvo JUJNOVIĆ LUČIĆ MARKOVIĆ j.t.d. Zagreb</izvorni_sadrzaj>
    <derivirana_varijabla naziv="DomainObject.Predmet.ProtustrankaFormatedOIB_1">  SISTERS d.o.o. NOVIGRAD, OIB 09235810668 zastupanog po punomoćniku Odvj. društvo JUJNOVIĆ LUČIĆ MARKOVIĆ j.t.d. Zagreb</derivirana_varijabla>
  </DomainObject.Predmet.ProtustrankaFormatedOIB>
  <DomainObject.Predmet.ProtustrankaFormatedWithAdress>
    <izvorni_sadrzaj> SISTERS d.o.o. NOVIGRAD, Ulica Murvi 80, 52466 Novigrad zastupanog po punomoćniku Odvj. društvo JUJNOVIĆ LUČIĆ MARKOVIĆ j.t.d. Zagreb</izvorni_sadrzaj>
    <derivirana_varijabla naziv="DomainObject.Predmet.ProtustrankaFormatedWithAdress_1"> SISTERS d.o.o. NOVIGRAD, Ulica Murvi 80, 52466 Novigrad zastupanog po punomoćniku Odvj. društvo JUJNOVIĆ LUČIĆ MARKOVIĆ j.t.d. Zagreb</derivirana_varijabla>
  </DomainObject.Predmet.ProtustrankaFormatedWithAdress>
  <DomainObject.Predmet.ProtustrankaFormatedWithAdressOIB>
    <izvorni_sadrzaj> SISTERS d.o.o. NOVIGRAD, OIB 09235810668, Ulica Murvi 80, 52466 Novigrad zastupanog po punomoćniku Odvj. društvo JUJNOVIĆ LUČIĆ MARKOVIĆ j.t.d. Zagreb</izvorni_sadrzaj>
    <derivirana_varijabla naziv="DomainObject.Predmet.ProtustrankaFormatedWithAdressOIB_1"> SISTERS d.o.o. NOVIGRAD, OIB 09235810668, Ulica Murvi 80, 52466 Novigrad zastupanog po punomoćniku Odvj. društvo JUJNOVIĆ LUČIĆ MARKOVIĆ j.t.d. Zagreb</derivirana_varijabla>
  </DomainObject.Predmet.ProtustrankaFormatedWithAdressOIB>
  <DomainObject.Predmet.ProtustrankaWithAdress>
    <izvorni_sadrzaj>SISTERS d.o.o. NOVIGRAD Ulica Murvi 80, 52466 Novigrad</izvorni_sadrzaj>
    <derivirana_varijabla naziv="DomainObject.Predmet.ProtustrankaWithAdress_1">SISTERS d.o.o. NOVIGRAD Ulica Murvi 80, 52466 Novigrad</derivirana_varijabla>
  </DomainObject.Predmet.ProtustrankaWithAdress>
  <DomainObject.Predmet.ProtustrankaWithAdressOIB>
    <izvorni_sadrzaj>SISTERS d.o.o. NOVIGRAD, OIB 09235810668, Ulica Murvi 80, 52466 Novigrad</izvorni_sadrzaj>
    <derivirana_varijabla naziv="DomainObject.Predmet.ProtustrankaWithAdressOIB_1">SISTERS d.o.o. NOVIGRAD, OIB 09235810668, Ulica Murvi 80, 52466 Novigrad</derivirana_varijabla>
  </DomainObject.Predmet.ProtustrankaWithAdressOIB>
  <DomainObject.Predmet.ProtustrankaNazivFormated>
    <izvorni_sadrzaj>SISTERS d.o.o. NOVIGRAD</izvorni_sadrzaj>
    <derivirana_varijabla naziv="DomainObject.Predmet.ProtustrankaNazivFormated_1">SISTERS d.o.o. NOVIGRAD</derivirana_varijabla>
  </DomainObject.Predmet.ProtustrankaNazivFormated>
  <DomainObject.Predmet.ProtustrankaNazivFormatedOIB>
    <izvorni_sadrzaj>SISTERS d.o.o. NOVIGRAD, OIB 09235810668</izvorni_sadrzaj>
    <derivirana_varijabla naziv="DomainObject.Predmet.ProtustrankaNazivFormatedOIB_1">SISTERS d.o.o. NOVIGRAD, OIB 09235810668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SISTERS d.o.o. NOVIGRAD</izvorni_sadrzaj>
    <derivirana_varijabla naziv="DomainObject.Predmet.StrankaFormated_1">  SISTERS d.o.o. NOVIGRAD</derivirana_varijabla>
  </DomainObject.Predmet.StrankaFormated>
  <DomainObject.Predmet.StrankaFormatedOIB>
    <izvorni_sadrzaj>  SISTERS d.o.o. NOVIGRAD, OIB 09235810668</izvorni_sadrzaj>
    <derivirana_varijabla naziv="DomainObject.Predmet.StrankaFormatedOIB_1">  SISTERS d.o.o. NOVIGRAD, OIB 09235810668</derivirana_varijabla>
  </DomainObject.Predmet.StrankaFormatedOIB>
  <DomainObject.Predmet.StrankaFormatedWithAdress>
    <izvorni_sadrzaj> SISTERS d.o.o. NOVIGRAD, Ulica Murvi 80, 52466 Novigrad</izvorni_sadrzaj>
    <derivirana_varijabla naziv="DomainObject.Predmet.StrankaFormatedWithAdress_1"> SISTERS d.o.o. NOVIGRAD, Ulica Murvi 80, 52466 Novigrad</derivirana_varijabla>
  </DomainObject.Predmet.StrankaFormatedWithAdress>
  <DomainObject.Predmet.StrankaFormatedWithAdressOIB>
    <izvorni_sadrzaj> SISTERS d.o.o. NOVIGRAD, OIB 09235810668, Ulica Murvi 80, 52466 Novigrad</izvorni_sadrzaj>
    <derivirana_varijabla naziv="DomainObject.Predmet.StrankaFormatedWithAdressOIB_1"> SISTERS d.o.o. NOVIGRAD, OIB 09235810668, Ulica Murvi 80, 52466 Novigrad</derivirana_varijabla>
  </DomainObject.Predmet.StrankaFormatedWithAdressOIB>
  <DomainObject.Predmet.StrankaWithAdress>
    <izvorni_sadrzaj>SISTERS d.o.o. NOVIGRAD Ulica Murvi 80,52466 Novigrad</izvorni_sadrzaj>
    <derivirana_varijabla naziv="DomainObject.Predmet.StrankaWithAdress_1">SISTERS d.o.o. NOVIGRAD Ulica Murvi 80,52466 Novigrad</derivirana_varijabla>
  </DomainObject.Predmet.StrankaWithAdress>
  <DomainObject.Predmet.StrankaWithAdressOIB>
    <izvorni_sadrzaj>SISTERS d.o.o. NOVIGRAD, OIB 09235810668, Ulica Murvi 80,52466 Novigrad</izvorni_sadrzaj>
    <derivirana_varijabla naziv="DomainObject.Predmet.StrankaWithAdressOIB_1">SISTERS d.o.o. NOVIGRAD, OIB 09235810668, Ulica Murvi 80,52466 Novigrad</derivirana_varijabla>
  </DomainObject.Predmet.StrankaWithAdressOIB>
  <DomainObject.Predmet.StrankaNazivFormated>
    <izvorni_sadrzaj>SISTERS d.o.o. NOVIGRAD</izvorni_sadrzaj>
    <derivirana_varijabla naziv="DomainObject.Predmet.StrankaNazivFormated_1">SISTERS d.o.o. NOVIGRAD</derivirana_varijabla>
  </DomainObject.Predmet.StrankaNazivFormated>
  <DomainObject.Predmet.StrankaNazivFormatedOIB>
    <izvorni_sadrzaj>SISTERS d.o.o. NOVIGRAD, OIB 09235810668</izvorni_sadrzaj>
    <derivirana_varijabla naziv="DomainObject.Predmet.StrankaNazivFormatedOIB_1">SISTERS d.o.o. NOVIGRAD, OIB 09235810668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1493697.80</izvorni_sadrzaj>
    <derivirana_varijabla naziv="DomainObject.Predmet.TrenutnaVrijednost_1">1493697.80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SISTERS d.o.o. NOVIGRAD</item>
    </izvorni_sadrzaj>
    <derivirana_varijabla naziv="DomainObject.Predmet.StrankaListFormated_1">
      <item>SISTERS d.o.o. NOVIGRAD</item>
    </derivirana_varijabla>
  </DomainObject.Predmet.StrankaListFormated>
  <DomainObject.Predmet.StrankaListFormatedOIB>
    <izvorni_sadrzaj>
      <item>SISTERS d.o.o. NOVIGRAD, OIB 09235810668</item>
    </izvorni_sadrzaj>
    <derivirana_varijabla naziv="DomainObject.Predmet.StrankaListFormatedOIB_1">
      <item>SISTERS d.o.o. NOVIGRAD, OIB 09235810668</item>
    </derivirana_varijabla>
  </DomainObject.Predmet.StrankaListFormatedOIB>
  <DomainObject.Predmet.StrankaListFormatedWithAdress>
    <izvorni_sadrzaj>
      <item>SISTERS d.o.o. NOVIGRAD, Ulica Murvi 80, 52466 Novigrad</item>
    </izvorni_sadrzaj>
    <derivirana_varijabla naziv="DomainObject.Predmet.StrankaListFormatedWithAdress_1">
      <item>SISTERS d.o.o. NOVIGRAD, Ulica Murvi 80, 52466 Novigrad</item>
    </derivirana_varijabla>
  </DomainObject.Predmet.StrankaListFormatedWithAdress>
  <DomainObject.Predmet.StrankaListFormatedWithAdressOIB>
    <izvorni_sadrzaj>
      <item>SISTERS d.o.o. NOVIGRAD, OIB 09235810668, Ulica Murvi 80, 52466 Novigrad</item>
    </izvorni_sadrzaj>
    <derivirana_varijabla naziv="DomainObject.Predmet.StrankaListFormatedWithAdressOIB_1">
      <item>SISTERS d.o.o. NOVIGRAD, OIB 09235810668, Ulica Murvi 80, 52466 Novigrad</item>
    </derivirana_varijabla>
  </DomainObject.Predmet.StrankaListFormatedWithAdressOIB>
  <DomainObject.Predmet.StrankaListNazivFormated>
    <izvorni_sadrzaj>
      <item>SISTERS d.o.o. NOVIGRAD</item>
    </izvorni_sadrzaj>
    <derivirana_varijabla naziv="DomainObject.Predmet.StrankaListNazivFormated_1">
      <item>SISTERS d.o.o. NOVIGRAD</item>
    </derivirana_varijabla>
  </DomainObject.Predmet.StrankaListNazivFormated>
  <DomainObject.Predmet.StrankaListNazivFormatedOIB>
    <izvorni_sadrzaj>
      <item>SISTERS d.o.o. NOVIGRAD, OIB 09235810668</item>
    </izvorni_sadrzaj>
    <derivirana_varijabla naziv="DomainObject.Predmet.StrankaListNazivFormatedOIB_1">
      <item>SISTERS d.o.o. NOVIGRAD, OIB 09235810668</item>
    </derivirana_varijabla>
  </DomainObject.Predmet.StrankaListNazivFormatedOIB>
  <DomainObject.Predmet.ProtuStrankaListFormated>
    <izvorni_sadrzaj>
      <item>SISTERS d.o.o. NOVIGRAD zastupanog po punomoćniku Odvj. društvo JUJNOVIĆ LUČIĆ MARKOVIĆ j.t.d. Zagreb</item>
    </izvorni_sadrzaj>
    <derivirana_varijabla naziv="DomainObject.Predmet.ProtuStrankaListFormated_1">
      <item>SISTERS d.o.o. NOVIGRAD zastupanog po punomoćniku Odvj. društvo JUJNOVIĆ LUČIĆ MARKOVIĆ j.t.d. Zagreb</item>
    </derivirana_varijabla>
  </DomainObject.Predmet.ProtuStrankaListFormated>
  <DomainObject.Predmet.ProtuStrankaListFormatedOIB>
    <izvorni_sadrzaj>
      <item>SISTERS d.o.o. NOVIGRAD, OIB 09235810668 zastupanog po punomoćniku Odvj. društvo JUJNOVIĆ LUČIĆ MARKOVIĆ j.t.d. Zagreb</item>
    </izvorni_sadrzaj>
    <derivirana_varijabla naziv="DomainObject.Predmet.ProtuStrankaListFormatedOIB_1">
      <item>SISTERS d.o.o. NOVIGRAD, OIB 09235810668 zastupanog po punomoćniku Odvj. društvo JUJNOVIĆ LUČIĆ MARKOVIĆ j.t.d. Zagreb</item>
    </derivirana_varijabla>
  </DomainObject.Predmet.ProtuStrankaListFormatedOIB>
  <DomainObject.Predmet.ProtuStrankaListFormatedWithAdress>
    <izvorni_sadrzaj>
      <item>SISTERS d.o.o. NOVIGRAD, Ulica Murvi 80, 52466 Novigrad zastupanog po punomoćniku Odvj. društvo JUJNOVIĆ LUČIĆ MARKOVIĆ j.t.d. Zagreb</item>
    </izvorni_sadrzaj>
    <derivirana_varijabla naziv="DomainObject.Predmet.ProtuStrankaListFormatedWithAdress_1">
      <item>SISTERS d.o.o. NOVIGRAD, Ulica Murvi 80, 52466 Novigrad zastupanog po punomoćniku Odvj. društvo JUJNOVIĆ LUČIĆ MARKOVIĆ j.t.d. Zagreb</item>
    </derivirana_varijabla>
  </DomainObject.Predmet.ProtuStrankaListFormatedWithAdress>
  <DomainObject.Predmet.ProtuStrankaListFormatedWithAdressOIB>
    <izvorni_sadrzaj>
      <item>SISTERS d.o.o. NOVIGRAD, OIB 09235810668, Ulica Murvi 80, 52466 Novigrad zastupanog po punomoćniku Odvj. društvo JUJNOVIĆ LUČIĆ MARKOVIĆ j.t.d. Zagreb</item>
    </izvorni_sadrzaj>
    <derivirana_varijabla naziv="DomainObject.Predmet.ProtuStrankaListFormatedWithAdressOIB_1">
      <item>SISTERS d.o.o. NOVIGRAD, OIB 09235810668, Ulica Murvi 80, 52466 Novigrad zastupanog po punomoćniku Odvj. društvo JUJNOVIĆ LUČIĆ MARKOVIĆ j.t.d. Zagreb</item>
    </derivirana_varijabla>
  </DomainObject.Predmet.ProtuStrankaListFormatedWithAdressOIB>
  <DomainObject.Predmet.ProtuStrankaListNazivFormated>
    <izvorni_sadrzaj>
      <item>SISTERS d.o.o. NOVIGRAD</item>
    </izvorni_sadrzaj>
    <derivirana_varijabla naziv="DomainObject.Predmet.ProtuStrankaListNazivFormated_1">
      <item>SISTERS d.o.o. NOVIGRAD</item>
    </derivirana_varijabla>
  </DomainObject.Predmet.ProtuStrankaListNazivFormated>
  <DomainObject.Predmet.ProtuStrankaListNazivFormatedOIB>
    <izvorni_sadrzaj>
      <item>SISTERS d.o.o. NOVIGRAD, OIB 09235810668</item>
    </izvorni_sadrzaj>
    <derivirana_varijabla naziv="DomainObject.Predmet.ProtuStrankaListNazivFormatedOIB_1">
      <item>SISTERS d.o.o. NOVIGRAD, OIB 09235810668</item>
    </derivirana_varijabla>
  </DomainObject.Predmet.ProtuStrankaListNazivFormatedOIB>
  <DomainObject.Predmet.OstaliListFormated>
    <izvorni_sadrzaj>
      <item>Odvj. društvo JUJNOVIĆ LUČIĆ MARKOVIĆ j.t.d. Zagreb punomoćnik sudionika u postupku SISTERS d.o.o. NOVIGRAD</item>
    </izvorni_sadrzaj>
    <derivirana_varijabla naziv="DomainObject.Predmet.OstaliListFormated_1">
      <item>Odvj. društvo JUJNOVIĆ LUČIĆ MARKOVIĆ j.t.d. Zagreb punomoćnik sudionika u postupku SISTERS d.o.o. NOVIGRAD</item>
    </derivirana_varijabla>
  </DomainObject.Predmet.OstaliListFormated>
  <DomainObject.Predmet.OstaliListFormatedOIB>
    <izvorni_sadrzaj>
      <item>Odvj. društvo JUJNOVIĆ LUČIĆ MARKOVIĆ j.t.d. Zagreb, OIB 46736017727 punomoćnik sudionika u postupku SISTERS d.o.o. NOVIGRAD</item>
    </izvorni_sadrzaj>
    <derivirana_varijabla naziv="DomainObject.Predmet.OstaliListFormatedOIB_1">
      <item>Odvj. društvo JUJNOVIĆ LUČIĆ MARKOVIĆ j.t.d. Zagreb, OIB 46736017727 punomoćnik sudionika u postupku SISTERS d.o.o. NOVIGRAD</item>
    </derivirana_varijabla>
  </DomainObject.Predmet.OstaliListFormatedOIB>
  <DomainObject.Predmet.OstaliListFormatedWithAdress>
    <izvorni_sadrzaj>
      <item>Odvj. društvo JUJNOVIĆ LUČIĆ MARKOVIĆ j.t.d. Zagreb, Strojarska cesta 20, 10000 Zagreb punomoćnik sudionika u postupku SISTERS d.o.o. NOVIGRAD</item>
    </izvorni_sadrzaj>
    <derivirana_varijabla naziv="DomainObject.Predmet.OstaliListFormatedWithAdress_1">
      <item>Odvj. društvo JUJNOVIĆ LUČIĆ MARKOVIĆ j.t.d. Zagreb, Strojarska cesta 20, 10000 Zagreb punomoćnik sudionika u postupku SISTERS d.o.o. NOVIGRAD</item>
    </derivirana_varijabla>
  </DomainObject.Predmet.OstaliListFormatedWithAdress>
  <DomainObject.Predmet.OstaliListFormatedWithAdressOIB>
    <izvorni_sadrzaj>
      <item>Odvj. društvo JUJNOVIĆ LUČIĆ MARKOVIĆ j.t.d. Zagreb, OIB 46736017727, Strojarska cesta 20, 10000 Zagreb punomoćnik sudionika u postupku SISTERS d.o.o. NOVIGRAD</item>
    </izvorni_sadrzaj>
    <derivirana_varijabla naziv="DomainObject.Predmet.OstaliListFormatedWithAdressOIB_1">
      <item>Odvj. društvo JUJNOVIĆ LUČIĆ MARKOVIĆ j.t.d. Zagreb, OIB 46736017727, Strojarska cesta 20, 10000 Zagreb punomoćnik sudionika u postupku SISTERS d.o.o. NOVIGRAD</item>
    </derivirana_varijabla>
  </DomainObject.Predmet.OstaliListFormatedWithAdressOIB>
  <DomainObject.Predmet.OstaliListNazivFormated>
    <izvorni_sadrzaj>
      <item>Odvj. društvo JUJNOVIĆ LUČIĆ MARKOVIĆ j.t.d. Zagreb</item>
    </izvorni_sadrzaj>
    <derivirana_varijabla naziv="DomainObject.Predmet.OstaliListNazivFormated_1">
      <item>Odvj. društvo JUJNOVIĆ LUČIĆ MARKOVIĆ j.t.d. Zagreb</item>
    </derivirana_varijabla>
  </DomainObject.Predmet.OstaliListNazivFormated>
  <DomainObject.Predmet.OstaliListNazivFormatedOIB>
    <izvorni_sadrzaj>
      <item>Odvj. društvo JUJNOVIĆ LUČIĆ MARKOVIĆ j.t.d. Zagreb, OIB 46736017727</item>
    </izvorni_sadrzaj>
    <derivirana_varijabla naziv="DomainObject.Predmet.OstaliListNazivFormatedOIB_1">
      <item>Odvj. društvo JUJNOVIĆ LUČIĆ MARKOVIĆ j.t.d. Zagreb,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SISTERS d.o.o. NOVIGRAD</izvorni_sadrzaj>
    <derivirana_varijabla naziv="DomainObject.Predmet.StrankaIDrugi_1">SISTERS d.o.o. NOVIGRAD</derivirana_varijabla>
  </DomainObject.Predmet.StrankaIDrugi>
  <DomainObject.Predmet.ProtustrankaIDrugi>
    <izvorni_sadrzaj>SISTERS d.o.o. NOVIGRAD</izvorni_sadrzaj>
    <derivirana_varijabla naziv="DomainObject.Predmet.ProtustrankaIDrugi_1">SISTERS d.o.o. NOVIGRAD</derivirana_varijabla>
  </DomainObject.Predmet.ProtustrankaIDrugi>
  <DomainObject.Predmet.StrankaIDrugiAdressOIB>
    <izvorni_sadrzaj>SISTERS d.o.o. NOVIGRAD, OIB 09235810668, Ulica Murvi 80, 52466 Novigrad</izvorni_sadrzaj>
    <derivirana_varijabla naziv="DomainObject.Predmet.StrankaIDrugiAdressOIB_1">SISTERS d.o.o. NOVIGRAD, OIB 09235810668, Ulica Murvi 80, 52466 Novigrad</derivirana_varijabla>
  </DomainObject.Predmet.StrankaIDrugiAdressOIB>
  <DomainObject.Predmet.ProtustrankaIDrugiAdressOIB>
    <izvorni_sadrzaj>SISTERS d.o.o. NOVIGRAD, OIB 09235810668, Ulica Murvi 80, 52466 Novigrad</izvorni_sadrzaj>
    <derivirana_varijabla naziv="DomainObject.Predmet.ProtustrankaIDrugiAdressOIB_1">SISTERS d.o.o. NOVIGRAD, OIB 09235810668, Ulica Murvi 80,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SISTERS d.o.o. NOVIGRAD</item>
      <item>SISTERS d.o.o. NOVIGRAD</item>
      <item>Odvj. društvo JUJNOVIĆ LUČIĆ MARKOVIĆ j.t.d. Zagreb</item>
    </izvorni_sadrzaj>
    <derivirana_varijabla naziv="DomainObject.Predmet.SudioniciListNaziv_1">
      <item>SISTERS d.o.o. NOVIGRAD</item>
      <item>SISTERS d.o.o. NOVIGRAD</item>
      <item>Odvj. društvo JUJNOVIĆ LUČIĆ MARKOVIĆ j.t.d. Zagreb</item>
    </derivirana_varijabla>
  </DomainObject.Predmet.SudioniciListNaziv>
  <DomainObject.Predmet.SudioniciListAdressOIB>
    <izvorni_sadrzaj>
      <item>SISTERS d.o.o. NOVIGRAD, OIB 09235810668, Ulica Murvi 80,52466 Novigrad</item>
      <item>SISTERS d.o.o. NOVIGRAD, OIB 09235810668, Ulica Murvi 80,52466 Novigrad</item>
      <item>Odvj. društvo JUJNOVIĆ LUČIĆ MARKOVIĆ j.t.d. Zagreb, OIB 46736017727, Strojarska cesta 20,10000 Zagreb</item>
    </izvorni_sadrzaj>
    <derivirana_varijabla naziv="DomainObject.Predmet.SudioniciListAdressOIB_1">
      <item>SISTERS d.o.o. NOVIGRAD, OIB 09235810668, Ulica Murvi 80,52466 Novigrad</item>
      <item>SISTERS d.o.o. NOVIGRAD, OIB 09235810668, Ulica Murvi 80,52466 Novigrad</item>
      <item>Odvj. društvo JUJNOVIĆ LUČIĆ MARKOVIĆ j.t.d. Zagreb,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09235810668</item>
      <item>, OIB 09235810668</item>
      <item>, OIB 46736017727</item>
    </izvorni_sadrzaj>
    <derivirana_varijabla naziv="DomainObject.Predmet.SudioniciListNazivOIB_1">
      <item>, OIB 09235810668</item>
      <item>, OIB 09235810668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AF478-1A20-45CC-A892-DFD5FB3DE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4636</properties:Characters>
  <properties:Lines>129</properties:Lines>
  <properties:Paragraphs>57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2017-12-13T14:01:00Z</dcterms:created>
  <dc:creator>Jasmina Matika</dc:creator>
  <cp:lastModifiedBy>Sanja Lakošeljac</cp:lastModifiedBy>
  <dcterms:modified xmlns:xsi="http://www.w3.org/2001/XMLSchema-instance" xsi:type="dcterms:W3CDTF">2017-12-14T09:58:00Z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