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798d" w14:paraId="98d798d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636052" w:rsidP="00BD433E" w:rsidR="00636052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3707B8">
        <w:rPr>
          <w:rFonts w:cs="Times New Roman" w:eastAsia="MS Mincho" w:hAnsi="Times New Roman" w:ascii="Times New Roman"/>
          <w:sz w:val="24"/>
        </w:rPr>
        <w:t>30</w:t>
      </w:r>
      <w:r w:rsidR="00421B65">
        <w:rPr>
          <w:rFonts w:cs="Times New Roman" w:eastAsia="MS Mincho" w:hAnsi="Times New Roman" w:ascii="Times New Roman"/>
          <w:sz w:val="24"/>
        </w:rPr>
        <w:t>. studenog</w:t>
      </w:r>
      <w:r>
        <w:rPr>
          <w:rFonts w:cs="Times New Roman" w:eastAsia="MS Mincho" w:hAnsi="Times New Roman" w:ascii="Times New Roman"/>
          <w:sz w:val="24"/>
        </w:rPr>
        <w:t xml:space="preserve"> 2017.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9561B7" w:rsidR="00344E52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B16B0A">
        <w:rPr>
          <w:bCs/>
        </w:rPr>
        <w:t xml:space="preserve">ZLAJO </w:t>
      </w:r>
      <w:r w:rsidR="00B16B0A">
        <w:t>jednostavno društvo s ograničenom odgovornošću za limarske i završne građevinske radove Otočac, Donja Dubrava 38</w:t>
      </w:r>
      <w:r w:rsidR="00B16B0A">
        <w:rPr>
          <w:lang w:eastAsia="en-US"/>
        </w:rPr>
        <w:t xml:space="preserve"> (MBS </w:t>
      </w:r>
      <w:hyperlink r:id="rId9" w:history="true">
        <w:r w:rsidR="00B16B0A">
          <w:rPr>
            <w:rStyle w:val="Hiperveza"/>
          </w:rPr>
          <w:t>040303891</w:t>
        </w:r>
      </w:hyperlink>
      <w:r w:rsidR="00B16B0A">
        <w:rPr>
          <w:lang w:eastAsia="en-US"/>
        </w:rPr>
        <w:t xml:space="preserve"> – OIB </w:t>
      </w:r>
      <w:r w:rsidR="00B16B0A">
        <w:t>29446352413</w:t>
      </w:r>
      <w:r w:rsidR="00B16B0A">
        <w:rPr>
          <w:lang w:eastAsia="en-US"/>
        </w:rPr>
        <w:t>)</w:t>
      </w:r>
    </w:p>
    <w:p w:rsidRDefault="00A166BD" w:rsidP="00E41FD0" w:rsidR="00A166B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proofErr w:type="spellStart"/>
      <w:r>
        <w:rPr>
          <w:rFonts w:cs="Times New Roman" w:eastAsia="MS Mincho" w:hAnsi="Times New Roman" w:ascii="Times New Roman"/>
          <w:sz w:val="24"/>
        </w:rPr>
        <w:t>Elizabet</w:t>
      </w:r>
      <w:proofErr w:type="spellEnd"/>
      <w:r>
        <w:rPr>
          <w:rFonts w:cs="Times New Roman" w:eastAsia="MS Mincho" w:hAnsi="Times New Roman" w:ascii="Times New Roman"/>
          <w:sz w:val="24"/>
        </w:rPr>
        <w:t xml:space="preserve"> Jovanović, zapisničar 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636052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16B0A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8169DF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1E49AD" w:rsidR="00BD433E" w:rsidRPr="00315973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  <w:r w:rsidRPr="00315973">
        <w:rPr>
          <w:rFonts w:cs="Times New Roman" w:eastAsia="MS Mincho" w:hAnsi="Times New Roman" w:ascii="Times New Roman"/>
          <w:sz w:val="24"/>
        </w:rPr>
        <w:t>za dužnika:</w:t>
      </w:r>
      <w:r w:rsidR="001E49AD" w:rsidRPr="00315973">
        <w:rPr>
          <w:rFonts w:cs="Times New Roman" w:eastAsia="MS Mincho" w:hAnsi="Times New Roman" w:ascii="Times New Roman"/>
          <w:sz w:val="24"/>
        </w:rPr>
        <w:t xml:space="preserve"> </w:t>
      </w:r>
      <w:r w:rsidR="009561B7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315973" w:rsidP="00315973" w:rsidR="00315973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9561B7" w:rsidP="00636052" w:rsidR="009561B7" w:rsidRPr="00636052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9561B7">
        <w:rPr>
          <w:rFonts w:cs="Times New Roman" w:eastAsia="MS Mincho" w:hAnsi="Times New Roman" w:ascii="Times New Roman"/>
          <w:sz w:val="24"/>
        </w:rPr>
        <w:t xml:space="preserve">Utvrđuje se da je dostava poziva za dužnika uručena putem e-Oglasne ploče suda, budući dužnik </w:t>
      </w:r>
      <w:r w:rsidR="00B16B0A">
        <w:rPr>
          <w:rFonts w:cs="Times New Roman" w:eastAsia="MS Mincho" w:hAnsi="Times New Roman" w:ascii="Times New Roman"/>
          <w:sz w:val="24"/>
        </w:rPr>
        <w:t>nije primio pismeno</w:t>
      </w:r>
      <w:r w:rsidRPr="009561B7">
        <w:rPr>
          <w:rFonts w:cs="Times New Roman" w:eastAsia="MS Mincho" w:hAnsi="Times New Roman" w:ascii="Times New Roman"/>
          <w:sz w:val="24"/>
        </w:rPr>
        <w:t xml:space="preserve"> putem pošte.</w:t>
      </w:r>
    </w:p>
    <w:p w:rsidRDefault="009561B7" w:rsidP="009561B7" w:rsidR="009561B7" w:rsidRPr="00636052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636052"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9561B7" w:rsidP="00636052" w:rsidR="009561B7" w:rsidRPr="00636052">
      <w:pPr>
        <w:ind w:firstLine="360"/>
        <w:jc w:val="both"/>
        <w:rPr>
          <w:rFonts w:eastAsia="MS Mincho"/>
        </w:rPr>
      </w:pPr>
      <w:r w:rsidRPr="00636052">
        <w:t>Čita se prijedlog za otvaranje stečajnog postupka.</w:t>
      </w:r>
    </w:p>
    <w:p w:rsidRDefault="00FE39FF" w:rsidP="00FE39FF" w:rsidR="00FE39FF" w:rsidRPr="00B16B0A">
      <w:pPr>
        <w:ind w:firstLine="360"/>
        <w:jc w:val="both"/>
      </w:pPr>
      <w:r w:rsidRPr="00B16B0A">
        <w:t xml:space="preserve">Utvrđuje se da se predlagatelj pisano očitovao u podnesku od </w:t>
      </w:r>
      <w:r w:rsidR="00B16B0A" w:rsidRPr="00B16B0A">
        <w:t>10</w:t>
      </w:r>
      <w:r w:rsidRPr="00B16B0A">
        <w:t xml:space="preserve">. listopada 2017. u kojem je naveo da ostaje kod navoda </w:t>
      </w:r>
      <w:r w:rsidR="00B16B0A" w:rsidRPr="00B16B0A">
        <w:t>iz prijedloga.</w:t>
      </w:r>
    </w:p>
    <w:p w:rsidRDefault="009561B7" w:rsidP="009561B7" w:rsidR="009561B7" w:rsidRPr="00636052">
      <w:pPr>
        <w:ind w:firstLine="360"/>
        <w:jc w:val="both"/>
      </w:pPr>
      <w:r w:rsidRPr="00636052">
        <w:t xml:space="preserve">Utvrđuje se da se osobe koje vode poslove društva nisu pisano očitovale na prijedlog za otvaranje stečajnog postupka. </w:t>
      </w:r>
    </w:p>
    <w:p w:rsidRDefault="009561B7" w:rsidP="009561B7" w:rsidR="009561B7" w:rsidRPr="00636052">
      <w:pPr>
        <w:ind w:firstLine="348" w:left="360"/>
        <w:jc w:val="center"/>
      </w:pPr>
    </w:p>
    <w:p w:rsidRDefault="009561B7" w:rsidP="009561B7" w:rsidR="009561B7" w:rsidRPr="00636052">
      <w:pPr>
        <w:ind w:firstLine="708"/>
        <w:jc w:val="both"/>
      </w:pPr>
      <w:r w:rsidRPr="00636052">
        <w:t xml:space="preserve">Sudac donosi </w:t>
      </w:r>
    </w:p>
    <w:p w:rsidRDefault="009561B7" w:rsidP="009561B7" w:rsidR="009561B7" w:rsidRPr="00636052">
      <w:pPr>
        <w:jc w:val="center"/>
      </w:pPr>
      <w:r w:rsidRPr="00636052">
        <w:t>r j e š e n j e</w:t>
      </w:r>
    </w:p>
    <w:p w:rsidRDefault="009561B7" w:rsidP="009561B7" w:rsidR="009561B7" w:rsidRPr="00636052">
      <w:pPr>
        <w:jc w:val="both"/>
      </w:pPr>
    </w:p>
    <w:p w:rsidRDefault="009561B7" w:rsidP="009561B7" w:rsidR="009561B7" w:rsidRPr="00636052">
      <w:pPr>
        <w:jc w:val="both"/>
      </w:pPr>
      <w:r w:rsidRPr="00636052">
        <w:t>I</w:t>
      </w:r>
      <w:r w:rsidRPr="00636052">
        <w:tab/>
        <w:t xml:space="preserve">Ročište radi rasprave o pretpostavkama za otvaranje stečajnog postupka zakazuje se za dan </w:t>
      </w:r>
    </w:p>
    <w:p w:rsidRDefault="003707B8" w:rsidP="009561B7" w:rsidR="009561B7" w:rsidRPr="00636052">
      <w:pPr>
        <w:jc w:val="center"/>
      </w:pPr>
      <w:r>
        <w:t>28</w:t>
      </w:r>
      <w:r w:rsidR="009561B7" w:rsidRPr="00636052">
        <w:t xml:space="preserve">. veljače 2018. u </w:t>
      </w:r>
      <w:r w:rsidR="00636052">
        <w:t>9</w:t>
      </w:r>
      <w:r w:rsidR="009561B7" w:rsidRPr="00636052">
        <w:t>,</w:t>
      </w:r>
      <w:r>
        <w:t>00</w:t>
      </w:r>
      <w:r w:rsidR="009561B7" w:rsidRPr="00636052">
        <w:t xml:space="preserve"> sati</w:t>
      </w:r>
    </w:p>
    <w:p w:rsidRDefault="009561B7" w:rsidP="009561B7" w:rsidR="009561B7" w:rsidRPr="00636052">
      <w:pPr>
        <w:jc w:val="both"/>
      </w:pPr>
      <w:r w:rsidRPr="00636052">
        <w:t>o čemu će stranke biti obaviještene kopijom ovog raspravnog rješenja.</w:t>
      </w:r>
    </w:p>
    <w:p w:rsidRDefault="009561B7" w:rsidP="009561B7" w:rsidR="009561B7" w:rsidRPr="00636052">
      <w:pPr>
        <w:jc w:val="both"/>
      </w:pPr>
    </w:p>
    <w:p w:rsidRDefault="009561B7" w:rsidP="00636052" w:rsidR="00315973" w:rsidRPr="009561B7">
      <w:pPr>
        <w:jc w:val="both"/>
        <w:rPr>
          <w:rFonts w:eastAsia="MS Mincho"/>
          <w:b/>
        </w:rPr>
      </w:pPr>
      <w:r w:rsidRPr="00636052">
        <w:t>II</w:t>
      </w:r>
      <w:r w:rsidRPr="00636052">
        <w:tab/>
        <w:t>Nalaže se</w:t>
      </w:r>
      <w:r w:rsidRPr="00636052">
        <w:rPr>
          <w:lang w:val="de-DE"/>
        </w:rPr>
        <w:t xml:space="preserve"> </w:t>
      </w:r>
      <w:r w:rsidRPr="00636052">
        <w:t>osobama koje vode poslove dužnika da u roku od 15 dana od dana dostave ovog rješenja, pozivom na poslovni broj 7 St-</w:t>
      </w:r>
      <w:r w:rsidR="003707B8">
        <w:t>560</w:t>
      </w:r>
      <w:r w:rsidRPr="00636052">
        <w:t>/2017 predaju sudu pisano izvješće o financijsko-gospodarskom stanju dužnika.</w:t>
      </w:r>
    </w:p>
    <w:p w:rsidRDefault="00BD433E" w:rsidP="00BD433E" w:rsidR="00BD433E">
      <w:pPr>
        <w:jc w:val="both"/>
      </w:pPr>
    </w:p>
    <w:p w:rsidRDefault="00BD433E" w:rsidP="00A166BD" w:rsidR="00BD433E">
      <w:pPr>
        <w:jc w:val="center"/>
      </w:pPr>
      <w:r>
        <w:t xml:space="preserve">Dovršeno u </w:t>
      </w:r>
      <w:r w:rsidR="00B16B0A">
        <w:t>10</w:t>
      </w:r>
      <w:r>
        <w:t>,</w:t>
      </w:r>
      <w:r w:rsidR="003707B8">
        <w:t>34</w:t>
      </w:r>
      <w:r>
        <w:t xml:space="preserve"> sati</w:t>
      </w:r>
    </w:p>
    <w:p w:rsidRDefault="00BD433E" w:rsidP="00A166BD" w:rsidR="00BD433E">
      <w:pPr>
        <w:jc w:val="center"/>
      </w:pPr>
    </w:p>
    <w:p w:rsidRDefault="003707B8" w:rsidP="00A166BD" w:rsidR="003707B8">
      <w:pPr>
        <w:jc w:val="center"/>
      </w:pPr>
    </w:p>
    <w:p w:rsidRDefault="00BD433E" w:rsidP="00A166BD" w:rsidR="00BD433E">
      <w:pPr>
        <w:jc w:val="center"/>
      </w:pPr>
      <w:r>
        <w:t>Sudac</w:t>
      </w:r>
    </w:p>
    <w:p w:rsidRDefault="00BD433E" w:rsidP="00A166BD" w:rsidR="00BD433E">
      <w:pPr>
        <w:jc w:val="center"/>
      </w:pPr>
    </w:p>
    <w:p w:rsidRDefault="003707B8" w:rsidP="00636052" w:rsidR="003707B8">
      <w:pPr>
        <w:jc w:val="center"/>
      </w:pPr>
    </w:p>
    <w:p w:rsidRDefault="00BD433E" w:rsidP="00CC57DB" w:rsidR="000A5CAD">
      <w:pPr>
        <w:jc w:val="center"/>
      </w:pPr>
      <w:r>
        <w:t>Z</w:t>
      </w:r>
      <w:r w:rsidR="00EB4704">
        <w:t>apisničar</w:t>
      </w:r>
    </w:p>
    <w:sectPr w:rsidSect="004624D4" w:rsidR="000A5CAD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1F1A26">
      <w:t>560/2017-7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55C63"/>
    <w:multiLevelType w:val="hybridMultilevel"/>
    <w:tmpl w:val="EF7CED2A"/>
    <w:lvl w:tplc="594AC8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4E48"/>
    <w:rsid w:val="000A5CAD"/>
    <w:rsid w:val="001566C3"/>
    <w:rsid w:val="001B2A7F"/>
    <w:rsid w:val="001E49AD"/>
    <w:rsid w:val="001F1A26"/>
    <w:rsid w:val="00234783"/>
    <w:rsid w:val="002C4CC0"/>
    <w:rsid w:val="002F7E35"/>
    <w:rsid w:val="00315973"/>
    <w:rsid w:val="00344E52"/>
    <w:rsid w:val="00363668"/>
    <w:rsid w:val="003707B8"/>
    <w:rsid w:val="00394981"/>
    <w:rsid w:val="003B5246"/>
    <w:rsid w:val="003F4829"/>
    <w:rsid w:val="003F6A6C"/>
    <w:rsid w:val="00407301"/>
    <w:rsid w:val="00421B65"/>
    <w:rsid w:val="004624D4"/>
    <w:rsid w:val="00462ED0"/>
    <w:rsid w:val="004B6DF4"/>
    <w:rsid w:val="00531894"/>
    <w:rsid w:val="005C683A"/>
    <w:rsid w:val="00613DA3"/>
    <w:rsid w:val="00636052"/>
    <w:rsid w:val="00740E2A"/>
    <w:rsid w:val="008169DF"/>
    <w:rsid w:val="0085095B"/>
    <w:rsid w:val="00874FE3"/>
    <w:rsid w:val="009561B7"/>
    <w:rsid w:val="00962833"/>
    <w:rsid w:val="00A009B9"/>
    <w:rsid w:val="00A166BD"/>
    <w:rsid w:val="00A6654D"/>
    <w:rsid w:val="00B16B0A"/>
    <w:rsid w:val="00B53685"/>
    <w:rsid w:val="00B5386D"/>
    <w:rsid w:val="00BD433E"/>
    <w:rsid w:val="00BD6617"/>
    <w:rsid w:val="00C116CD"/>
    <w:rsid w:val="00C21785"/>
    <w:rsid w:val="00CC57DB"/>
    <w:rsid w:val="00DB5EA5"/>
    <w:rsid w:val="00E41FD0"/>
    <w:rsid w:val="00E43590"/>
    <w:rsid w:val="00EB4704"/>
    <w:rsid w:val="00F5173B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Hiperveza" w:type="character">
    <w:name w:val="Hyperlink"/>
    <w:uiPriority w:val="99"/>
    <w:semiHidden/>
    <w:unhideWhenUsed/>
    <w:rsid w:val="00B16B0A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5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D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DB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D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D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Hiperveza" w:type="character">
    <w:name w:val="Hyperlink"/>
    <w:uiPriority w:val="99"/>
    <w:semiHidden/>
    <w:unhideWhenUsed/>
    <w:rsid w:val="00B16B0A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5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D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DB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D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D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0389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2017.</izvorni_sadrzaj>
    <derivirana_varijabla naziv="DomainObject.StvarniPocetakDatum_1">30. studenog 2017.</derivirana_varijabla>
  </DomainObject.StvarniPocetakDatum>
  <DomainObject.StvarniZavrsetakDatum>
    <izvorni_sadrzaj>30. studenog 2017.</izvorni_sadrzaj>
    <derivirana_varijabla naziv="DomainObject.StvarniZavrsetakDatum_1">30. studenog 2017.</derivirana_varijabla>
  </DomainObject.StvarniZavrsetakDatum>
  <DomainObject.PlaniraniZavrsetakDatum>
    <izvorni_sadrzaj>30. studenog 2017.</izvorni_sadrzaj>
    <derivirana_varijabla naziv="DomainObject.PlaniraniZavrsetakDatum_1">30. studenog 2017.</derivirana_varijabla>
  </DomainObject.PlaniraniZavrsetakDatum>
  <DomainObject.PlaniraniPocetakDatum>
    <izvorni_sadrzaj>30. studenog 2017.</izvorni_sadrzaj>
    <derivirana_varijabla naziv="DomainObject.PlaniraniPocetakDatum_1">30. studenog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2017.</izvorni_sadrzaj>
    <derivirana_varijabla naziv="DomainObject.Zapisnik.DatumKreiranja_1">30.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St-560/2017-7</izvorni_sadrzaj>
    <derivirana_varijabla naziv="DomainObject.Zapisnik.Oznaka_1">St-560/2017-7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ZLAJO j.d.o.o. zastupanog po punomoćniku Zlatko Grčević</izvorni_sadrzaj>
    <derivirana_varijabla naziv="DomainObject.Predmet.ProtustrankaFormated_1">  ZLAJO j.d.o.o. zastupanog po punomoćniku Zlatko Grčević</derivirana_varijabla>
  </DomainObject.Predmet.ProtustrankaFormated>
  <DomainObject.Predmet.ProtustrankaFormatedOIB>
    <izvorni_sadrzaj>  ZLAJO j.d.o.o., OIB 29446352413 zastupanog po punomoćniku Zlatko Grčević</izvorni_sadrzaj>
    <derivirana_varijabla naziv="DomainObject.Predmet.ProtustrankaFormatedOIB_1">  ZLAJO j.d.o.o., OIB 29446352413 zastupanog po punomoćniku Zlatko Grčević</derivirana_varijabla>
  </DomainObject.Predmet.ProtustrankaFormatedOIB>
  <DomainObject.Predmet.ProtustrankaFormatedWithAdress>
    <izvorni_sadrzaj> ZLAJO j.d.o.o., Donja Dubrava 38, 53220 Otočac zastupanog po punomoćniku Zlatko Grčević</izvorni_sadrzaj>
    <derivirana_varijabla naziv="DomainObject.Predmet.ProtustrankaFormatedWithAdress_1"> ZLAJO j.d.o.o., Donja Dubrava 38, 53220 Otočac zastupanog po punomoćniku Zlatko Grčević</derivirana_varijabla>
  </DomainObject.Predmet.ProtustrankaFormatedWithAdress>
  <DomainObject.Predmet.ProtustrankaFormatedWithAdressOIB>
    <izvorni_sadrzaj> ZLAJO j.d.o.o., OIB 29446352413, Donja Dubrava 38, 53220 Otočac zastupanog po punomoćniku Zlatko Grčević</izvorni_sadrzaj>
    <derivirana_varijabla naziv="DomainObject.Predmet.ProtustrankaFormatedWithAdressOIB_1"> ZLAJO j.d.o.o., OIB 29446352413, Donja Dubrava 38, 53220 Otočac zastupanog po punomoćniku Zlatko Grčević</derivirana_varijabla>
  </DomainObject.Predmet.ProtustrankaFormatedWithAdressOIB>
  <DomainObject.Predmet.ProtustrankaWithAdress>
    <izvorni_sadrzaj>ZLAJO j.d.o.o. Donja Dubrava 38, 53220 Otočac</izvorni_sadrzaj>
    <derivirana_varijabla naziv="DomainObject.Predmet.ProtustrankaWithAdress_1">ZLAJO j.d.o.o. Donja Dubrava 38, 53220 Otočac</derivirana_varijabla>
  </DomainObject.Predmet.ProtustrankaWithAdress>
  <DomainObject.Predmet.ProtustrankaWithAdressOIB>
    <izvorni_sadrzaj>ZLAJO j.d.o.o., OIB 29446352413, Donja Dubrava 38, 53220 Otočac</izvorni_sadrzaj>
    <derivirana_varijabla naziv="DomainObject.Predmet.ProtustrankaWithAdressOIB_1">ZLAJO j.d.o.o., OIB 29446352413, Donja Dubrava 38, 53220 Otočac</derivirana_varijabla>
  </DomainObject.Predmet.ProtustrankaWithAdressOIB>
  <DomainObject.Predmet.ProtustrankaNazivFormated>
    <izvorni_sadrzaj>ZLAJO j.d.o.o.</izvorni_sadrzaj>
    <derivirana_varijabla naziv="DomainObject.Predmet.ProtustrankaNazivFormated_1">ZLAJO j.d.o.o.</derivirana_varijabla>
  </DomainObject.Predmet.ProtustrankaNazivFormated>
  <DomainObject.Predmet.ProtustrankaNazivFormatedOIB>
    <izvorni_sadrzaj>ZLAJO j.d.o.o., OIB 29446352413</izvorni_sadrzaj>
    <derivirana_varijabla naziv="DomainObject.Predmet.ProtustrankaNazivFormatedOIB_1">ZLAJO j.d.o.o., OIB 29446352413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ZLAJO j.d.o.o. zastupanog po punomoćniku Zlatko Grčević</item>
    </izvorni_sadrzaj>
    <derivirana_varijabla naziv="DomainObject.Predmet.ProtuStrankaListFormated_1">
      <item>ZLAJO j.d.o.o. zastupanog po punomoćniku Zlatko Grčević</item>
    </derivirana_varijabla>
  </DomainObject.Predmet.ProtuStrankaListFormated>
  <DomainObject.Predmet.ProtuStrankaListFormatedOIB>
    <izvorni_sadrzaj>
      <item>ZLAJO j.d.o.o., OIB 29446352413 zastupanog po punomoćniku Zlatko Grčević</item>
    </izvorni_sadrzaj>
    <derivirana_varijabla naziv="DomainObject.Predmet.ProtuStrankaListFormatedOIB_1">
      <item>ZLAJO j.d.o.o., OIB 29446352413 zastupanog po punomoćniku Zlatko Grčević</item>
    </derivirana_varijabla>
  </DomainObject.Predmet.ProtuStrankaListFormatedOIB>
  <DomainObject.Predmet.ProtuStrankaListFormatedWithAdress>
    <izvorni_sadrzaj>
      <item>ZLAJO j.d.o.o., Donja Dubrava 38, 53220 Otočac zastupanog po punomoćniku Zlatko Grčević</item>
    </izvorni_sadrzaj>
    <derivirana_varijabla naziv="DomainObject.Predmet.ProtuStrankaListFormatedWithAdress_1">
      <item>ZLAJO j.d.o.o., Donja Dubrava 38, 53220 Otočac zastupanog po punomoćniku Zlatko Grčević</item>
    </derivirana_varijabla>
  </DomainObject.Predmet.ProtuStrankaListFormatedWithAdress>
  <DomainObject.Predmet.ProtuStrankaListFormatedWithAdressOIB>
    <izvorni_sadrzaj>
      <item>ZLAJO j.d.o.o., OIB 29446352413, Donja Dubrava 38, 53220 Otočac zastupanog po punomoćniku Zlatko Grčević</item>
    </izvorni_sadrzaj>
    <derivirana_varijabla naziv="DomainObject.Predmet.ProtuStrankaListFormatedWithAdressOIB_1">
      <item>ZLAJO j.d.o.o., OIB 29446352413, Donja Dubrava 38, 53220 Otočac zastupanog po punomoćniku Zlatko Grčević</item>
    </derivirana_varijabla>
  </DomainObject.Predmet.ProtuStrankaListFormatedWithAdressOIB>
  <DomainObject.Predmet.ProtuStrankaListNazivFormated>
    <izvorni_sadrzaj>
      <item>ZLAJO j.d.o.o.</item>
    </izvorni_sadrzaj>
    <derivirana_varijabla naziv="DomainObject.Predmet.ProtuStrankaListNazivFormated_1">
      <item>ZLAJO j.d.o.o.</item>
    </derivirana_varijabla>
  </DomainObject.Predmet.ProtuStrankaListNazivFormated>
  <DomainObject.Predmet.ProtuStrankaListNazivFormatedOIB>
    <izvorni_sadrzaj>
      <item>ZLAJO j.d.o.o., OIB 29446352413</item>
    </izvorni_sadrzaj>
    <derivirana_varijabla naziv="DomainObject.Predmet.ProtuStrankaListNazivFormatedOIB_1">
      <item>ZLAJO j.d.o.o., OIB 29446352413</item>
    </derivirana_varijabla>
  </DomainObject.Predmet.ProtuStrankaListNazivFormatedOIB>
  <DomainObject.Predmet.OstaliListFormated>
    <izvorni_sadrzaj>
      <item>Zlatko Grčević punomoćnik sudionika u postupku ZLAJO j.d.o.o.</item>
    </izvorni_sadrzaj>
    <derivirana_varijabla naziv="DomainObject.Predmet.OstaliListFormated_1">
      <item>Zlatko Grčević punomoćnik sudionika u postupku ZLAJO j.d.o.o.</item>
    </derivirana_varijabla>
  </DomainObject.Predmet.OstaliListFormated>
  <DomainObject.Predmet.OstaliListFormatedOIB>
    <izvorni_sadrzaj>
      <item>Zlatko Grčević, OIB 26470070122 punomoćnik sudionika u postupku ZLAJO j.d.o.o.</item>
    </izvorni_sadrzaj>
    <derivirana_varijabla naziv="DomainObject.Predmet.OstaliListFormatedOIB_1">
      <item>Zlatko Grčević, OIB 26470070122 punomoćnik sudionika u postupku ZLAJO j.d.o.o.</item>
    </derivirana_varijabla>
  </DomainObject.Predmet.OstaliListFormatedOIB>
  <DomainObject.Predmet.OstaliListFormatedWithAdress>
    <izvorni_sadrzaj>
      <item>Zlatko Grčević, Donja Dubrava 38, 53220 Otočac punomoćnik sudionika u postupku ZLAJO j.d.o.o.</item>
    </izvorni_sadrzaj>
    <derivirana_varijabla naziv="DomainObject.Predmet.OstaliListFormatedWithAdress_1">
      <item>Zlatko Grčević, Donja Dubrava 38, 53220 Otočac punomoćnik sudionika u postupku ZLAJO j.d.o.o.</item>
    </derivirana_varijabla>
  </DomainObject.Predmet.OstaliListFormatedWithAdress>
  <DomainObject.Predmet.OstaliListFormatedWithAdressOIB>
    <izvorni_sadrzaj>
      <item>Zlatko Grčević, OIB 26470070122, Donja Dubrava 38, 53220 Otočac punomoćnik sudionika u postupku ZLAJO j.d.o.o.</item>
    </izvorni_sadrzaj>
    <derivirana_varijabla naziv="DomainObject.Predmet.OstaliListFormatedWithAdressOIB_1">
      <item>Zlatko Grčević, OIB 26470070122, Donja Dubrava 38, 53220 Otočac punomoćnik sudionika u postupku ZLAJO j.d.o.o.</item>
    </derivirana_varijabla>
  </DomainObject.Predmet.OstaliListFormatedWithAdressOIB>
  <DomainObject.Predmet.OstaliListNazivFormated>
    <izvorni_sadrzaj>
      <item>Zlatko Grčević</item>
    </izvorni_sadrzaj>
    <derivirana_varijabla naziv="DomainObject.Predmet.OstaliListNazivFormated_1">
      <item>Zlatko Grčević</item>
    </derivirana_varijabla>
  </DomainObject.Predmet.OstaliListNazivFormated>
  <DomainObject.Predmet.OstaliListNazivFormatedOIB>
    <izvorni_sadrzaj>
      <item>Zlatko Grčević, OIB 26470070122</item>
    </izvorni_sadrzaj>
    <derivirana_varijabla naziv="DomainObject.Predmet.OstaliListNazivFormatedOIB_1">
      <item>Zlatko Grčević, OIB 26470070122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St-560/2017-7</izvorni_sadrzaj>
    <derivirana_varijabla naziv="DomainObject.PoslovniBrojDokumenta_1">St-560/2017-7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ZLAJO j.d.o.o.</izvorni_sadrzaj>
    <derivirana_varijabla naziv="DomainObject.Predmet.ProtustrankaIDrugi_1">ZLAJO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ZLAJO j.d.o.o., OIB 29446352413, Donja Dubrava 38, 53220 Otočac</izvorni_sadrzaj>
    <derivirana_varijabla naziv="DomainObject.Predmet.ProtustrankaIDrugiAdressOIB_1">ZLAJO j.d.o.o., OIB 29446352413, Donja Dubrava 38,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ZLAJO j.d.o.o.</item>
      <item>Zlatko Grčević</item>
    </izvorni_sadrzaj>
    <derivirana_varijabla naziv="DomainObject.Predmet.SudioniciListNaziv_1">
      <item>FINA  Rijeka</item>
      <item>ZLAJO j.d.o.o.</item>
      <item>Zlatko Grčević</item>
    </derivirana_varijabla>
  </DomainObject.Predmet.SudioniciListNaziv>
  <DomainObject.Predmet.SudioniciListAdressOIB>
    <izvorni_sadrzaj>
      <item>FINA  Rijeka, OIB 85821130368, Frana Kurelca 8,51000 Rijeka</item>
      <item>ZLAJO j.d.o.o., OIB 29446352413, Donja Dubrava 38,53220 Otočac</item>
      <item>Zlatko Grčević, OIB 26470070122, Donja Dubrava 38,53220 Otočac</item>
    </izvorni_sadrzaj>
    <derivirana_varijabla naziv="DomainObject.Predmet.SudioniciListAdressOIB_1">
      <item>FINA  Rijeka, OIB 85821130368, Frana Kurelca 8,51000 Rijeka</item>
      <item>ZLAJO j.d.o.o., OIB 29446352413, Donja Dubrava 38,53220 Otočac</item>
      <item>Zlatko Grčević, OIB 26470070122, Donja Dubrava 38,53220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29446352413</item>
      <item>, OIB 26470070122</item>
    </izvorni_sadrzaj>
    <derivirana_varijabla naziv="DomainObject.Predmet.SudioniciListNazivOIB_1">
      <item>, OIB 85821130368</item>
      <item>, OIB 29446352413</item>
      <item>, OIB 26470070122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1373</properties:Characters>
  <properties:Lines>50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2017-11-27T10:02:00Z</dcterms:created>
  <dc:creator>Liljana Ugrin</dc:creator>
  <cp:lastModifiedBy>Elizabet Jovanović</cp:lastModifiedBy>
  <cp:lastPrinted>2017-11-30T09:34:00Z</cp:lastPrinted>
  <dcterms:modified xmlns:xsi="http://www.w3.org/2001/XMLSchema-instance" xsi:type="dcterms:W3CDTF">2017-11-30T09:37:00Z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