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f245" w14:paraId="786f24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C2129A">
        <w:t xml:space="preserve">LUKSAN GRADNJA d.o.o., OIB: 25028891572, Zagreb (Grad Zagreb), </w:t>
      </w:r>
      <w:proofErr w:type="spellStart"/>
      <w:r w:rsidR="00C2129A">
        <w:t>Buzinski</w:t>
      </w:r>
      <w:proofErr w:type="spellEnd"/>
      <w:r w:rsidR="00C2129A">
        <w:t xml:space="preserve"> prilaz 36</w:t>
      </w:r>
      <w:r w:rsidR="002D6339">
        <w:t>, dana 11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2129A">
        <w:t xml:space="preserve">LUKSAN GRADNJA d.o.o., OIB: 25028891572, Zagreb (Grad Zagreb), </w:t>
      </w:r>
      <w:proofErr w:type="spellStart"/>
      <w:r w:rsidR="00C2129A">
        <w:t>Buzinski</w:t>
      </w:r>
      <w:proofErr w:type="spellEnd"/>
      <w:r w:rsidR="00C2129A">
        <w:t xml:space="preserve"> prilaz 36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2129A">
        <w:t>2398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95C72">
        <w:t xml:space="preserve">Financijska agencija, Regionalni centar Zagreb, podnijela je ovom sudu prijedlog za otvaranje stečajnog postupka nad dužnikom </w:t>
      </w:r>
      <w:proofErr w:type="spellStart"/>
      <w:r w:rsidRPr="00B95C72">
        <w:t>dužnikom</w:t>
      </w:r>
      <w:proofErr w:type="spellEnd"/>
      <w:r w:rsidRPr="00B95C72">
        <w:t xml:space="preserve"> LUKASAN GRADNJA d.o.o., Zagreb, </w:t>
      </w:r>
      <w:proofErr w:type="spellStart"/>
      <w:r w:rsidRPr="00B95C72">
        <w:t>Buzanski</w:t>
      </w:r>
      <w:proofErr w:type="spellEnd"/>
      <w:r w:rsidRPr="00B95C72">
        <w:t xml:space="preserve"> prilaz 36, OIB:</w:t>
      </w:r>
      <w:r w:rsidRPr="00B95C72">
        <w:rPr>
          <w:sz w:val="20"/>
          <w:szCs w:val="20"/>
        </w:rPr>
        <w:t xml:space="preserve"> </w:t>
      </w:r>
      <w:r w:rsidRPr="00B95C72">
        <w:t>25028891572.</w:t>
      </w: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95C72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B95C72" w:rsidP="00B95C72" w:rsidR="00B95C72" w:rsidRPr="00B95C7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95C72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B95C72" w:rsidP="00B95C72" w:rsidR="00B95C72" w:rsidRPr="00B95C7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95C72"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95C72"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2335 dana, u ukupnom iznosu od 1.247.824,18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jc w:val="both"/>
      </w:pPr>
    </w:p>
    <w:p w:rsidRDefault="00B95C72" w:rsidP="00B95C72" w:rsidR="00B95C72" w:rsidRPr="00B95C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95C7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F69DD">
      <w:pPr>
        <w:pStyle w:val="Tijeloteksta"/>
        <w:ind w:firstLine="708"/>
      </w:pPr>
      <w:r w:rsidRPr="00805683">
        <w:t xml:space="preserve">Sud je rješenjem od </w:t>
      </w:r>
      <w:r w:rsidR="002521E2">
        <w:t>28</w:t>
      </w:r>
      <w:r w:rsidR="004F69DD">
        <w:t>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4F69DD">
        <w:t xml:space="preserve"> (list </w:t>
      </w:r>
      <w:r w:rsidR="002D6339">
        <w:t>13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2D6339">
        <w:t xml:space="preserve">a niti je dostavio pisano očitovanje za ročište.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2D6339">
        <w:t>18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2D6339" w:rsidP="00455DF2" w:rsidR="002D6339">
      <w:pPr>
        <w:jc w:val="both"/>
      </w:pPr>
    </w:p>
    <w:p w:rsidRDefault="002D6339" w:rsidP="00455DF2" w:rsidR="002D6339">
      <w:pPr>
        <w:jc w:val="both"/>
      </w:pPr>
    </w:p>
    <w:p w:rsidRDefault="002D6339" w:rsidP="00455DF2" w:rsidR="002D6339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2D6339">
        <w:t>11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FB7CF5">
      <w:pPr>
        <w:jc w:val="right"/>
      </w:pPr>
      <w:r>
        <w:t>Lucija Butigan</w:t>
      </w:r>
      <w:r w:rsidR="00FB7CF5">
        <w:t xml:space="preserve"> v.r.</w:t>
      </w:r>
    </w:p>
    <w:p w:rsidRDefault="00FB7CF5" w:rsidP="007E4016" w:rsidR="00FB7CF5">
      <w:pPr>
        <w:jc w:val="right"/>
      </w:pPr>
    </w:p>
    <w:p w:rsidRDefault="00FB7CF5" w:rsidP="00681078" w:rsidR="00FB7CF5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B7CF5" w:rsidP="00681078" w:rsidR="00FB7CF5">
      <w:pPr>
        <w:pStyle w:val="Odlomakpopisa"/>
        <w:jc w:val="right"/>
      </w:pPr>
      <w:r>
        <w:t xml:space="preserve">ovlašteni službenik: </w:t>
      </w:r>
    </w:p>
    <w:p w:rsidRDefault="00FB7CF5" w:rsidP="00681078" w:rsidR="00FB7CF5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455DF2" w:rsidP="007E4016" w:rsidR="00455DF2">
      <w:pPr>
        <w:jc w:val="right"/>
      </w:pPr>
      <w:r>
        <w:t xml:space="preserve"> 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FB7CF5" w:rsidR="00123E40">
      <w:r>
        <w:t xml:space="preserve"> </w:t>
      </w:r>
      <w:bookmarkStart w:name="_GoBack" w:id="0"/>
      <w:bookmarkEnd w:id="0"/>
    </w:p>
    <w:p w:rsidRDefault="00123E40" w:rsidP="00123E40" w:rsidR="00123E40"/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465" w:rsidP="00455DF2" w:rsidR="002F0465">
      <w:r>
        <w:separator/>
      </w:r>
    </w:p>
  </w:endnote>
  <w:endnote w:id="0" w:type="continuationSeparator">
    <w:p w:rsidRDefault="002F0465" w:rsidP="00455DF2" w:rsidR="002F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465" w:rsidP="00455DF2" w:rsidR="002F0465">
      <w:r>
        <w:separator/>
      </w:r>
    </w:p>
  </w:footnote>
  <w:footnote w:id="0" w:type="continuationSeparator">
    <w:p w:rsidRDefault="002F0465" w:rsidP="00455DF2" w:rsidR="002F04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FB7CF5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C2129A">
          <w:t>2398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13EAA"/>
    <w:rsid w:val="00123E40"/>
    <w:rsid w:val="002521E2"/>
    <w:rsid w:val="002D6339"/>
    <w:rsid w:val="002F0465"/>
    <w:rsid w:val="00367E86"/>
    <w:rsid w:val="00455DF2"/>
    <w:rsid w:val="004F69DD"/>
    <w:rsid w:val="00685B0B"/>
    <w:rsid w:val="0068677F"/>
    <w:rsid w:val="00750229"/>
    <w:rsid w:val="00751667"/>
    <w:rsid w:val="007E4016"/>
    <w:rsid w:val="00805683"/>
    <w:rsid w:val="009E10F1"/>
    <w:rsid w:val="00B95C72"/>
    <w:rsid w:val="00BE3772"/>
    <w:rsid w:val="00BF2A2F"/>
    <w:rsid w:val="00C2129A"/>
    <w:rsid w:val="00D8292D"/>
    <w:rsid w:val="00E33188"/>
    <w:rsid w:val="00E42BF4"/>
    <w:rsid w:val="00E75D63"/>
    <w:rsid w:val="00E84CCA"/>
    <w:rsid w:val="00FB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C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C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C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C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C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C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C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C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90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LUKASAN GRADNJA d.o.o.</izvorni_sadrzaj>
    <derivirana_varijabla naziv="DomainObject.Predmet.ProtustrankaFormated_1">  LUKASAN GRADNJA d.o.o.</derivirana_varijabla>
  </DomainObject.Predmet.ProtustrankaFormated>
  <DomainObject.Predmet.ProtustrankaFormatedOIB>
    <izvorni_sadrzaj>  LUKASAN GRADNJA d.o.o., OIB 25028891572</izvorni_sadrzaj>
    <derivirana_varijabla naziv="DomainObject.Predmet.ProtustrankaFormatedOIB_1">  LUKASAN GRADNJA d.o.o., OIB 25028891572</derivirana_varijabla>
  </DomainObject.Predmet.ProtustrankaFormatedOIB>
  <DomainObject.Predmet.ProtustrankaFormatedWithAdress>
    <izvorni_sadrzaj> LUKASAN GRADNJA d.o.o., Buzinski prilaz 36, 10000 Zagreb</izvorni_sadrzaj>
    <derivirana_varijabla naziv="DomainObject.Predmet.ProtustrankaFormatedWithAdress_1"> LUKASAN GRADNJA d.o.o., Buzinski prilaz 36, 10000 Zagreb</derivirana_varijabla>
  </DomainObject.Predmet.ProtustrankaFormatedWithAdress>
  <DomainObject.Predmet.ProtustrankaFormatedWithAdressOIB>
    <izvorni_sadrzaj> LUKASAN GRADNJA d.o.o., OIB 25028891572, Buzinski prilaz 36, 10000 Zagreb</izvorni_sadrzaj>
    <derivirana_varijabla naziv="DomainObject.Predmet.ProtustrankaFormatedWithAdressOIB_1"> LUKASAN GRADNJA d.o.o., OIB 25028891572, Buzinski prilaz 36, 10000 Zagreb</derivirana_varijabla>
  </DomainObject.Predmet.ProtustrankaFormatedWithAdressOIB>
  <DomainObject.Predmet.ProtustrankaWithAdress>
    <izvorni_sadrzaj>LUKASAN GRADNJA d.o.o. Buzinski prilaz 36, 10000 Zagreb</izvorni_sadrzaj>
    <derivirana_varijabla naziv="DomainObject.Predmet.ProtustrankaWithAdress_1">LUKASAN GRADNJA d.o.o. Buzinski prilaz 36, 10000 Zagreb</derivirana_varijabla>
  </DomainObject.Predmet.ProtustrankaWithAdress>
  <DomainObject.Predmet.ProtustrankaWithAdressOIB>
    <izvorni_sadrzaj>LUKASAN GRADNJA d.o.o., OIB 25028891572, Buzinski prilaz 36, 10000 Zagreb</izvorni_sadrzaj>
    <derivirana_varijabla naziv="DomainObject.Predmet.ProtustrankaWithAdressOIB_1">LUKASAN GRADNJA d.o.o., OIB 25028891572, Buzinski prilaz 36, 10000 Zagreb</derivirana_varijabla>
  </DomainObject.Predmet.ProtustrankaWithAdressOIB>
  <DomainObject.Predmet.ProtustrankaNazivFormated>
    <izvorni_sadrzaj>LUKASAN GRADNJA d.o.o.</izvorni_sadrzaj>
    <derivirana_varijabla naziv="DomainObject.Predmet.ProtustrankaNazivFormated_1">LUKASAN GRADNJA d.o.o.</derivirana_varijabla>
  </DomainObject.Predmet.ProtustrankaNazivFormated>
  <DomainObject.Predmet.ProtustrankaNazivFormatedOIB>
    <izvorni_sadrzaj>LUKASAN GRADNJA d.o.o., OIB 25028891572</izvorni_sadrzaj>
    <derivirana_varijabla naziv="DomainObject.Predmet.ProtustrankaNazivFormatedOIB_1">LUKASAN GRADNJA d.o.o., OIB 25028891572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LUKASAN GRADNJA d.o.o.</item>
    </izvorni_sadrzaj>
    <derivirana_varijabla naziv="DomainObject.Predmet.ProtuStrankaListFormated_1">
      <item>LUKASAN GRADNJA d.o.o.</item>
    </derivirana_varijabla>
  </DomainObject.Predmet.ProtuStrankaListFormated>
  <DomainObject.Predmet.ProtuStrankaListFormatedOIB>
    <izvorni_sadrzaj>
      <item>LUKASAN GRADNJA d.o.o., OIB 25028891572</item>
    </izvorni_sadrzaj>
    <derivirana_varijabla naziv="DomainObject.Predmet.ProtuStrankaListFormatedOIB_1">
      <item>LUKASAN GRADNJA d.o.o., OIB 25028891572</item>
    </derivirana_varijabla>
  </DomainObject.Predmet.ProtuStrankaListFormatedOIB>
  <DomainObject.Predmet.ProtuStrankaListFormatedWithAdress>
    <izvorni_sadrzaj>
      <item>LUKASAN GRADNJA d.o.o., Buzinski prilaz 36, 10000 Zagreb</item>
    </izvorni_sadrzaj>
    <derivirana_varijabla naziv="DomainObject.Predmet.ProtuStrankaListFormatedWithAdress_1">
      <item>LUKASAN GRADNJA d.o.o., Buzinski prilaz 36, 10000 Zagreb</item>
    </derivirana_varijabla>
  </DomainObject.Predmet.ProtuStrankaListFormatedWithAdress>
  <DomainObject.Predmet.ProtuStrankaListFormatedWithAdressOIB>
    <izvorni_sadrzaj>
      <item>LUKASAN GRADNJA d.o.o., OIB 25028891572, Buzinski prilaz 36, 10000 Zagreb</item>
    </izvorni_sadrzaj>
    <derivirana_varijabla naziv="DomainObject.Predmet.ProtuStrankaListFormatedWithAdressOIB_1">
      <item>LUKASAN GRADNJA d.o.o., OIB 25028891572, Buzinski prilaz 36, 10000 Zagreb</item>
    </derivirana_varijabla>
  </DomainObject.Predmet.ProtuStrankaListFormatedWithAdressOIB>
  <DomainObject.Predmet.ProtuStrankaListNazivFormated>
    <izvorni_sadrzaj>
      <item>LUKASAN GRADNJA d.o.o.</item>
    </izvorni_sadrzaj>
    <derivirana_varijabla naziv="DomainObject.Predmet.ProtuStrankaListNazivFormated_1">
      <item>LUKASAN GRADNJA d.o.o.</item>
    </derivirana_varijabla>
  </DomainObject.Predmet.ProtuStrankaListNazivFormated>
  <DomainObject.Predmet.ProtuStrankaListNazivFormatedOIB>
    <izvorni_sadrzaj>
      <item>LUKASAN GRADNJA d.o.o., OIB 25028891572</item>
    </izvorni_sadrzaj>
    <derivirana_varijabla naziv="DomainObject.Predmet.ProtuStrankaListNazivFormatedOIB_1">
      <item>LUKASAN GRADNJA d.o.o., OIB 25028891572</item>
    </derivirana_varijabla>
  </DomainObject.Predmet.ProtuStrankaListNazivFormatedOIB>
  <DomainObject.Predmet.OstaliListFormated>
    <izvorni_sadrzaj>
      <item>Rudolf Mulović</item>
    </izvorni_sadrzaj>
    <derivirana_varijabla naziv="DomainObject.Predmet.OstaliListFormated_1">
      <item>Rudolf Mulović</item>
    </derivirana_varijabla>
  </DomainObject.Predmet.OstaliListFormated>
  <DomainObject.Predmet.OstaliListFormatedOIB>
    <izvorni_sadrzaj>
      <item>Rudolf Mulović, OIB 19276126368</item>
    </izvorni_sadrzaj>
    <derivirana_varijabla naziv="DomainObject.Predmet.OstaliListFormatedOIB_1">
      <item>Rudolf Mulović, OIB 19276126368</item>
    </derivirana_varijabla>
  </DomainObject.Predmet.OstaliListFormatedOIB>
  <DomainObject.Predmet.OstaliListFormatedWithAdress>
    <izvorni_sadrzaj>
      <item>Rudolf Mulović, Dobrilina 15, 10000 Zagreb</item>
    </izvorni_sadrzaj>
    <derivirana_varijabla naziv="DomainObject.Predmet.OstaliListFormatedWithAdress_1">
      <item>Rudolf Mulović, Dobrilina 15, 10000 Zagreb</item>
    </derivirana_varijabla>
  </DomainObject.Predmet.OstaliListFormatedWithAdress>
  <DomainObject.Predmet.OstaliListFormatedWithAdressOIB>
    <izvorni_sadrzaj>
      <item>Rudolf Mulović, OIB 19276126368, Dobrilina 15, 10000 Zagreb</item>
    </izvorni_sadrzaj>
    <derivirana_varijabla naziv="DomainObject.Predmet.OstaliListFormatedWithAdressOIB_1">
      <item>Rudolf Mulović, OIB 19276126368, Dobrilina 15, 10000 Zagreb</item>
    </derivirana_varijabla>
  </DomainObject.Predmet.OstaliListFormatedWithAdressOIB>
  <DomainObject.Predmet.OstaliListNazivFormated>
    <izvorni_sadrzaj>
      <item>Rudolf Mulović</item>
    </izvorni_sadrzaj>
    <derivirana_varijabla naziv="DomainObject.Predmet.OstaliListNazivFormated_1">
      <item>Rudolf Mulović</item>
    </derivirana_varijabla>
  </DomainObject.Predmet.OstaliListNazivFormated>
  <DomainObject.Predmet.OstaliListNazivFormatedOIB>
    <izvorni_sadrzaj>
      <item>Rudolf Mulović, OIB 19276126368</item>
    </izvorni_sadrzaj>
    <derivirana_varijabla naziv="DomainObject.Predmet.OstaliListNazivFormatedOIB_1">
      <item>Rudolf Mulović, OIB 19276126368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LUKASAN GRADNJA d.o.o.</izvorni_sadrzaj>
    <derivirana_varijabla naziv="DomainObject.Predmet.ProtustrankaIDrugi_1">LUKASAN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LUKASAN GRADNJA d.o.o., OIB 25028891572, Buzinski prilaz 36, 10000 Zagreb</izvorni_sadrzaj>
    <derivirana_varijabla naziv="DomainObject.Predmet.ProtustrankaIDrugiAdressOIB_1">LUKASAN GRADNJA d.o.o., OIB 25028891572, Buzinski prilaz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LUKASAN GRADNJA d.o.o.</item>
      <item>Rudolf Mulović</item>
    </izvorni_sadrzaj>
    <derivirana_varijabla naziv="DomainObject.Predmet.SudioniciListNaziv_1">
      <item>FINA Regionalni centar Zagreb</item>
      <item>LUKASAN GRADNJA d.o.o.</item>
      <item>Rudolf Mulović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izvorni_sadrzaj>
    <derivirana_varijabla naziv="DomainObject.Predmet.SudioniciListAdressOIB_1"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25028891572</item>
      <item>, OIB 19276126368</item>
    </izvorni_sadrzaj>
    <derivirana_varijabla naziv="DomainObject.Predmet.SudioniciListNazivOIB_1">
      <item>, OIB 85821130368</item>
      <item>, OIB 25028891572</item>
      <item>, OIB 19276126368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5174</properties:Characters>
  <properties:Lines>116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2017-09-06T07:47:00Z</dcterms:created>
  <dc:creator>Valentina Kranjčić</dc:creator>
  <cp:lastModifiedBy>Valentina Kranjčić</cp:lastModifiedBy>
  <cp:lastPrinted>2017-09-11T12:11:00Z</cp:lastPrinted>
  <dcterms:modified xmlns:xsi="http://www.w3.org/2001/XMLSchema-instance" xsi:type="dcterms:W3CDTF">2017-09-11T12:11:00Z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