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2d55" w14:paraId="0d42d55" w:rsidRDefault="007B2E0F" w:rsidP="007B2E0F" w:rsidR="007B2E0F">
      <w:pPr>
        <w:spacing w:after="0"/>
        <w:jc w:val="both"/>
        <w15:collapsed w:val="false"/>
      </w:pPr>
      <w:r>
        <w:t xml:space="preserve">                 </w:t>
      </w:r>
      <w:r w:rsidR="005366F6">
        <w:t xml:space="preserve"> </w:t>
      </w: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B2E0F" w:rsidP="007B2E0F" w:rsidR="007B2E0F">
      <w:pPr>
        <w:spacing w:after="0"/>
        <w:jc w:val="both"/>
      </w:pPr>
      <w:r>
        <w:t xml:space="preserve">       REPUBLIKA HRVATSKA</w:t>
      </w:r>
    </w:p>
    <w:p w:rsidRDefault="007B2E0F" w:rsidP="007B2E0F" w:rsidR="007B2E0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366F6" w:rsidP="007B2E0F" w:rsidR="005366F6">
      <w:pPr>
        <w:spacing w:after="0"/>
        <w:jc w:val="both"/>
        <w:rPr>
          <w:bCs/>
        </w:rPr>
      </w:pPr>
      <w:r>
        <w:t xml:space="preserve">               </w:t>
      </w:r>
      <w:r>
        <w:rPr>
          <w:lang w:val="pt-BR"/>
        </w:rPr>
        <w:t>Braće</w:t>
      </w:r>
      <w:r w:rsidR="007B2E0F">
        <w:rPr>
          <w:lang w:val="pt-BR"/>
        </w:rPr>
        <w:t xml:space="preserve"> Radić 2</w:t>
      </w:r>
      <w:r>
        <w:rPr>
          <w:lang w:val="pt-BR"/>
        </w:rPr>
        <w:t>/II</w:t>
      </w:r>
      <w:r w:rsidR="007B2E0F">
        <w:rPr>
          <w:bCs/>
        </w:rPr>
        <w:t xml:space="preserve">                </w:t>
      </w:r>
    </w:p>
    <w:p w:rsidRDefault="007B2E0F" w:rsidP="007B2E0F" w:rsidR="007B2E0F">
      <w:pPr>
        <w:spacing w:after="0"/>
        <w:jc w:val="both"/>
      </w:pPr>
      <w:r>
        <w:rPr>
          <w:bCs/>
        </w:rPr>
        <w:t xml:space="preserve">   </w:t>
      </w:r>
    </w:p>
    <w:p w:rsidRDefault="007B2E0F" w:rsidP="007B2E0F" w:rsidR="007B2E0F">
      <w:pPr>
        <w:spacing w:after="0"/>
        <w:rPr>
          <w:rFonts w:cs="Times New Roman"/>
        </w:rPr>
      </w:pPr>
    </w:p>
    <w:p w:rsidRDefault="007B2E0F" w:rsidP="007B2E0F" w:rsidR="007B2E0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B2E0F" w:rsidP="007B2E0F" w:rsidR="007B2E0F">
      <w:pPr>
        <w:spacing w:after="0"/>
        <w:jc w:val="center"/>
        <w:rPr>
          <w:rFonts w:cs="Times New Roman"/>
        </w:rPr>
      </w:pPr>
    </w:p>
    <w:p w:rsidRDefault="007B2E0F" w:rsidP="007B2E0F" w:rsidR="007B2E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B2E0F" w:rsidP="007B2E0F" w:rsidR="007B2E0F">
      <w:pPr>
        <w:spacing w:after="0"/>
        <w:rPr>
          <w:rFonts w:cs="Times New Roman"/>
        </w:rPr>
      </w:pPr>
    </w:p>
    <w:p w:rsidRDefault="005366F6" w:rsidP="007B2E0F" w:rsidR="005366F6">
      <w:pPr>
        <w:spacing w:after="0"/>
        <w:rPr>
          <w:rFonts w:cs="Times New Roman"/>
        </w:rPr>
      </w:pPr>
    </w:p>
    <w:p w:rsidRDefault="007B2E0F" w:rsidP="007B2E0F" w:rsidR="007B2E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5366F6">
        <w:rPr>
          <w:rFonts w:cs="Times New Roman"/>
        </w:rPr>
        <w:t xml:space="preserve"> MAR-GRAD d.o.o., OIB: 95922307474 sa sjedištem u Krč 51 A, 42220 Krč, 16. svibnja 2017</w:t>
      </w:r>
      <w:r>
        <w:rPr>
          <w:rFonts w:cs="Times New Roman"/>
        </w:rPr>
        <w:t>.</w:t>
      </w:r>
    </w:p>
    <w:p w:rsidRDefault="007B2E0F" w:rsidP="007B2E0F" w:rsidR="007B2E0F">
      <w:pPr>
        <w:spacing w:after="0"/>
        <w:jc w:val="both"/>
        <w:rPr>
          <w:rFonts w:cs="Times New Roman"/>
        </w:rPr>
      </w:pPr>
    </w:p>
    <w:p w:rsidRDefault="007B2E0F" w:rsidP="007B2E0F" w:rsidR="007B2E0F">
      <w:pPr>
        <w:spacing w:after="0"/>
        <w:jc w:val="both"/>
        <w:rPr>
          <w:rFonts w:cs="Times New Roman"/>
        </w:rPr>
      </w:pPr>
    </w:p>
    <w:p w:rsidRDefault="007B2E0F" w:rsidP="007B2E0F" w:rsidR="007B2E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B2E0F" w:rsidP="007B2E0F" w:rsidR="007B2E0F">
      <w:pPr>
        <w:spacing w:after="0"/>
        <w:jc w:val="center"/>
        <w:rPr>
          <w:rFonts w:cs="Times New Roman"/>
        </w:rPr>
      </w:pPr>
    </w:p>
    <w:p w:rsidRDefault="007B2E0F" w:rsidP="007B2E0F" w:rsidR="007B2E0F">
      <w:pPr>
        <w:spacing w:after="0"/>
        <w:jc w:val="both"/>
        <w:rPr>
          <w:rFonts w:cs="Mangal"/>
        </w:rPr>
      </w:pPr>
    </w:p>
    <w:p w:rsidRDefault="007B2E0F" w:rsidP="007B2E0F" w:rsidR="007B2E0F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7B2E0F" w:rsidP="007B2E0F" w:rsidR="007B2E0F">
      <w:pPr>
        <w:spacing w:after="0"/>
        <w:jc w:val="both"/>
      </w:pPr>
    </w:p>
    <w:p w:rsidRDefault="005366F6" w:rsidP="007B2E0F" w:rsidR="007B2E0F">
      <w:pPr>
        <w:spacing w:after="0"/>
        <w:jc w:val="center"/>
      </w:pPr>
      <w:r>
        <w:t>21. lipnja 2017. u 10,2</w:t>
      </w:r>
      <w:r w:rsidR="007B2E0F" w:rsidRPr="005366F6">
        <w:t>0 sati.</w:t>
      </w:r>
    </w:p>
    <w:p w:rsidRDefault="005366F6" w:rsidP="007B2E0F" w:rsidR="005366F6" w:rsidRPr="005366F6">
      <w:pPr>
        <w:spacing w:after="0"/>
        <w:jc w:val="center"/>
      </w:pPr>
    </w:p>
    <w:p w:rsidRDefault="007B2E0F" w:rsidP="007B2E0F" w:rsidR="007B2E0F" w:rsidRPr="005366F6">
      <w:pPr>
        <w:spacing w:after="0"/>
        <w:jc w:val="center"/>
      </w:pPr>
    </w:p>
    <w:p w:rsidRDefault="007B2E0F" w:rsidP="007B2E0F" w:rsidR="007B2E0F" w:rsidRPr="005366F6">
      <w:pPr>
        <w:numPr>
          <w:ilvl w:val="0"/>
          <w:numId w:val="47"/>
        </w:numPr>
        <w:spacing w:after="0"/>
        <w:jc w:val="both"/>
      </w:pPr>
      <w:r w:rsidRPr="005366F6">
        <w:t>Na ročište se dostavom ovog rješenja smatraju pozvani:</w:t>
      </w:r>
    </w:p>
    <w:p w:rsidRDefault="007B2E0F" w:rsidP="007B2E0F" w:rsidR="007B2E0F" w:rsidRPr="005366F6">
      <w:pPr>
        <w:spacing w:after="0"/>
        <w:ind w:firstLine="720"/>
        <w:jc w:val="both"/>
      </w:pPr>
    </w:p>
    <w:p w:rsidRDefault="007B2E0F" w:rsidP="007B2E0F" w:rsidR="007B2E0F" w:rsidRPr="005366F6">
      <w:pPr>
        <w:numPr>
          <w:ilvl w:val="0"/>
          <w:numId w:val="48"/>
        </w:numPr>
        <w:spacing w:after="0"/>
        <w:jc w:val="both"/>
      </w:pPr>
      <w:r w:rsidRPr="005366F6">
        <w:t xml:space="preserve">direktor dužnika, </w:t>
      </w:r>
      <w:r w:rsidR="005366F6">
        <w:t xml:space="preserve">Mario </w:t>
      </w:r>
      <w:proofErr w:type="spellStart"/>
      <w:r w:rsidR="005366F6">
        <w:t>Budanec</w:t>
      </w:r>
      <w:proofErr w:type="spellEnd"/>
      <w:r w:rsidR="005366F6">
        <w:t>, Krč 51 A, 42220 Krč</w:t>
      </w:r>
    </w:p>
    <w:p w:rsidRDefault="007B2E0F" w:rsidP="007B2E0F" w:rsidR="007B2E0F">
      <w:pPr>
        <w:numPr>
          <w:ilvl w:val="0"/>
          <w:numId w:val="48"/>
        </w:numPr>
        <w:spacing w:after="0"/>
        <w:jc w:val="both"/>
      </w:pPr>
      <w:r w:rsidRPr="005366F6">
        <w:t xml:space="preserve">dužnik, </w:t>
      </w:r>
      <w:r w:rsidR="005366F6">
        <w:rPr>
          <w:rFonts w:cs="Times New Roman"/>
        </w:rPr>
        <w:t>MAR-GRAD d.o.o., Krč 51 A, 42220 Krč</w:t>
      </w:r>
    </w:p>
    <w:p w:rsidRDefault="007B2E0F" w:rsidP="007B2E0F" w:rsidR="007B2E0F">
      <w:pPr>
        <w:numPr>
          <w:ilvl w:val="0"/>
          <w:numId w:val="48"/>
        </w:numPr>
        <w:spacing w:after="0"/>
        <w:jc w:val="both"/>
      </w:pPr>
      <w:r>
        <w:t>Financijska agencija, Regionalni centar Zagreb, Po</w:t>
      </w:r>
      <w:r w:rsidR="005366F6">
        <w:t>družnica Varaždin, A. Cesarca 2</w:t>
      </w:r>
    </w:p>
    <w:p w:rsidRDefault="007B2E0F" w:rsidP="007B2E0F" w:rsidR="007B2E0F">
      <w:pPr>
        <w:spacing w:after="0"/>
        <w:jc w:val="both"/>
      </w:pPr>
    </w:p>
    <w:p w:rsidRDefault="007B2E0F" w:rsidP="007B2E0F" w:rsidR="007B2E0F">
      <w:pPr>
        <w:numPr>
          <w:ilvl w:val="0"/>
          <w:numId w:val="47"/>
        </w:numPr>
        <w:spacing w:after="0"/>
        <w:jc w:val="both"/>
      </w:pPr>
      <w:r>
        <w:t>Nalaže se direktoru dužnika</w:t>
      </w:r>
      <w:r w:rsidR="005366F6">
        <w:t xml:space="preserve"> Mariu </w:t>
      </w:r>
      <w:proofErr w:type="spellStart"/>
      <w:r w:rsidR="005366F6">
        <w:t>Budanecu</w:t>
      </w:r>
      <w:proofErr w:type="spellEnd"/>
      <w:r w:rsidR="005366F6">
        <w:t>, Krč 51 A, 42220 Krč, OIB: 65506742413</w:t>
      </w:r>
      <w:r>
        <w:t>, da na zakazano ročište kod o</w:t>
      </w:r>
      <w:r w:rsidR="005366F6">
        <w:t>voga suda, 21. lipnja 2017. u 10,2</w:t>
      </w:r>
      <w:r>
        <w:t xml:space="preserve">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 w:rsidR="005366F6">
        <w:rPr>
          <w:rFonts w:cs="Times New Roman"/>
        </w:rPr>
        <w:t>MAR-GRAD d.o.o., OIB: 95922307474 sa sjedištem u Krč 51 A, 42220 Krč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5366F6" w:rsidP="005366F6" w:rsidR="005366F6">
      <w:pPr>
        <w:spacing w:after="0"/>
        <w:ind w:left="1440"/>
        <w:jc w:val="both"/>
      </w:pPr>
    </w:p>
    <w:p w:rsidRDefault="007B2E0F" w:rsidP="007B2E0F" w:rsidR="007B2E0F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7B2E0F" w:rsidP="007B2E0F" w:rsidR="007B2E0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5366F6" w:rsidP="007B2E0F" w:rsidR="005366F6">
      <w:pPr>
        <w:spacing w:after="0"/>
        <w:rPr>
          <w:rFonts w:cs="Times New Roman"/>
        </w:rPr>
      </w:pPr>
    </w:p>
    <w:p w:rsidRDefault="005366F6" w:rsidP="007B2E0F" w:rsidR="005366F6">
      <w:pPr>
        <w:spacing w:after="0"/>
        <w:rPr>
          <w:rFonts w:cs="Times New Roman"/>
        </w:rPr>
      </w:pPr>
    </w:p>
    <w:p w:rsidRDefault="005366F6" w:rsidP="007B2E0F" w:rsidR="005366F6">
      <w:pPr>
        <w:spacing w:after="0"/>
        <w:rPr>
          <w:rFonts w:cs="Times New Roman"/>
        </w:rPr>
      </w:pPr>
    </w:p>
    <w:p w:rsidRDefault="005366F6" w:rsidP="007B2E0F" w:rsidR="007B2E0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svibnja 2017</w:t>
      </w:r>
      <w:r w:rsidR="007B2E0F">
        <w:rPr>
          <w:rFonts w:cs="Times New Roman"/>
        </w:rPr>
        <w:t xml:space="preserve">. </w:t>
      </w:r>
    </w:p>
    <w:p w:rsidRDefault="007B2E0F" w:rsidP="007B2E0F" w:rsidR="007B2E0F">
      <w:pPr>
        <w:spacing w:after="0"/>
        <w:rPr>
          <w:rFonts w:cs="Mangal"/>
        </w:rPr>
      </w:pPr>
    </w:p>
    <w:p w:rsidRDefault="005366F6" w:rsidP="007B2E0F" w:rsidR="005366F6">
      <w:pPr>
        <w:spacing w:after="0"/>
        <w:rPr>
          <w:rFonts w:cs="Mangal"/>
        </w:rPr>
      </w:pPr>
    </w:p>
    <w:p w:rsidRDefault="005366F6" w:rsidP="007B2E0F" w:rsidR="005366F6">
      <w:pPr>
        <w:spacing w:after="0"/>
        <w:rPr>
          <w:rFonts w:cs="Mangal"/>
        </w:rPr>
      </w:pPr>
    </w:p>
    <w:p w:rsidRDefault="007B2E0F" w:rsidP="007B2E0F" w:rsidR="007B2E0F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7B2E0F" w:rsidP="007B2E0F" w:rsidR="007B2E0F">
      <w:pPr>
        <w:spacing w:after="0"/>
        <w:ind w:firstLine="708" w:left="5664"/>
        <w:jc w:val="both"/>
        <w:rPr>
          <w:rFonts w:cs="Times New Roman"/>
        </w:rPr>
      </w:pPr>
    </w:p>
    <w:p w:rsidRDefault="007B2E0F" w:rsidP="005366F6" w:rsidR="007B2E0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1D6262">
        <w:rPr>
          <w:rFonts w:cs="Times New Roman"/>
        </w:rPr>
        <w:t>, v.r.</w:t>
      </w:r>
    </w:p>
    <w:p w:rsidRDefault="007B2E0F" w:rsidP="007B2E0F" w:rsidR="007B2E0F">
      <w:pPr>
        <w:spacing w:after="0"/>
        <w:rPr>
          <w:rFonts w:cs="Mangal"/>
        </w:rPr>
      </w:pPr>
    </w:p>
    <w:p w:rsidRDefault="00B7239D" w:rsidP="007B2E0F" w:rsidR="007B2E0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7B2E0F" w:rsidP="007B2E0F" w:rsidR="007B2E0F">
      <w:pPr>
        <w:spacing w:after="0"/>
      </w:pPr>
    </w:p>
    <w:p w:rsidRDefault="007B2E0F" w:rsidP="007B2E0F" w:rsidR="007B2E0F">
      <w:pPr>
        <w:spacing w:after="0"/>
        <w:jc w:val="both"/>
      </w:pPr>
    </w:p>
    <w:p w:rsidRDefault="005366F6" w:rsidP="007B2E0F" w:rsidR="005366F6">
      <w:pPr>
        <w:spacing w:after="0"/>
        <w:jc w:val="both"/>
      </w:pPr>
    </w:p>
    <w:p w:rsidRDefault="005366F6" w:rsidP="007B2E0F" w:rsidR="005366F6">
      <w:pPr>
        <w:spacing w:after="0"/>
        <w:jc w:val="both"/>
      </w:pPr>
    </w:p>
    <w:p w:rsidRDefault="007B2E0F" w:rsidP="007B2E0F" w:rsidR="007B2E0F">
      <w:pPr>
        <w:spacing w:after="0"/>
        <w:jc w:val="both"/>
      </w:pPr>
      <w:r>
        <w:t>POUKA O PRAVNOM LIJEKU:</w:t>
      </w:r>
    </w:p>
    <w:p w:rsidRDefault="007B2E0F" w:rsidP="007B2E0F" w:rsidR="007B2E0F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7B2E0F" w:rsidP="007B2E0F" w:rsidR="007B2E0F">
      <w:pPr>
        <w:spacing w:after="0"/>
        <w:jc w:val="both"/>
      </w:pPr>
    </w:p>
    <w:p w:rsidRDefault="007B2E0F" w:rsidP="007B2E0F" w:rsidR="007B2E0F">
      <w:pPr>
        <w:spacing w:after="0"/>
        <w:jc w:val="both"/>
      </w:pPr>
    </w:p>
    <w:p w:rsidRDefault="005366F6" w:rsidP="007B2E0F" w:rsidR="005366F6">
      <w:pPr>
        <w:spacing w:after="0"/>
        <w:jc w:val="both"/>
      </w:pPr>
    </w:p>
    <w:p w:rsidRDefault="007B2E0F" w:rsidP="007B2E0F" w:rsidR="007B2E0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B2E0F" w:rsidP="007B2E0F" w:rsidR="007B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5366F6">
        <w:rPr>
          <w:rFonts w:cs="Times New Roman"/>
        </w:rPr>
        <w:t>MAR-GRAD d.o.o., Krč 51 A, 42220 Krč</w:t>
      </w:r>
    </w:p>
    <w:p w:rsidRDefault="007B2E0F" w:rsidP="007B2E0F" w:rsidR="007B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5366F6">
        <w:t xml:space="preserve">Mario </w:t>
      </w:r>
      <w:proofErr w:type="spellStart"/>
      <w:r w:rsidR="005366F6">
        <w:t>Budanec</w:t>
      </w:r>
      <w:proofErr w:type="spellEnd"/>
      <w:r w:rsidR="005366F6">
        <w:t>, Krč 51 A, 42220 Krč</w:t>
      </w:r>
    </w:p>
    <w:p w:rsidRDefault="007B2E0F" w:rsidP="007B2E0F" w:rsidR="007B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</w:t>
      </w:r>
      <w:r w:rsidR="005366F6">
        <w:rPr>
          <w:rFonts w:cs="Times New Roman"/>
        </w:rPr>
        <w:t>ružnica Varaždin, A. Cesarca 2,</w:t>
      </w:r>
    </w:p>
    <w:p w:rsidRDefault="005366F6" w:rsidP="007B2E0F" w:rsidR="007B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B2E0F" w:rsidP="007B2E0F" w:rsidR="007B2E0F">
      <w:pPr>
        <w:spacing w:after="0"/>
        <w:ind w:left="780"/>
        <w:jc w:val="both"/>
        <w:rPr>
          <w:rFonts w:cs="Times New Roman"/>
        </w:rPr>
      </w:pPr>
    </w:p>
    <w:p w:rsidRDefault="00AB4602" w:rsidP="007B2E0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B2E0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1F9" w:rsidP="00537B78" w:rsidR="00F561F9">
      <w:r>
        <w:separator/>
      </w:r>
    </w:p>
  </w:endnote>
  <w:endnote w:id="0" w:type="continuationSeparator">
    <w:p w:rsidRDefault="00F561F9" w:rsidP="00537B78" w:rsidR="00F56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1F9" w:rsidP="00537B78" w:rsidR="00F561F9">
      <w:r>
        <w:separator/>
      </w:r>
    </w:p>
  </w:footnote>
  <w:footnote w:id="0" w:type="continuationSeparator">
    <w:p w:rsidRDefault="00F561F9" w:rsidP="00537B78" w:rsidR="00F56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F6" w:rsidR="008333A9">
    <w:pPr>
      <w:pStyle w:val="Zaglavlje"/>
    </w:pPr>
    <w:r>
      <w:rPr>
        <w:rStyle w:val="PozadinaSvijetloCrvena"/>
        <w:shd w:fill="auto" w:color="auto" w:val="clear"/>
      </w:rPr>
      <w:t>Poslovni broj: 5 St-238/17-3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262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6F6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E0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39D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35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1F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58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St-238/2017-3</izvorni_sadrzaj>
    <derivirana_varijabla naziv="DomainObject.Oznaka_1">St-238/2017-3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MAR-GRAD društvo s ograničenom odgovornošću za građevinarstvo zastupanog po punomoćniku Mario Budanec</izvorni_sadrzaj>
    <derivirana_varijabla naziv="DomainObject.Predmet.ProtustrankaFormated_1">  MAR-GRAD društvo s ograničenom odgovornošću za građevinarstvo zastupanog po punomoćniku Mario Budanec</derivirana_varijabla>
  </DomainObject.Predmet.ProtustrankaFormated>
  <DomainObject.Predmet.ProtustrankaFormatedOIB>
    <izvorni_sadrzaj>  MAR-GRAD društvo s ograničenom odgovornošću za građevinarstvo, OIB 95922307474 zastupanog po punomoćniku Mario Budanec</izvorni_sadrzaj>
    <derivirana_varijabla naziv="DomainObject.Predmet.ProtustrankaFormatedOIB_1">  MAR-GRAD društvo s ograničenom odgovornošću za građevinarstvo, OIB 95922307474 zastupanog po punomoćniku Mario Budanec</derivirana_varijabla>
  </DomainObject.Predmet.ProtustrankaFormatedOIB>
  <DomainObject.Predmet.ProtustrankaFormatedWithAdress>
    <izvorni_sadrzaj> MAR-GRAD društvo s ograničenom odgovornošću za građevinarstvo, Krč 51/A, 42220 Krč zastupanog po punomoćniku Mario Budanec</izvorni_sadrzaj>
    <derivirana_varijabla naziv="DomainObject.Predmet.ProtustrankaFormatedWithAdress_1"> MAR-GRAD društvo s ograničenom odgovornošću za građevinarstvo, Krč 51/A, 42220 Krč zastupanog po punomoćniku Mario Budanec</derivirana_varijabla>
  </DomainObject.Predmet.ProtustrankaFormatedWithAdress>
  <DomainObject.Predmet.ProtustrankaFormatedWithAdressOIB>
    <izvorni_sadrzaj> MAR-GRAD društvo s ograničenom odgovornošću za građevinarstvo, OIB 95922307474, Krč 51/A, 42220 Krč zastupanog po punomoćniku Mario Budanec</izvorni_sadrzaj>
    <derivirana_varijabla naziv="DomainObject.Predmet.ProtustrankaFormatedWithAdressOIB_1"> MAR-GRAD društvo s ograničenom odgovornošću za građevinarstvo, OIB 95922307474, Krč 51/A, 42220 Krč zastupanog po punomoćniku Mario Budanec</derivirana_varijabla>
  </DomainObject.Predmet.ProtustrankaFormatedWithAdressOIB>
  <DomainObject.Predmet.ProtustrankaWithAdress>
    <izvorni_sadrzaj>MAR-GRAD društvo s ograničenom odgovornošću za građevinarstvo Krč 51/A, 42220 Krč</izvorni_sadrzaj>
    <derivirana_varijabla naziv="DomainObject.Predmet.ProtustrankaWithAdress_1">MAR-GRAD društvo s ograničenom odgovornošću za građevinarstvo Krč 51/A, 42220 Krč</derivirana_varijabla>
  </DomainObject.Predmet.ProtustrankaWithAdress>
  <DomainObject.Predmet.ProtustrankaWithAdressOIB>
    <izvorni_sadrzaj>MAR-GRAD društvo s ograničenom odgovornošću za građevinarstvo, OIB 95922307474, Krč 51/A, 42220 Krč</izvorni_sadrzaj>
    <derivirana_varijabla naziv="DomainObject.Predmet.ProtustrankaWithAdressOIB_1">MAR-GRAD društvo s ograničenom odgovornošću za građevinarstvo, OIB 95922307474, Krč 51/A, 42220 Krč</derivirana_varijabla>
  </DomainObject.Predmet.ProtustrankaWithAdressOIB>
  <DomainObject.Predmet.ProtustrankaNazivFormated>
    <izvorni_sadrzaj>MAR-GRAD društvo s ograničenom odgovornošću za građevinarstvo</izvorni_sadrzaj>
    <derivirana_varijabla naziv="DomainObject.Predmet.ProtustrankaNazivFormated_1">MAR-GRAD društvo s ograničenom odgovornošću za građevinarstvo</derivirana_varijabla>
  </DomainObject.Predmet.ProtustrankaNazivFormated>
  <DomainObject.Predmet.ProtustrankaNazivFormatedOIB>
    <izvorni_sadrzaj>MAR-GRAD društvo s ograničenom odgovornošću za građevinarstvo, OIB 95922307474</izvorni_sadrzaj>
    <derivirana_varijabla naziv="DomainObject.Predmet.ProtustrankaNazivFormatedOIB_1">MAR-GRAD društvo s ograničenom odgovornošću za građevinarstvo, OIB 95922307474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10879.54</izvorni_sadrzaj>
    <derivirana_varijabla naziv="DomainObject.Predmet.TrenutnaVrijednost_1">10879.54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MAR-GRAD društvo s ograničenom odgovornošću za građevinarstvo zastupanog po punomoćniku Mario Budanec</item>
    </izvorni_sadrzaj>
    <derivirana_varijabla naziv="DomainObject.Predmet.ProtuStrankaListFormated_1">
      <item>MAR-GRAD društvo s ograničenom odgovornošću za građevinarstvo zastupanog po punomoćniku Mario Budanec</item>
    </derivirana_varijabla>
  </DomainObject.Predmet.ProtuStrankaListFormated>
  <DomainObject.Predmet.ProtuStrankaListFormatedOIB>
    <izvorni_sadrzaj>
      <item>MAR-GRAD društvo s ograničenom odgovornošću za građevinarstvo, OIB 95922307474 zastupanog po punomoćniku Mario Budanec</item>
    </izvorni_sadrzaj>
    <derivirana_varijabla naziv="DomainObject.Predmet.ProtuStrankaListFormatedOIB_1">
      <item>MAR-GRAD društvo s ograničenom odgovornošću za građevinarstvo, OIB 95922307474 zastupanog po punomoćniku Mario Budanec</item>
    </derivirana_varijabla>
  </DomainObject.Predmet.ProtuStrankaListFormatedOIB>
  <DomainObject.Predmet.ProtuStrankaListFormatedWithAdress>
    <izvorni_sadrzaj>
      <item>MAR-GRAD društvo s ograničenom odgovornošću za građevinarstvo, Krč 51/A, 42220 Krč zastupanog po punomoćniku Mario Budanec</item>
    </izvorni_sadrzaj>
    <derivirana_varijabla naziv="DomainObject.Predmet.ProtuStrankaListFormatedWithAdress_1">
      <item>MAR-GRAD društvo s ograničenom odgovornošću za građevinarstvo, Krč 51/A, 42220 Krč zastupanog po punomoćniku Mario Budanec</item>
    </derivirana_varijabla>
  </DomainObject.Predmet.ProtuStrankaListFormatedWithAdress>
  <DomainObject.Predmet.ProtuStrankaListFormatedWithAdressOIB>
    <izvorni_sadrzaj>
      <item>MAR-GRAD društvo s ograničenom odgovornošću za građevinarstvo, OIB 95922307474, Krč 51/A, 42220 Krč zastupanog po punomoćniku Mario Budanec</item>
    </izvorni_sadrzaj>
    <derivirana_varijabla naziv="DomainObject.Predmet.ProtuStrankaListFormatedWithAdressOIB_1">
      <item>MAR-GRAD društvo s ograničenom odgovornošću za građevinarstvo, OIB 95922307474, Krč 51/A, 42220 Krč zastupanog po punomoćniku Mario Budanec</item>
    </derivirana_varijabla>
  </DomainObject.Predmet.ProtuStrankaListFormatedWithAdressOIB>
  <DomainObject.Predmet.ProtuStrankaListNazivFormated>
    <izvorni_sadrzaj>
      <item>MAR-GRAD društvo s ograničenom odgovornošću za građevinarstvo</item>
    </izvorni_sadrzaj>
    <derivirana_varijabla naziv="DomainObject.Predmet.ProtuStrankaListNazivFormated_1">
      <item>MAR-GRAD društvo s ograničenom odgovornošću za građevinarstvo</item>
    </derivirana_varijabla>
  </DomainObject.Predmet.ProtuStrankaListNazivFormated>
  <DomainObject.Predmet.ProtuStrankaListNazivFormatedOIB>
    <izvorni_sadrzaj>
      <item>MAR-GRAD društvo s ograničenom odgovornošću za građevinarstvo, OIB 95922307474</item>
    </izvorni_sadrzaj>
    <derivirana_varijabla naziv="DomainObject.Predmet.ProtuStrankaListNazivFormatedOIB_1">
      <item>MAR-GRAD društvo s ograničenom odgovornošću za građevinarstvo, OIB 95922307474</item>
    </derivirana_varijabla>
  </DomainObject.Predmet.ProtuStrankaListNazivFormatedOIB>
  <DomainObject.Predmet.OstaliListFormated>
    <izvorni_sadrzaj>
      <item>Mario Budanec punomoćnik sudionika u postupku MAR-GRAD društvo s ograničenom odgovornošću za građevinarstvo</item>
      <item>Sudski registar</item>
    </izvorni_sadrzaj>
    <derivirana_varijabla naziv="DomainObject.Predmet.OstaliListFormated_1">
      <item>Mario Budanec punomoćnik sudionika u postupku MAR-GRAD društvo s ograničenom odgovornošću za građevinarstvo</item>
      <item>Sudski registar</item>
    </derivirana_varijabla>
  </DomainObject.Predmet.OstaliListFormated>
  <DomainObject.Predmet.OstaliListFormatedOIB>
    <izvorni_sadrzaj>
      <item>Mario Budanec, OIB 65506742413 punomoćnik sudionika u postupku MAR-GRAD društvo s ograničenom odgovornošću za građevinarstvo</item>
      <item>Sudski registar</item>
    </izvorni_sadrzaj>
    <derivirana_varijabla naziv="DomainObject.Predmet.OstaliListFormatedOIB_1">
      <item>Mario Budanec, OIB 65506742413 punomoćnik sudionika u postupku MAR-GRAD društvo s ograničenom odgovornošću za građevinarstvo</item>
      <item>Sudski registar</item>
    </derivirana_varijabla>
  </DomainObject.Predmet.OstaliListFormatedOIB>
  <DomainObject.Predmet.OstaliListFormatedWithAdress>
    <izvorni_sadrzaj>
      <item>Mario Budanec, Krč 51a, 42220 Krč punomoćnik sudionika u postupku MAR-GRAD društvo s ograničenom odgovornošću za građevinarstvo</item>
      <item>Sudski registar</item>
    </izvorni_sadrzaj>
    <derivirana_varijabla naziv="DomainObject.Predmet.OstaliListFormatedWithAdress_1">
      <item>Mario Budanec, Krč 51a, 42220 Krč punomoćnik sudionika u postupku MAR-GRAD društvo s ograničenom odgovornošću za građevinarstvo</item>
      <item>Sudski registar</item>
    </derivirana_varijabla>
  </DomainObject.Predmet.OstaliListFormatedWithAdress>
  <DomainObject.Predmet.OstaliListFormatedWithAdressOIB>
    <izvorni_sadrzaj>
      <item>Mario Budanec, OIB 65506742413, Krč 51a, 42220 Krč punomoćnik sudionika u postupku MAR-GRAD društvo s ograničenom odgovornošću za građevinarstvo</item>
      <item>Sudski registar</item>
    </izvorni_sadrzaj>
    <derivirana_varijabla naziv="DomainObject.Predmet.OstaliListFormatedWithAdressOIB_1">
      <item>Mario Budanec, OIB 65506742413, Krč 51a, 42220 Krč punomoćnik sudionika u postupku MAR-GRAD društvo s ograničenom odgovornošću za građevinarstvo</item>
      <item>Sudski registar</item>
    </derivirana_varijabla>
  </DomainObject.Predmet.OstaliListFormatedWithAdressOIB>
  <DomainObject.Predmet.OstaliListNazivFormated>
    <izvorni_sadrzaj>
      <item>Mario Budanec</item>
      <item>Sudski registar</item>
    </izvorni_sadrzaj>
    <derivirana_varijabla naziv="DomainObject.Predmet.OstaliListNazivFormated_1">
      <item>Mario Budanec</item>
      <item>Sudski registar</item>
    </derivirana_varijabla>
  </DomainObject.Predmet.OstaliListNazivFormated>
  <DomainObject.Predmet.OstaliListNazivFormatedOIB>
    <izvorni_sadrzaj>
      <item>Mario Budanec, OIB 65506742413</item>
      <item>Sudski registar</item>
    </izvorni_sadrzaj>
    <derivirana_varijabla naziv="DomainObject.Predmet.OstaliListNazivFormatedOIB_1">
      <item>Mario Budanec, OIB 65506742413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St-238/2017-3</izvorni_sadrzaj>
    <derivirana_varijabla naziv="DomainObject.PoslovniBrojDokumenta_1">St-238/2017-3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MAR-GRAD društvo s ograničenom odgovornošću za građevinarstvo</izvorni_sadrzaj>
    <derivirana_varijabla naziv="DomainObject.Predmet.ProtustrankaIDrugi_1">MAR-GRAD društvo s ograničenom odgovornošću za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MAR-GRAD društvo s ograničenom odgovornošću za građevinarstvo, OIB 95922307474, Krč 51/A, 42220 Krč</izvorni_sadrzaj>
    <derivirana_varijabla naziv="DomainObject.Predmet.ProtustrankaIDrugiAdressOIB_1">MAR-GRAD društvo s ograničenom odgovornošću za građevinarstvo, OIB 95922307474, Krč 51/A, 42220 Krč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MAR-GRAD društvo s ograničenom odgovornošću za građevinarstvo</item>
      <item>Mario Budanec</item>
      <item>Sudski registar</item>
    </izvorni_sadrzaj>
    <derivirana_varijabla naziv="DomainObject.Predmet.SudioniciListNaziv_1">
      <item>Financijska agencija</item>
      <item>MAR-GRAD društvo s ograničenom odgovornošću za građevinarstvo</item>
      <item>Mario Budanec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MAR-GRAD društvo s ograničenom odgovornošću za građevinarstvo, OIB 95922307474, Krč 51/A,42220 Krč</item>
      <item>Mario Budanec, OIB 65506742413, Krč 51a,42220 Krč</item>
      <item>Sudski registar</item>
    </izvorni_sadrzaj>
    <derivirana_varijabla naziv="DomainObject.Predmet.SudioniciListAdressOIB_1">
      <item>Financijska agencija, OIB 85821130368, Ulica grada Vukovara 70,10000 Zagreb</item>
      <item>MAR-GRAD društvo s ograničenom odgovornošću za građevinarstvo, OIB 95922307474, Krč 51/A,42220 Krč</item>
      <item>Mario Budanec, OIB 65506742413, Krč 51a,42220 Krč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2A070-B20B-41F0-A030-D83F95E3D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1754</properties:Characters>
  <properties:Lines>77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2017-05-17T06:19:00Z</cp:lastPrinted>
  <dcterms:modified xmlns:xsi="http://www.w3.org/2001/XMLSchema-instance" xsi:type="dcterms:W3CDTF">2017-05-17T06:19:00Z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