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04e51a4" w14:textId="04e51a4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4C3A11">
        <w:t>1816/2019-3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4C3A11">
        <w:t>1816</w:t>
      </w:r>
      <w:r w:rsidR="00347884">
        <w:t>/</w:t>
      </w:r>
      <w:r w:rsidR="00105807">
        <w:t>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6E6B54">
        <w:t>18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4C3A11">
        <w:t>KRANJEC</w:t>
      </w:r>
      <w:r w:rsidR="00DF1230">
        <w:t xml:space="preserve"> DRVO j.d.o.o. za proizvodnju i usluge</w:t>
      </w:r>
      <w:r w:rsidR="006E6B54">
        <w:t>, OIB: 45</w:t>
      </w:r>
      <w:r w:rsidR="00DF1230">
        <w:t>926062125</w:t>
      </w:r>
      <w:r w:rsidR="00015352">
        <w:t xml:space="preserve"> sa sjedištem u </w:t>
      </w:r>
      <w:r w:rsidR="00DF1230">
        <w:t>Bedenica 14 B, 10380 Bedenica.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1821BB">
        <w:t>5</w:t>
      </w:r>
      <w:r w:rsidR="00DF1230">
        <w:t>7.897,78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821BB">
        <w:t>18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B55EA4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B55EA4">
        <w:t>, v.r.</w:t>
      </w:r>
    </w:p>
    <w:p w:rsidR="00B55EA4" w:rsidP="00572798" w:rsidRDefault="00B55EA4">
      <w:pPr>
        <w:jc w:val="right"/>
      </w:pPr>
    </w:p>
    <w:p w:rsidRPr="00B8772A" w:rsidR="00B55EA4" w:rsidP="00B33209" w:rsidRDefault="00B55EA4">
      <w:pPr>
        <w:jc w:val="right"/>
      </w:pPr>
      <w:r w:rsidRPr="00B8772A">
        <w:t>Za točnost otpravka – ovlašteni službenik</w:t>
      </w:r>
    </w:p>
    <w:p w:rsidRPr="009C5689" w:rsidR="00F8310C" w:rsidP="00B55EA4" w:rsidRDefault="00B55EA4">
      <w:pPr>
        <w:jc w:val="right"/>
      </w:pPr>
      <w:r>
        <w:t>Sara Draganjac</w:t>
      </w: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B55EA4">
      <w:headerReference w:type="even" r:id="rId11"/>
      <w:headerReference w:type="default" r:id="rId12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A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46F7D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55EA4"/>
    <w:rsid w:val="00B82F18"/>
    <w:rsid w:val="00B93860"/>
    <w:rsid w:val="00C836B9"/>
    <w:rsid w:val="00C958E9"/>
    <w:rsid w:val="00CE7362"/>
    <w:rsid w:val="00D01B78"/>
    <w:rsid w:val="00D50705"/>
    <w:rsid w:val="00D66226"/>
    <w:rsid w:val="00DF1230"/>
    <w:rsid w:val="00E407FB"/>
    <w:rsid w:val="00E7728A"/>
    <w:rsid w:val="00E7781B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55E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5E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5EA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EA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EA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St-1816/2019</izvorni_sadrzaj>
    <derivirana_varijabla naziv="DomainObject.Predmet.OznakaBroj_1">St-1816/2019</derivirana_varijabla>
  </DomainObject.Predmet.OznakaBroj>
  <DomainObject.Predmet.OznakaBrojOptuznogAkta>
    <izvorni_sadrzaj>04-06-19-3176</izvorni_sadrzaj>
    <derivirana_varijabla naziv="DomainObject.Predmet.OznakaBrojOptuznogAkta_1">04-06-19-3176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KRANJEC DRVO j.d.o.o. za proizvodnju i usluge</izvorni_sadrzaj>
    <derivirana_varijabla naziv="DomainObject.Predmet.ProtustrankaFormated_1">  KRANJEC DRVO j.d.o.o. za proizvodnju i usluge</derivirana_varijabla>
  </DomainObject.Predmet.ProtustrankaFormated>
  <DomainObject.Predmet.ProtustrankaFormatedOIB>
    <izvorni_sadrzaj>  KRANJEC DRVO j.d.o.o. za proizvodnju i usluge, OIB 45926062125</izvorni_sadrzaj>
    <derivirana_varijabla naziv="DomainObject.Predmet.ProtustrankaFormatedOIB_1">  KRANJEC DRVO j.d.o.o. za proizvodnju i usluge, OIB 45926062125</derivirana_varijabla>
  </DomainObject.Predmet.ProtustrankaFormatedOIB>
  <DomainObject.Predmet.ProtustrankaFormatedWithAdress>
    <izvorni_sadrzaj> KRANJEC DRVO j.d.o.o. za proizvodnju i usluge, Bedenica 14 B, 10380 Bedenica</izvorni_sadrzaj>
    <derivirana_varijabla naziv="DomainObject.Predmet.ProtustrankaFormatedWithAdress_1"> KRANJEC DRVO j.d.o.o. za proizvodnju i usluge, Bedenica 14 B, 10380 Bedenica</derivirana_varijabla>
  </DomainObject.Predmet.ProtustrankaFormatedWithAdress>
  <DomainObject.Predmet.ProtustrankaFormatedWithAdressOIB>
    <izvorni_sadrzaj> KRANJEC DRVO j.d.o.o. za proizvodnju i usluge, OIB 45926062125, Bedenica 14 B, 10380 Bedenica</izvorni_sadrzaj>
    <derivirana_varijabla naziv="DomainObject.Predmet.ProtustrankaFormatedWithAdressOIB_1"> KRANJEC DRVO j.d.o.o. za proizvodnju i usluge, OIB 45926062125, Bedenica 14 B, 10380 Bedenica</derivirana_varijabla>
  </DomainObject.Predmet.ProtustrankaFormatedWithAdressOIB>
  <DomainObject.Predmet.ProtustrankaWithAdress>
    <izvorni_sadrzaj>KRANJEC DRVO j.d.o.o. za proizvodnju i usluge Bedenica 14 B, 10380 Bedenica</izvorni_sadrzaj>
    <derivirana_varijabla naziv="DomainObject.Predmet.ProtustrankaWithAdress_1">KRANJEC DRVO j.d.o.o. za proizvodnju i usluge Bedenica 14 B, 10380 Bedenica</derivirana_varijabla>
  </DomainObject.Predmet.ProtustrankaWithAdress>
  <DomainObject.Predmet.ProtustrankaWithAdressOIB>
    <izvorni_sadrzaj>KRANJEC DRVO j.d.o.o. za proizvodnju i usluge, OIB 45926062125, Bedenica 14 B, 10380 Bedenica</izvorni_sadrzaj>
    <derivirana_varijabla naziv="DomainObject.Predmet.ProtustrankaWithAdressOIB_1">KRANJEC DRVO j.d.o.o. za proizvodnju i usluge, OIB 45926062125, Bedenica 14 B, 10380 Bedenica</derivirana_varijabla>
  </DomainObject.Predmet.ProtustrankaWithAdressOIB>
  <DomainObject.Predmet.ProtustrankaNazivFormated>
    <izvorni_sadrzaj>KRANJEC DRVO j.d.o.o. za proizvodnju i usluge</izvorni_sadrzaj>
    <derivirana_varijabla naziv="DomainObject.Predmet.ProtustrankaNazivFormated_1">KRANJEC DRVO j.d.o.o. za proizvodnju i usluge</derivirana_varijabla>
  </DomainObject.Predmet.ProtustrankaNazivFormated>
  <DomainObject.Predmet.ProtustrankaNazivFormatedOIB>
    <izvorni_sadrzaj>KRANJEC DRVO j.d.o.o. za proizvodnju i usluge, OIB 45926062125</izvorni_sadrzaj>
    <derivirana_varijabla naziv="DomainObject.Predmet.ProtustrankaNazivFormatedOIB_1">KRANJEC DRVO j.d.o.o. za proizvodnju i usluge, OIB 45926062125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KRANJEC DRVO j.d.o.o. za proizvodnju i usluge</item>
    </izvorni_sadrzaj>
    <derivirana_varijabla naziv="DomainObject.Predmet.ProtuStrankaListFormated_1">
      <item>KRANJEC DRVO j.d.o.o. za proizvodnju i usluge</item>
    </derivirana_varijabla>
  </DomainObject.Predmet.ProtuStrankaListFormated>
  <DomainObject.Predmet.ProtuStrankaListFormatedOIB>
    <izvorni_sadrzaj>
      <item>KRANJEC DRVO j.d.o.o. za proizvodnju i usluge, OIB 45926062125</item>
    </izvorni_sadrzaj>
    <derivirana_varijabla naziv="DomainObject.Predmet.ProtuStrankaListFormatedOIB_1">
      <item>KRANJEC DRVO j.d.o.o. za proizvodnju i usluge, OIB 45926062125</item>
    </derivirana_varijabla>
  </DomainObject.Predmet.ProtuStrankaListFormatedOIB>
  <DomainObject.Predmet.ProtuStrankaListFormatedWithAdress>
    <izvorni_sadrzaj>
      <item>KRANJEC DRVO j.d.o.o. za proizvodnju i usluge, Bedenica 14 B, 10380 Bedenica</item>
    </izvorni_sadrzaj>
    <derivirana_varijabla naziv="DomainObject.Predmet.ProtuStrankaListFormatedWithAdress_1">
      <item>KRANJEC DRVO j.d.o.o. za proizvodnju i usluge, Bedenica 14 B, 10380 Bedenica</item>
    </derivirana_varijabla>
  </DomainObject.Predmet.ProtuStrankaListFormatedWithAdress>
  <DomainObject.Predmet.ProtuStrankaListFormatedWithAdressOIB>
    <izvorni_sadrzaj>
      <item>KRANJEC DRVO j.d.o.o. za proizvodnju i usluge, OIB 45926062125, Bedenica 14 B, 10380 Bedenica</item>
    </izvorni_sadrzaj>
    <derivirana_varijabla naziv="DomainObject.Predmet.ProtuStrankaListFormatedWithAdressOIB_1">
      <item>KRANJEC DRVO j.d.o.o. za proizvodnju i usluge, OIB 45926062125, Bedenica 14 B, 10380 Bedenica</item>
    </derivirana_varijabla>
  </DomainObject.Predmet.ProtuStrankaListFormatedWithAdressOIB>
  <DomainObject.Predmet.ProtuStrankaListNazivFormated>
    <izvorni_sadrzaj>
      <item>KRANJEC DRVO j.d.o.o. za proizvodnju i usluge</item>
    </izvorni_sadrzaj>
    <derivirana_varijabla naziv="DomainObject.Predmet.ProtuStrankaListNazivFormated_1">
      <item>KRANJEC DRVO j.d.o.o. za proizvodnju i usluge</item>
    </derivirana_varijabla>
  </DomainObject.Predmet.ProtuStrankaListNazivFormated>
  <DomainObject.Predmet.ProtuStrankaListNazivFormatedOIB>
    <izvorni_sadrzaj>
      <item>KRANJEC DRVO j.d.o.o. za proizvodnju i usluge, OIB 45926062125</item>
    </izvorni_sadrzaj>
    <derivirana_varijabla naziv="DomainObject.Predmet.ProtuStrankaListNazivFormatedOIB_1">
      <item>KRANJEC DRVO j.d.o.o. za proizvodnju i usluge, OIB 45926062125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KRANJEC DRVO j.d.o.o. za proizvodnju i usluge</izvorni_sadrzaj>
    <derivirana_varijabla naziv="DomainObject.Predmet.ProtustrankaIDrugi_1">KRANJEC DRVO j.d.o.o.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KRANJEC DRVO j.d.o.o. za proizvodnju i usluge, OIB 45926062125, Bedenica 14 B, 10380 Bedenica</izvorni_sadrzaj>
    <derivirana_varijabla naziv="DomainObject.Predmet.ProtustrankaIDrugiAdressOIB_1">KRANJEC DRVO j.d.o.o. za proizvodnju i usluge, OIB 45926062125, Bedenica 14 B, 10380 Bedenica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KRANJEC DRVO j.d.o.o. za proizvodnju i usluge</item>
      <item>Financijska agencija</item>
    </izvorni_sadrzaj>
    <derivirana_varijabla naziv="DomainObject.Predmet.SudioniciListNaziv_1">
      <item>KRANJEC DRVO j.d.o.o. za proizvodnju i usluge</item>
      <item>Financijska agencija</item>
    </derivirana_varijabla>
  </DomainObject.Predmet.SudioniciListNaziv>
  <DomainObject.Predmet.SudioniciListAdressOIB>
    <izvorni_sadrzaj>
      <item>KRANJEC DRVO j.d.o.o. za proizvodnju i usluge, OIB 45926062125, Bedenica 14 B,10380 Bedenica</item>
      <item>Financijska agencija, OIB 85821130368, TRG SVIBANJSKIH ŽRTAVA 1995. 1,10000 Zagreb</item>
    </izvorni_sadrzaj>
    <derivirana_varijabla naziv="DomainObject.Predmet.SudioniciListAdressOIB_1">
      <item>KRANJEC DRVO j.d.o.o. za proizvodnju i usluge, OIB 45926062125, Bedenica 14 B,10380 Bedenica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45926062125</item>
      <item>, OIB 85821130368</item>
    </izvorni_sadrzaj>
    <derivirana_varijabla naziv="DomainObject.Predmet.SudioniciListNazivOIB_1">
      <item>, OIB 45926062125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C8F94-0852-41B7-9E38-CE399E6485C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1424</properties:Characters>
  <properties:Lines>47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2019-10-18T10:54:00Z</dcterms:created>
  <dc:creator>ilukac</dc:creator>
  <cp:lastModifiedBy>Sara Draganjac</cp:lastModifiedBy>
  <cp:lastPrinted>2019-10-18T10:54:00Z</cp:lastPrinted>
  <dcterms:modified xmlns:xsi="http://www.w3.org/2001/XMLSchema-instance" xsi:type="dcterms:W3CDTF">2019-10-18T10:56:00Z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(St-1816-2019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