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a7ca" w14:paraId="13ba7c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A83FB6">
        <w:t>5</w:t>
      </w:r>
      <w:r w:rsidR="00495EE4">
        <w:t>8</w:t>
      </w:r>
      <w:r w:rsidR="009447C9">
        <w:t>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9447C9" w:rsidRPr="009447C9">
        <w:t>NINA USLUGE d.o.o. za trgovinu, Zagreb, Žitnjak bb, MBS: 080483996, OIB: 66240411111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447C9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447C9" w:rsidRPr="009447C9">
        <w:t>NINA USLUGE d.o.o. za trgovinu, Zagreb, Žitnjak bb, MBS: 080483996, OIB: 66240411111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9447C9">
        <w:t>Siniša Rajnović, Virovitica</w:t>
      </w:r>
      <w:r w:rsidR="00DA76CB">
        <w:t>,</w:t>
      </w:r>
      <w:r w:rsidR="009447C9">
        <w:t xml:space="preserve"> Sv. Trojstva 87,</w:t>
      </w:r>
      <w:r w:rsidR="004C12D6">
        <w:t xml:space="preserve"> OIB:</w:t>
      </w:r>
      <w:r w:rsidR="009447C9">
        <w:t xml:space="preserve"> 86217384445</w:t>
      </w:r>
      <w:r w:rsidR="00A02193">
        <w:t xml:space="preserve"> 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447C9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447C9" w:rsidRPr="009447C9">
        <w:t>NINA USLUGE d.o.o. za trgovinu, Zagreb, Žitnjak bb, MBS: 080483996, OIB: 66240411111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9447C9">
        <w:t>9</w:t>
      </w:r>
      <w:r w:rsidR="006D22B1">
        <w:t xml:space="preserve">. </w:t>
      </w:r>
      <w:r w:rsidR="00495EE4">
        <w:t>prosinca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9447C9" w:rsidRPr="009447C9">
        <w:t>NINA USLUGE d.o.o. za trgovinu, Zagreb, Žitnjak bb, MBS: 080483996, OIB: 66240411111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A83FB6">
        <w:t>5</w:t>
      </w:r>
      <w:r w:rsidR="00495EE4">
        <w:t>8</w:t>
      </w:r>
      <w:r w:rsidR="009447C9">
        <w:t>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9447C9" w:rsidP="007A3A3A" w:rsidR="009447C9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A83FB6">
        <w:t>5</w:t>
      </w:r>
      <w:r w:rsidR="00495EE4">
        <w:t>8</w:t>
      </w:r>
      <w:r w:rsidR="009447C9">
        <w:t>7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95EE4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1C0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447C9"/>
    <w:rsid w:val="00983A76"/>
    <w:rsid w:val="009D33A7"/>
    <w:rsid w:val="009E4D62"/>
    <w:rsid w:val="009F5360"/>
    <w:rsid w:val="00A02193"/>
    <w:rsid w:val="00A571AD"/>
    <w:rsid w:val="00A83FB6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71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71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71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71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St-1587/2016</izvorni_sadrzaj>
    <derivirana_varijabla naziv="DomainObject.Predmet.OznakaBroj_1">St-1587/2016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USLUGE d.o.o.</izvorni_sadrzaj>
    <derivirana_varijabla naziv="DomainObject.Predmet.ProtustrankaFormated_1">  NINA USLUGE d.o.o.</derivirana_varijabla>
  </DomainObject.Predmet.ProtustrankaFormated>
  <DomainObject.Predmet.ProtustrankaFormatedOIB>
    <izvorni_sadrzaj>  NINA USLUGE d.o.o., OIB 66240411111</izvorni_sadrzaj>
    <derivirana_varijabla naziv="DomainObject.Predmet.ProtustrankaFormatedOIB_1">  NINA USLUGE d.o.o., OIB 66240411111</derivirana_varijabla>
  </DomainObject.Predmet.ProtustrankaFormatedOIB>
  <DomainObject.Predmet.ProtustrankaFormatedWithAdress>
    <izvorni_sadrzaj> NINA USLUGE d.o.o., Žitnjak/bb, 10000 Zagreb</izvorni_sadrzaj>
    <derivirana_varijabla naziv="DomainObject.Predmet.ProtustrankaFormatedWithAdress_1"> NINA USLUGE d.o.o., Žitnjak/bb, 10000 Zagreb</derivirana_varijabla>
  </DomainObject.Predmet.ProtustrankaFormatedWithAdress>
  <DomainObject.Predmet.ProtustrankaFormatedWithAdressOIB>
    <izvorni_sadrzaj> NINA USLUGE d.o.o., OIB 66240411111, Žitnjak/bb, 10000 Zagreb</izvorni_sadrzaj>
    <derivirana_varijabla naziv="DomainObject.Predmet.ProtustrankaFormatedWithAdressOIB_1"> NINA USLUGE d.o.o., OIB 66240411111, Žitnjak/bb, 10000 Zagreb</derivirana_varijabla>
  </DomainObject.Predmet.ProtustrankaFormatedWithAdressOIB>
  <DomainObject.Predmet.ProtustrankaWithAdress>
    <izvorni_sadrzaj>NINA USLUGE d.o.o. Žitnjak/bb, 10000 Zagreb</izvorni_sadrzaj>
    <derivirana_varijabla naziv="DomainObject.Predmet.ProtustrankaWithAdress_1">NINA USLUGE d.o.o. Žitnjak/bb, 10000 Zagreb</derivirana_varijabla>
  </DomainObject.Predmet.ProtustrankaWithAdress>
  <DomainObject.Predmet.ProtustrankaWithAdressOIB>
    <izvorni_sadrzaj>NINA USLUGE d.o.o., OIB 66240411111, Žitnjak/bb, 10000 Zagreb</izvorni_sadrzaj>
    <derivirana_varijabla naziv="DomainObject.Predmet.ProtustrankaWithAdressOIB_1">NINA USLUGE d.o.o., OIB 66240411111, Žitnjak/bb, 10000 Zagreb</derivirana_varijabla>
  </DomainObject.Predmet.ProtustrankaWithAdressOIB>
  <DomainObject.Predmet.ProtustrankaNazivFormated>
    <izvorni_sadrzaj>NINA USLUGE d.o.o.</izvorni_sadrzaj>
    <derivirana_varijabla naziv="DomainObject.Predmet.ProtustrankaNazivFormated_1">NINA USLUGE d.o.o.</derivirana_varijabla>
  </DomainObject.Predmet.ProtustrankaNazivFormated>
  <DomainObject.Predmet.ProtustrankaNazivFormatedOIB>
    <izvorni_sadrzaj>NINA USLUGE d.o.o., OIB 66240411111</izvorni_sadrzaj>
    <derivirana_varijabla naziv="DomainObject.Predmet.ProtustrankaNazivFormatedOIB_1">NINA USLUGE d.o.o., OIB 66240411111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USLUGE d.o.o.</item>
    </izvorni_sadrzaj>
    <derivirana_varijabla naziv="DomainObject.Predmet.ProtuStrankaListFormated_1">
      <item>NINA USLUGE d.o.o.</item>
    </derivirana_varijabla>
  </DomainObject.Predmet.ProtuStrankaListFormated>
  <DomainObject.Predmet.ProtuStrankaListFormatedOIB>
    <izvorni_sadrzaj>
      <item>NINA USLUGE d.o.o., OIB 66240411111</item>
    </izvorni_sadrzaj>
    <derivirana_varijabla naziv="DomainObject.Predmet.ProtuStrankaListFormatedOIB_1">
      <item>NINA USLUGE d.o.o., OIB 66240411111</item>
    </derivirana_varijabla>
  </DomainObject.Predmet.ProtuStrankaListFormatedOIB>
  <DomainObject.Predmet.ProtuStrankaListFormatedWithAdress>
    <izvorni_sadrzaj>
      <item>NINA USLUGE d.o.o., Žitnjak/bb, 10000 Zagreb</item>
    </izvorni_sadrzaj>
    <derivirana_varijabla naziv="DomainObject.Predmet.ProtuStrankaListFormatedWithAdress_1">
      <item>NINA USLUGE d.o.o., Žitnjak/bb, 10000 Zagreb</item>
    </derivirana_varijabla>
  </DomainObject.Predmet.ProtuStrankaListFormatedWithAdress>
  <DomainObject.Predmet.ProtuStrankaListFormatedWithAdressOIB>
    <izvorni_sadrzaj>
      <item>NINA USLUGE d.o.o., OIB 66240411111, Žitnjak/bb, 10000 Zagreb</item>
    </izvorni_sadrzaj>
    <derivirana_varijabla naziv="DomainObject.Predmet.ProtuStrankaListFormatedWithAdressOIB_1">
      <item>NINA USLUGE d.o.o., OIB 66240411111, Žitnjak/bb, 10000 Zagreb</item>
    </derivirana_varijabla>
  </DomainObject.Predmet.ProtuStrankaListFormatedWithAdressOIB>
  <DomainObject.Predmet.ProtuStrankaListNazivFormated>
    <izvorni_sadrzaj>
      <item>NINA USLUGE d.o.o.</item>
    </izvorni_sadrzaj>
    <derivirana_varijabla naziv="DomainObject.Predmet.ProtuStrankaListNazivFormated_1">
      <item>NINA USLUGE d.o.o.</item>
    </derivirana_varijabla>
  </DomainObject.Predmet.ProtuStrankaListNazivFormated>
  <DomainObject.Predmet.ProtuStrankaListNazivFormatedOIB>
    <izvorni_sadrzaj>
      <item>NINA USLUGE d.o.o., OIB 66240411111</item>
    </izvorni_sadrzaj>
    <derivirana_varijabla naziv="DomainObject.Predmet.ProtuStrankaListNazivFormatedOIB_1">
      <item>NINA USLUGE d.o.o., OIB 66240411111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USLUGE d.o.o.</izvorni_sadrzaj>
    <derivirana_varijabla naziv="DomainObject.Predmet.ProtustrankaIDrugi_1">NINA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USLUGE d.o.o., OIB 66240411111, Žitnjak/bb, 10000 Zagreb</izvorni_sadrzaj>
    <derivirana_varijabla naziv="DomainObject.Predmet.ProtustrankaIDrugiAdressOIB_1">NINA USLUGE d.o.o., OIB 66240411111,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USLUGE d.o.o.</item>
      <item>FINA Regionalni centar Zagreb</item>
    </izvorni_sadrzaj>
    <derivirana_varijabla naziv="DomainObject.Predmet.SudioniciListNaziv_1">
      <item>NINA USLUGE d.o.o.</item>
      <item>FINA Regionalni centar Zagreb</item>
    </derivirana_varijabla>
  </DomainObject.Predmet.SudioniciListNaziv>
  <DomainObject.Predmet.SudioniciListAdressOIB>
    <izvorni_sadrzaj>
      <item>NINA USLUGE d.o.o., OIB 66240411111, Žitnjak/bb,10000 Zagreb</item>
      <item>FINA Regionalni centar Zagreb, OIB 85821130368, Trg svibanjskih žrtava 1995. 1,10000 Zagreb</item>
    </izvorni_sadrzaj>
    <derivirana_varijabla naziv="DomainObject.Predmet.SudioniciListAdressOIB_1">
      <item>NINA USLUGE d.o.o., OIB 66240411111, Žitnjak/bb,10000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66240411111</item>
      <item>, OIB 85821130368</item>
    </izvorni_sadrzaj>
    <derivirana_varijabla naziv="DomainObject.Predmet.SudioniciListNazivOIB_1">
      <item>, OIB 66240411111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2208</properties:Characters>
  <properties:Lines>88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2016-07-05T09:51:00Z</cp:lastPrinted>
  <dcterms:modified xmlns:xsi="http://www.w3.org/2001/XMLSchema-instance" xsi:type="dcterms:W3CDTF">2016-07-05T09:52:00Z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