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ffc8" w14:paraId="834ffc8" w:rsidRDefault="00844238" w:rsidP="00844238" w:rsidR="0084423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238" w:rsidP="00844238" w:rsidR="0084423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44238" w:rsidP="00844238" w:rsidR="0084423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44238" w:rsidP="00844238" w:rsidR="0084423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44238" w:rsidP="00844238" w:rsidR="00844238" w:rsidRPr="00AD71A8">
      <w:pPr>
        <w:tabs>
          <w:tab w:pos="4116" w:val="left"/>
        </w:tabs>
        <w:rPr>
          <w:rFonts w:cs="Times New Roman" w:eastAsia="Times New Roman"/>
          <w:bCs/>
          <w:szCs w:val="20"/>
          <w:lang w:val="en-US"/>
        </w:rPr>
      </w:pPr>
    </w:p>
    <w:p w:rsidRDefault="00844238" w:rsidP="00844238" w:rsidR="0084423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44238" w:rsidP="00844238" w:rsidR="0084423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44238" w:rsidP="00844238" w:rsidR="0084423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844238" w:rsidP="00844238" w:rsidR="00844238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44238" w:rsidP="00844238" w:rsidR="00844238" w:rsidRPr="00D347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10457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30.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 xml:space="preserve">pravnom osobom </w:t>
      </w:r>
      <w:r w:rsidR="00C902F4">
        <w:rPr>
          <w:rFonts w:cs="Times New Roman" w:eastAsia="Times New Roman"/>
          <w:szCs w:val="24"/>
          <w:lang w:eastAsia="hr-HR"/>
        </w:rPr>
        <w:t>EXAGO d. o. o. Pula, Divkovićeva 2, OIB 98581523976,</w:t>
      </w:r>
      <w:r>
        <w:rPr>
          <w:rFonts w:cs="Times New Roman" w:eastAsia="Times New Roman"/>
          <w:szCs w:val="24"/>
          <w:lang w:eastAsia="hr-HR"/>
        </w:rPr>
        <w:t xml:space="preserve">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844238" w:rsidP="00844238" w:rsidR="00844238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44238" w:rsidP="00844238" w:rsidR="0084423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844238" w:rsidP="00844238" w:rsidR="0084423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44238" w:rsidP="00844238" w:rsidR="0084423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 w:rsidR="00C902F4">
        <w:rPr>
          <w:rFonts w:cs="Times New Roman" w:eastAsia="Times New Roman"/>
          <w:szCs w:val="24"/>
          <w:lang w:eastAsia="hr-HR"/>
        </w:rPr>
        <w:t>EXAGO d. o. o. Pula, Divkovićeva 2, OIB 98581523976.</w:t>
      </w:r>
    </w:p>
    <w:p w:rsidRDefault="00844238" w:rsidP="00844238" w:rsidR="00844238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44238" w:rsidP="00844238" w:rsidR="00844238" w:rsidRPr="00AD71A8">
      <w:pPr>
        <w:tabs>
          <w:tab w:pos="4116" w:val="left"/>
        </w:tabs>
        <w:jc w:val="center"/>
      </w:pPr>
      <w:r w:rsidRPr="00AD71A8">
        <w:t>Obrazloženje</w:t>
      </w:r>
    </w:p>
    <w:p w:rsidRDefault="00844238" w:rsidP="00844238" w:rsidR="0084423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44238" w:rsidP="00844238" w:rsidR="00844238" w:rsidRPr="00E90D85">
      <w:pPr>
        <w:tabs>
          <w:tab w:pos="4116" w:val="left"/>
        </w:tabs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 w:rsidR="00C902F4">
        <w:rPr>
          <w:rFonts w:cs="Times New Roman" w:eastAsia="Times New Roman"/>
          <w:szCs w:val="24"/>
          <w:lang w:eastAsia="hr-HR"/>
        </w:rPr>
        <w:t>EXAGO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r w:rsidR="00C902F4">
        <w:rPr>
          <w:rFonts w:cs="Times New Roman" w:eastAsia="Times New Roman"/>
          <w:szCs w:val="24"/>
          <w:lang w:eastAsia="hr-HR"/>
        </w:rPr>
        <w:t>Pula</w:t>
      </w:r>
      <w:r>
        <w:rPr>
          <w:rFonts w:cs="Times New Roman" w:eastAsia="Times New Roman"/>
          <w:szCs w:val="24"/>
          <w:lang w:eastAsia="hr-HR"/>
        </w:rPr>
        <w:t xml:space="preserve">. </w:t>
      </w:r>
      <w:r>
        <w:t xml:space="preserve">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 w:rsidR="00C902F4">
        <w:rPr>
          <w:rFonts w:cs="Times New Roman" w:eastAsia="Times New Roman"/>
          <w:szCs w:val="24"/>
          <w:lang w:eastAsia="hr-HR"/>
        </w:rPr>
        <w:t>1598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E90D85">
        <w:rPr>
          <w:rFonts w:cs="Times New Roman" w:eastAsia="Times New Roman"/>
          <w:szCs w:val="24"/>
          <w:lang w:eastAsia="hr-HR"/>
        </w:rPr>
        <w:t xml:space="preserve">dana u ukupnom iznosu </w:t>
      </w:r>
      <w:r w:rsidR="00C902F4">
        <w:t>31.216,48</w:t>
      </w:r>
      <w:r>
        <w:t xml:space="preserve">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844238" w:rsidP="00844238" w:rsidR="00844238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44238" w:rsidP="00844238" w:rsidR="0084423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844238" w:rsidP="00844238" w:rsidR="0084423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44238" w:rsidP="00844238" w:rsidR="0084423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844238" w:rsidP="00844238" w:rsidR="00844238" w:rsidRPr="00E90D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844238" w:rsidP="00844238" w:rsidR="0084423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D42BE9">
        <w:rPr>
          <w:rFonts w:cs="Times New Roman" w:eastAsia="Times New Roman"/>
          <w:szCs w:val="24"/>
          <w:lang w:eastAsia="hr-HR"/>
        </w:rPr>
        <w:t>, v. r.</w:t>
      </w:r>
    </w:p>
    <w:p w:rsidRDefault="00844238" w:rsidP="00844238" w:rsidR="0084423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44238" w:rsidP="00844238" w:rsidR="00844238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844238" w:rsidP="00844238" w:rsidR="00844238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44238" w:rsidP="00844238" w:rsidR="00844238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44238" w:rsidP="00844238" w:rsidR="0084423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844238" w:rsidP="00844238" w:rsidR="00844238" w:rsidRPr="00AD71A8">
      <w:pPr>
        <w:tabs>
          <w:tab w:pos="4116" w:val="left"/>
        </w:tabs>
      </w:pPr>
    </w:p>
    <w:p w:rsidRDefault="00844238" w:rsidP="00844238" w:rsidR="00844238" w:rsidRPr="00AD71A8">
      <w:pPr>
        <w:tabs>
          <w:tab w:pos="4116" w:val="left"/>
        </w:tabs>
      </w:pPr>
    </w:p>
    <w:p w:rsidRDefault="00844238" w:rsidP="00844238" w:rsidR="00844238">
      <w:pPr>
        <w:tabs>
          <w:tab w:pos="4116" w:val="left"/>
        </w:tabs>
      </w:pPr>
    </w:p>
    <w:p w:rsidRDefault="00844238" w:rsidP="00844238" w:rsidR="00844238">
      <w:pPr>
        <w:tabs>
          <w:tab w:pos="4116" w:val="left"/>
        </w:tabs>
      </w:pPr>
    </w:p>
    <w:p w:rsidRDefault="00844238" w:rsidP="00844238" w:rsidR="00844238">
      <w:pPr>
        <w:tabs>
          <w:tab w:pos="4116" w:val="left"/>
        </w:tabs>
      </w:pPr>
    </w:p>
    <w:p w:rsidRDefault="00844238" w:rsidP="00844238" w:rsidR="00844238">
      <w:pPr>
        <w:tabs>
          <w:tab w:pos="4116" w:val="left"/>
        </w:tabs>
      </w:pPr>
    </w:p>
    <w:p w:rsidRDefault="00844238" w:rsidP="00844238" w:rsidR="00844238">
      <w:pPr>
        <w:tabs>
          <w:tab w:pos="4116" w:val="left"/>
        </w:tabs>
      </w:pPr>
    </w:p>
    <w:p w:rsidRDefault="00844238" w:rsidP="00844238" w:rsidR="00844238">
      <w:pPr>
        <w:tabs>
          <w:tab w:pos="4116" w:val="left"/>
        </w:tabs>
      </w:pPr>
    </w:p>
    <w:p w:rsidRDefault="00844238" w:rsidP="00844238" w:rsidR="00844238">
      <w:pPr>
        <w:tabs>
          <w:tab w:pos="4116" w:val="left"/>
        </w:tabs>
      </w:pPr>
    </w:p>
    <w:p w:rsidRDefault="00844238" w:rsidP="00844238" w:rsidR="00844238"/>
    <w:p w:rsidRDefault="00844238" w:rsidP="00844238" w:rsidR="00844238"/>
    <w:p w:rsidRDefault="00844238" w:rsidP="00844238" w:rsidR="00844238"/>
    <w:p w:rsidRDefault="00844238" w:rsidP="00844238" w:rsidR="00844238"/>
    <w:p w:rsidRDefault="00844238" w:rsidR="00844238"/>
    <w:sectPr w:rsidSect="00844238" w:rsidR="0084423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C24" w:rsidR="00290C24">
      <w:r>
        <w:separator/>
      </w:r>
    </w:p>
  </w:endnote>
  <w:endnote w:id="0" w:type="continuationSeparator">
    <w:p w:rsidRDefault="00290C24" w:rsidR="00290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C24" w:rsidR="00290C24">
      <w:r>
        <w:separator/>
      </w:r>
    </w:p>
  </w:footnote>
  <w:footnote w:id="0" w:type="continuationSeparator">
    <w:p w:rsidRDefault="00290C24" w:rsidR="00290C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238" w:rsidP="00844238" w:rsidR="00844238" w:rsidRPr="003722D7">
    <w:pPr>
      <w:pStyle w:val="Zaglavlje"/>
      <w:jc w:val="right"/>
      <w:rPr>
        <w:szCs w:val="24"/>
      </w:rPr>
    </w:pPr>
    <w:r>
      <w:tab/>
    </w:r>
    <w:sdt>
      <w:sdtPr>
        <w:rPr>
          <w:vanish/>
          <w:highlight w:val="yellow"/>
        </w:r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9B1997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 w:rsidR="00C902F4">
      <w:rPr>
        <w:szCs w:val="24"/>
      </w:rPr>
      <w:tab/>
      <w:t>11 St-225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238" w:rsidP="00844238" w:rsidR="00844238" w:rsidRPr="00A074C3">
    <w:pPr>
      <w:pStyle w:val="Zaglavlje"/>
      <w:jc w:val="right"/>
      <w:rPr>
        <w:szCs w:val="24"/>
      </w:rPr>
    </w:pPr>
    <w:r>
      <w:rPr>
        <w:szCs w:val="24"/>
      </w:rPr>
      <w:t>11 St-22</w:t>
    </w:r>
    <w:r w:rsidR="00C902F4">
      <w:rPr>
        <w:szCs w:val="24"/>
      </w:rPr>
      <w:t>5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FD"/>
    <w:rsid w:val="00290C24"/>
    <w:rsid w:val="00380019"/>
    <w:rsid w:val="00844238"/>
    <w:rsid w:val="009A6044"/>
    <w:rsid w:val="009B1997"/>
    <w:rsid w:val="00AB6B8F"/>
    <w:rsid w:val="00BF033F"/>
    <w:rsid w:val="00C902F4"/>
    <w:rsid w:val="00D42BE9"/>
    <w:rsid w:val="00E6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423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2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423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42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423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902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2F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1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99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99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9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9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423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2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423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42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423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90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2F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1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99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99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9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9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St-225/2015</izvorni_sadrzaj>
    <derivirana_varijabla naziv="DomainObject.Predmet.OznakaBroj_1">St-225/2015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EXAGO d.o.o. PULA</izvorni_sadrzaj>
    <derivirana_varijabla naziv="DomainObject.Predmet.ProtustrankaFormated_1">  EXAGO d.o.o. PULA</derivirana_varijabla>
  </DomainObject.Predmet.ProtustrankaFormated>
  <DomainObject.Predmet.ProtustrankaFormatedOIB>
    <izvorni_sadrzaj>  EXAGO d.o.o. PULA, OIB 98581523976</izvorni_sadrzaj>
    <derivirana_varijabla naziv="DomainObject.Predmet.ProtustrankaFormatedOIB_1">  EXAGO d.o.o. PULA, OIB 98581523976</derivirana_varijabla>
  </DomainObject.Predmet.ProtustrankaFormatedOIB>
  <DomainObject.Predmet.ProtustrankaFormatedWithAdress>
    <izvorni_sadrzaj> EXAGO d.o.o. PULA, Divkovićeva 2, 52100 Pula</izvorni_sadrzaj>
    <derivirana_varijabla naziv="DomainObject.Predmet.ProtustrankaFormatedWithAdress_1"> EXAGO d.o.o. PULA, Divkovićeva 2, 52100 Pula</derivirana_varijabla>
  </DomainObject.Predmet.ProtustrankaFormatedWithAdress>
  <DomainObject.Predmet.ProtustrankaFormatedWithAdressOIB>
    <izvorni_sadrzaj> EXAGO d.o.o. PULA, OIB 98581523976, Divkovićeva 2, 52100 Pula</izvorni_sadrzaj>
    <derivirana_varijabla naziv="DomainObject.Predmet.ProtustrankaFormatedWithAdressOIB_1"> EXAGO d.o.o. PULA, OIB 98581523976, Divkovićeva 2, 52100 Pula</derivirana_varijabla>
  </DomainObject.Predmet.ProtustrankaFormatedWithAdressOIB>
  <DomainObject.Predmet.ProtustrankaWithAdress>
    <izvorni_sadrzaj>EXAGO d.o.o. PULA Divkovićeva 2, 52100 Pula</izvorni_sadrzaj>
    <derivirana_varijabla naziv="DomainObject.Predmet.ProtustrankaWithAdress_1">EXAGO d.o.o. PULA Divkovićeva 2, 52100 Pula</derivirana_varijabla>
  </DomainObject.Predmet.ProtustrankaWithAdress>
  <DomainObject.Predmet.ProtustrankaWithAdressOIB>
    <izvorni_sadrzaj>EXAGO d.o.o. PULA, OIB 98581523976, Divkovićeva 2, 52100 Pula</izvorni_sadrzaj>
    <derivirana_varijabla naziv="DomainObject.Predmet.ProtustrankaWithAdressOIB_1">EXAGO d.o.o. PULA, OIB 98581523976, Divkovićeva 2, 52100 Pula</derivirana_varijabla>
  </DomainObject.Predmet.ProtustrankaWithAdressOIB>
  <DomainObject.Predmet.ProtustrankaNazivFormated>
    <izvorni_sadrzaj>EXAGO d.o.o. PULA</izvorni_sadrzaj>
    <derivirana_varijabla naziv="DomainObject.Predmet.ProtustrankaNazivFormated_1">EXAGO d.o.o. PULA</derivirana_varijabla>
  </DomainObject.Predmet.ProtustrankaNazivFormated>
  <DomainObject.Predmet.ProtustrankaNazivFormatedOIB>
    <izvorni_sadrzaj>EXAGO d.o.o. PULA, OIB 98581523976</izvorni_sadrzaj>
    <derivirana_varijabla naziv="DomainObject.Predmet.ProtustrankaNazivFormatedOIB_1">EXAGO d.o.o. PULA, OIB 98581523976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31216.48</izvorni_sadrzaj>
    <derivirana_varijabla naziv="DomainObject.Predmet.TrenutnaVrijednost_1">31216.48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EXAGO d.o.o. PULA</item>
    </izvorni_sadrzaj>
    <derivirana_varijabla naziv="DomainObject.Predmet.ProtuStrankaListFormated_1">
      <item>EXAGO d.o.o. PULA</item>
    </derivirana_varijabla>
  </DomainObject.Predmet.ProtuStrankaListFormated>
  <DomainObject.Predmet.ProtuStrankaListFormatedOIB>
    <izvorni_sadrzaj>
      <item>EXAGO d.o.o. PULA, OIB 98581523976</item>
    </izvorni_sadrzaj>
    <derivirana_varijabla naziv="DomainObject.Predmet.ProtuStrankaListFormatedOIB_1">
      <item>EXAGO d.o.o. PULA, OIB 98581523976</item>
    </derivirana_varijabla>
  </DomainObject.Predmet.ProtuStrankaListFormatedOIB>
  <DomainObject.Predmet.ProtuStrankaListFormatedWithAdress>
    <izvorni_sadrzaj>
      <item>EXAGO d.o.o. PULA, Divkovićeva 2, 52100 Pula</item>
    </izvorni_sadrzaj>
    <derivirana_varijabla naziv="DomainObject.Predmet.ProtuStrankaListFormatedWithAdress_1">
      <item>EXAGO d.o.o. PULA, Divkovićeva 2, 52100 Pula</item>
    </derivirana_varijabla>
  </DomainObject.Predmet.ProtuStrankaListFormatedWithAdress>
  <DomainObject.Predmet.ProtuStrankaListFormatedWithAdressOIB>
    <izvorni_sadrzaj>
      <item>EXAGO d.o.o. PULA, OIB 98581523976, Divkovićeva 2, 52100 Pula</item>
    </izvorni_sadrzaj>
    <derivirana_varijabla naziv="DomainObject.Predmet.ProtuStrankaListFormatedWithAdressOIB_1">
      <item>EXAGO d.o.o. PULA, OIB 98581523976, Divkovićeva 2, 52100 Pula</item>
    </derivirana_varijabla>
  </DomainObject.Predmet.ProtuStrankaListFormatedWithAdressOIB>
  <DomainObject.Predmet.ProtuStrankaListNazivFormated>
    <izvorni_sadrzaj>
      <item>EXAGO d.o.o. PULA</item>
    </izvorni_sadrzaj>
    <derivirana_varijabla naziv="DomainObject.Predmet.ProtuStrankaListNazivFormated_1">
      <item>EXAGO d.o.o. PULA</item>
    </derivirana_varijabla>
  </DomainObject.Predmet.ProtuStrankaListNazivFormated>
  <DomainObject.Predmet.ProtuStrankaListNazivFormatedOIB>
    <izvorni_sadrzaj>
      <item>EXAGO d.o.o. PULA, OIB 98581523976</item>
    </izvorni_sadrzaj>
    <derivirana_varijabla naziv="DomainObject.Predmet.ProtuStrankaListNazivFormatedOIB_1">
      <item>EXAGO d.o.o. PULA, OIB 98581523976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EXAGO d.o.o. PULA</izvorni_sadrzaj>
    <derivirana_varijabla naziv="DomainObject.Predmet.ProtustrankaIDrugi_1">EXAGO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EXAGO d.o.o. PULA, OIB 98581523976, Divkovićeva 2, 52100 Pula</izvorni_sadrzaj>
    <derivirana_varijabla naziv="DomainObject.Predmet.ProtustrankaIDrugiAdressOIB_1">EXAGO d.o.o. PULA, OIB 98581523976, Divkovićeva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EXAGO d.o.o. PULA</item>
    </izvorni_sadrzaj>
    <derivirana_varijabla naziv="DomainObject.Predmet.SudioniciListNaziv_1">
      <item>FINANCIJSKA AGENCIJA, RC RIJEKA, PODRUŽNICA PULA, PULA</item>
      <item>EXAGO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EXAGO d.o.o. PULA, OIB 98581523976, Divkovićeva 2,52100 Pula</item>
    </izvorni_sadrzaj>
    <derivirana_varijabla naziv="DomainObject.Predmet.SudioniciListAdressOIB_1">
      <item>FINANCIJSKA AGENCIJA, RC RIJEKA, PODRUŽNICA PULA, PULA, OIB 85821130368, Giardini 5,52100 Pula</item>
      <item>EXAGO d.o.o. PULA, OIB 98581523976, Divkovićeva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98581523976</item>
    </izvorni_sadrzaj>
    <derivirana_varijabla naziv="DomainObject.Predmet.SudioniciListNazivOIB_1">
      <item>, OIB 85821130368</item>
      <item>, OIB 98581523976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362</properties:Words>
  <properties:Characters>1946</properties:Characters>
  <properties:Lines>62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2015-11-17T11:33:00Z</dcterms:created>
  <dc:creator>Mihaela Kaligari</dc:creator>
  <dc:description/>
  <cp:keywords/>
  <cp:lastModifiedBy>Meri Simičić Beato</cp:lastModifiedBy>
  <cp:lastPrinted>2015-11-17T11:40:00Z</cp:lastPrinted>
  <dcterms:modified xmlns:xsi="http://www.w3.org/2001/XMLSchema-instance" xsi:type="dcterms:W3CDTF">2015-11-18T12:27:00Z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