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f592" w14:paraId="a64f59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242</w:t>
      </w:r>
      <w:r w:rsidR="00670459">
        <w:t>9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670459">
        <w:t xml:space="preserve">DRUŠTVO ZA ZAŠTITU ŽIVOTINJA KANELLOS Zagreb, Argentinska 5, OIB 37897801577, </w:t>
      </w:r>
      <w:r>
        <w:t>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670459">
        <w:t>DRUŠTVO ZA ZAŠTITU ŽIVOTINJA KANELLOS Zagreb, Argentinska 5, OIB 37897801577</w:t>
      </w:r>
      <w:r w:rsidR="00670459">
        <w:t xml:space="preserve"> </w:t>
      </w:r>
      <w:r>
        <w:t>iznosi</w:t>
      </w:r>
      <w:r w:rsidR="000C75BD">
        <w:t xml:space="preserve"> </w:t>
      </w:r>
      <w:r w:rsidR="00670459">
        <w:t>17.736,47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0C75BD">
        <w:t>42</w:t>
      </w:r>
      <w:r w:rsidR="00670459">
        <w:t>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670459" w:rsidR="00AB52E8">
      <w:pPr>
        <w:ind w:left="1080"/>
      </w:pP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70459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ZAŠTITU ŽIVOTINJA KANELLOS</izvorni_sadrzaj>
    <derivirana_varijabla naziv="DomainObject.Predmet.ProtustrankaFormated_1">  DRUŠTVO ZA ZAŠTITU ŽIVOTINJA KANELLOS</derivirana_varijabla>
  </DomainObject.Predmet.ProtustrankaFormated>
  <DomainObject.Predmet.ProtustrankaFormatedOIB>
    <izvorni_sadrzaj>  DRUŠTVO ZA ZAŠTITU ŽIVOTINJA KANELLOS, OIB 37897801577</izvorni_sadrzaj>
    <derivirana_varijabla naziv="DomainObject.Predmet.ProtustrankaFormatedOIB_1">  DRUŠTVO ZA ZAŠTITU ŽIVOTINJA KANELLOS, OIB 37897801577</derivirana_varijabla>
  </DomainObject.Predmet.ProtustrankaFormatedOIB>
  <DomainObject.Predmet.ProtustrankaFormatedWithAdress>
    <izvorni_sadrzaj> DRUŠTVO ZA ZAŠTITU ŽIVOTINJA KANELLOS, Argentinska 5, 10000 Zagreb</izvorni_sadrzaj>
    <derivirana_varijabla naziv="DomainObject.Predmet.ProtustrankaFormatedWithAdress_1"> DRUŠTVO ZA ZAŠTITU ŽIVOTINJA KANELLOS, Argentinska 5, 10000 Zagreb</derivirana_varijabla>
  </DomainObject.Predmet.ProtustrankaFormatedWithAdress>
  <DomainObject.Predmet.ProtustrankaFormatedWithAdressOIB>
    <izvorni_sadrzaj> DRUŠTVO ZA ZAŠTITU ŽIVOTINJA KANELLOS, OIB 37897801577, Argentinska 5, 10000 Zagreb</izvorni_sadrzaj>
    <derivirana_varijabla naziv="DomainObject.Predmet.ProtustrankaFormatedWithAdressOIB_1"> DRUŠTVO ZA ZAŠTITU ŽIVOTINJA KANELLOS, OIB 37897801577, Argentinska 5, 10000 Zagreb</derivirana_varijabla>
  </DomainObject.Predmet.ProtustrankaFormatedWithAdressOIB>
  <DomainObject.Predmet.ProtustrankaWithAdress>
    <izvorni_sadrzaj>DRUŠTVO ZA ZAŠTITU ŽIVOTINJA KANELLOS Argentinska 5, 10000 Zagreb</izvorni_sadrzaj>
    <derivirana_varijabla naziv="DomainObject.Predmet.ProtustrankaWithAdress_1">DRUŠTVO ZA ZAŠTITU ŽIVOTINJA KANELLOS Argentinska 5, 10000 Zagreb</derivirana_varijabla>
  </DomainObject.Predmet.ProtustrankaWithAdress>
  <DomainObject.Predmet.ProtustrankaWithAdressOIB>
    <izvorni_sadrzaj>DRUŠTVO ZA ZAŠTITU ŽIVOTINJA KANELLOS, OIB 37897801577, Argentinska 5, 10000 Zagreb</izvorni_sadrzaj>
    <derivirana_varijabla naziv="DomainObject.Predmet.ProtustrankaWithAdressOIB_1">DRUŠTVO ZA ZAŠTITU ŽIVOTINJA KANELLOS, OIB 37897801577, Argentinska 5, 10000 Zagreb</derivirana_varijabla>
  </DomainObject.Predmet.ProtustrankaWithAdressOIB>
  <DomainObject.Predmet.ProtustrankaNazivFormated>
    <izvorni_sadrzaj>DRUŠTVO ZA ZAŠTITU ŽIVOTINJA KANELLOS</izvorni_sadrzaj>
    <derivirana_varijabla naziv="DomainObject.Predmet.ProtustrankaNazivFormated_1">DRUŠTVO ZA ZAŠTITU ŽIVOTINJA KANELLOS</derivirana_varijabla>
  </DomainObject.Predmet.ProtustrankaNazivFormated>
  <DomainObject.Predmet.ProtustrankaNazivFormatedOIB>
    <izvorni_sadrzaj>DRUŠTVO ZA ZAŠTITU ŽIVOTINJA KANELLOS, OIB 37897801577</izvorni_sadrzaj>
    <derivirana_varijabla naziv="DomainObject.Predmet.ProtustrankaNazivFormatedOIB_1">DRUŠTVO ZA ZAŠTITU ŽIVOTINJA KANELLOS, OIB 37897801577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ZAŠTITU ŽIVOTINJA KANELLOS</item>
    </izvorni_sadrzaj>
    <derivirana_varijabla naziv="DomainObject.Predmet.ProtuStrankaListFormated_1">
      <item>DRUŠTVO ZA ZAŠTITU ŽIVOTINJA KANELLOS</item>
    </derivirana_varijabla>
  </DomainObject.Predmet.ProtuStrankaListFormated>
  <DomainObject.Predmet.ProtuStrankaListFormatedOIB>
    <izvorni_sadrzaj>
      <item>DRUŠTVO ZA ZAŠTITU ŽIVOTINJA KANELLOS, OIB 37897801577</item>
    </izvorni_sadrzaj>
    <derivirana_varijabla naziv="DomainObject.Predmet.ProtuStrankaListFormatedOIB_1">
      <item>DRUŠTVO ZA ZAŠTITU ŽIVOTINJA KANELLOS, OIB 37897801577</item>
    </derivirana_varijabla>
  </DomainObject.Predmet.ProtuStrankaListFormatedOIB>
  <DomainObject.Predmet.ProtuStrankaListFormatedWithAdress>
    <izvorni_sadrzaj>
      <item>DRUŠTVO ZA ZAŠTITU ŽIVOTINJA KANELLOS, Argentinska 5, 10000 Zagreb</item>
    </izvorni_sadrzaj>
    <derivirana_varijabla naziv="DomainObject.Predmet.ProtuStrankaListFormatedWithAdress_1">
      <item>DRUŠTVO ZA ZAŠTITU ŽIVOTINJA KANELLOS, Argentinska 5, 10000 Zagreb</item>
    </derivirana_varijabla>
  </DomainObject.Predmet.ProtuStrankaListFormatedWithAdress>
  <DomainObject.Predmet.ProtuStrankaListFormatedWithAdressOIB>
    <izvorni_sadrzaj>
      <item>DRUŠTVO ZA ZAŠTITU ŽIVOTINJA KANELLOS, OIB 37897801577, Argentinska 5, 10000 Zagreb</item>
    </izvorni_sadrzaj>
    <derivirana_varijabla naziv="DomainObject.Predmet.ProtuStrankaListFormatedWithAdressOIB_1">
      <item>DRUŠTVO ZA ZAŠTITU ŽIVOTINJA KANELLOS, OIB 37897801577, Argentinska 5, 10000 Zagreb</item>
    </derivirana_varijabla>
  </DomainObject.Predmet.ProtuStrankaListFormatedWithAdressOIB>
  <DomainObject.Predmet.ProtuStrankaListNazivFormated>
    <izvorni_sadrzaj>
      <item>DRUŠTVO ZA ZAŠTITU ŽIVOTINJA KANELLOS</item>
    </izvorni_sadrzaj>
    <derivirana_varijabla naziv="DomainObject.Predmet.ProtuStrankaListNazivFormated_1">
      <item>DRUŠTVO ZA ZAŠTITU ŽIVOTINJA KANELLOS</item>
    </derivirana_varijabla>
  </DomainObject.Predmet.ProtuStrankaListNazivFormated>
  <DomainObject.Predmet.ProtuStrankaListNazivFormatedOIB>
    <izvorni_sadrzaj>
      <item>DRUŠTVO ZA ZAŠTITU ŽIVOTINJA KANELLOS, OIB 37897801577</item>
    </izvorni_sadrzaj>
    <derivirana_varijabla naziv="DomainObject.Predmet.ProtuStrankaListNazivFormatedOIB_1">
      <item>DRUŠTVO ZA ZAŠTITU ŽIVOTINJA KANELLOS, OIB 37897801577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ZAŠTITU ŽIVOTINJA KANELLOS</izvorni_sadrzaj>
    <derivirana_varijabla naziv="DomainObject.Predmet.ProtustrankaIDrugi_1">DRUŠTVO ZA ZAŠTITU ŽIVOTINJA KANELLOS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DRUŠTVO ZA ZAŠTITU ŽIVOTINJA KANELLOS, OIB 37897801577, Argentinska 5, 10000 Zagreb</izvorni_sadrzaj>
    <derivirana_varijabla naziv="DomainObject.Predmet.ProtustrankaIDrugiAdressOIB_1">DRUŠTVO ZA ZAŠTITU ŽIVOTINJA KANELLOS, OIB 37897801577, Argentinska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ZAŠTITU ŽIVOTINJA KANELLOS</item>
      <item>FINA Regionalni centar Zagreb</item>
    </izvorni_sadrzaj>
    <derivirana_varijabla naziv="DomainObject.Predmet.SudioniciListNaziv_1">
      <item>DRUŠTVO ZA ZAŠTITU ŽIVOTINJA KANELLOS</item>
      <item>FINA Regionalni centar Zagreb</item>
    </derivirana_varijabla>
  </DomainObject.Predmet.SudioniciListNaziv>
  <DomainObject.Predmet.SudioniciListAdressOIB>
    <izvorni_sadrzaj>
      <item>DRUŠTVO ZA ZAŠTITU ŽIVOTINJA KANELLOS, OIB 37897801577, Argentinska 5,10000 Zagreb</item>
      <item>FINA Regionalni centar Zagreb, OIB 85821130368, Trg svibanjskih žrtava 1995. br. 1,10000 Zagreb</item>
    </izvorni_sadrzaj>
    <derivirana_varijabla naziv="DomainObject.Predmet.SudioniciListAdressOIB_1">
      <item>DRUŠTVO ZA ZAŠTITU ŽIVOTINJA KANELLOS, OIB 37897801577, Argentinska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37897801577</item>
      <item>, OIB 85821130368</item>
    </izvorni_sadrzaj>
    <derivirana_varijabla naziv="DomainObject.Predmet.SudioniciListNazivOIB_1">
      <item>, OIB 37897801577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95AFCC-FFAC-4318-A3E3-EBFDE7B6F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1777</properties:Characters>
  <properties:Lines>46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2016-10-31T12:01:00Z</cp:lastPrinted>
  <dcterms:modified xmlns:xsi="http://www.w3.org/2001/XMLSchema-instance" xsi:type="dcterms:W3CDTF">2016-10-31T12:02:00Z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