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3415" w14:paraId="2f03415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AD31EC">
        <w:rPr>
          <w:b/>
        </w:rPr>
        <w:t>1</w:t>
      </w:r>
      <w:r w:rsidR="0099309F">
        <w:rPr>
          <w:b/>
        </w:rPr>
        <w:t>017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99309F" w:rsidR="007F41AD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71318D" w:rsidRPr="0071318D">
        <w:t xml:space="preserve"> </w:t>
      </w:r>
      <w:r w:rsidR="0099309F">
        <w:t xml:space="preserve">POTREBUJEŠ d.o.o., Split, Spinčićeva  25 E, OIB: 63451553677, </w:t>
      </w:r>
      <w:r w:rsidR="007F41AD">
        <w:t>dana 1</w:t>
      </w:r>
      <w:r w:rsidR="0099309F">
        <w:t>6</w:t>
      </w:r>
      <w:r w:rsidR="007F41AD">
        <w:t>. siječnja 2018.g.</w:t>
      </w:r>
    </w:p>
    <w:p w:rsidRDefault="007F41AD" w:rsidP="006B782D" w:rsidR="007F41AD">
      <w:pPr>
        <w:ind w:firstLine="708"/>
        <w:jc w:val="both"/>
      </w:pPr>
    </w:p>
    <w:p w:rsidRDefault="007F41AD" w:rsidP="006B782D" w:rsidR="007F41AD">
      <w:pPr>
        <w:ind w:firstLine="708"/>
        <w:jc w:val="both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99309F" w:rsidRPr="0099309F">
        <w:t xml:space="preserve"> </w:t>
      </w:r>
      <w:r w:rsidR="0099309F">
        <w:t xml:space="preserve">POTREBUJEŠ d.o.o., Split, Spinčićeva  25 E, OIB: 63451553677, POTREBUJEŠ d.o.o., Split, Spinčićeva  25 E, OIB: 63451553677, </w:t>
      </w:r>
      <w:r w:rsidR="0071318D">
        <w:t xml:space="preserve"> </w:t>
      </w:r>
      <w:r w:rsidR="007F41AD">
        <w:t xml:space="preserve">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7F41AD">
        <w:t>1</w:t>
      </w:r>
      <w:r w:rsidR="0099309F">
        <w:t>6</w:t>
      </w:r>
      <w:r w:rsidR="007F41AD">
        <w:t>. siječnja 2018</w:t>
      </w:r>
      <w:r w:rsidR="007E310B">
        <w:t>.g. u 1</w:t>
      </w:r>
      <w:r w:rsidR="0099309F">
        <w:t>1,30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AD31EC" w:rsidR="00AD31EC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AD31EC" w:rsidRPr="006B0311">
        <w:rPr>
          <w:sz w:val="22"/>
          <w:szCs w:val="22"/>
        </w:rPr>
        <w:t>Daniela Kovač iz Kaštel Sućurca, Cesta dr. Franje Tuđmana 238A, OIB: 73917202839</w:t>
      </w:r>
    </w:p>
    <w:p w:rsidRDefault="00AD31EC" w:rsidP="00AD31EC" w:rsidR="00AD31EC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D331D9" w:rsidP="00AD31EC" w:rsidR="00714900" w:rsidRPr="0097630A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99309F">
        <w:t xml:space="preserve">POTREBUJEŠ d.o.o., Split, Spinčićeva  25 E, OIB: 63451553677,  </w:t>
      </w:r>
      <w:r w:rsidR="007F41AD">
        <w:t xml:space="preserve">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F74C36">
        <w:t>8</w:t>
      </w:r>
      <w:r w:rsidR="003E7BC1" w:rsidRPr="0097630A">
        <w:t>.</w:t>
      </w:r>
      <w:r w:rsidR="006108BC" w:rsidRPr="0097630A">
        <w:t xml:space="preserve"> </w:t>
      </w:r>
      <w:r w:rsidR="00F74C36">
        <w:t>prosinca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F74C36">
        <w:t>2136</w:t>
      </w:r>
      <w:r w:rsidR="00E33DE4" w:rsidRPr="0097630A">
        <w:t xml:space="preserve"> </w:t>
      </w:r>
      <w:r w:rsidR="00374A7B">
        <w:t>dan</w:t>
      </w:r>
      <w:r w:rsidR="00CD301A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 xml:space="preserve">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F74C36">
        <w:t>21</w:t>
      </w:r>
      <w:r w:rsidR="00987A3F" w:rsidRPr="0097630A">
        <w:t xml:space="preserve">. </w:t>
      </w:r>
      <w:r w:rsidR="00AD31EC">
        <w:t>prosinca</w:t>
      </w:r>
      <w:r w:rsidR="008F2DBE">
        <w:t xml:space="preserve">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F74C36">
        <w:t>21</w:t>
      </w:r>
      <w:r w:rsidR="00987A3F" w:rsidRPr="0097630A">
        <w:t>.</w:t>
      </w:r>
      <w:r w:rsidR="005362A0">
        <w:t xml:space="preserve"> </w:t>
      </w:r>
      <w:r w:rsidR="00AD31EC">
        <w:t>prosinca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7F41AD">
        <w:rPr>
          <w:b/>
        </w:rPr>
        <w:t>1</w:t>
      </w:r>
      <w:r w:rsidR="0099309F">
        <w:rPr>
          <w:b/>
        </w:rPr>
        <w:t>6</w:t>
      </w:r>
      <w:r w:rsidR="007F41AD">
        <w:rPr>
          <w:b/>
        </w:rPr>
        <w:t>. siječnja 2018</w:t>
      </w:r>
      <w:r w:rsidR="00693F0C">
        <w:rPr>
          <w:b/>
        </w:rPr>
        <w:t>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67E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ED01F1">
          <w:t>1</w:t>
        </w:r>
        <w:r w:rsidR="00F74C36">
          <w:t>017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04E1B"/>
    <w:rsid w:val="002216B1"/>
    <w:rsid w:val="002355AF"/>
    <w:rsid w:val="00283DC1"/>
    <w:rsid w:val="002A1E01"/>
    <w:rsid w:val="002C38A7"/>
    <w:rsid w:val="002F2380"/>
    <w:rsid w:val="003352B8"/>
    <w:rsid w:val="00374A7B"/>
    <w:rsid w:val="003D446D"/>
    <w:rsid w:val="003E7BC1"/>
    <w:rsid w:val="003F567E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66FAC"/>
    <w:rsid w:val="00574353"/>
    <w:rsid w:val="0058286E"/>
    <w:rsid w:val="00593887"/>
    <w:rsid w:val="005F5ADA"/>
    <w:rsid w:val="006108BC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71318D"/>
    <w:rsid w:val="00714900"/>
    <w:rsid w:val="007334B1"/>
    <w:rsid w:val="007A343A"/>
    <w:rsid w:val="007D3109"/>
    <w:rsid w:val="007E310B"/>
    <w:rsid w:val="007F094E"/>
    <w:rsid w:val="007F1BC2"/>
    <w:rsid w:val="007F41AD"/>
    <w:rsid w:val="00824DEA"/>
    <w:rsid w:val="0085535D"/>
    <w:rsid w:val="0087239F"/>
    <w:rsid w:val="008761E4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9309F"/>
    <w:rsid w:val="009C20B4"/>
    <w:rsid w:val="009D3969"/>
    <w:rsid w:val="009D62FB"/>
    <w:rsid w:val="00A040A9"/>
    <w:rsid w:val="00A21486"/>
    <w:rsid w:val="00A35577"/>
    <w:rsid w:val="00A86EA4"/>
    <w:rsid w:val="00A95917"/>
    <w:rsid w:val="00AB5815"/>
    <w:rsid w:val="00AC76A5"/>
    <w:rsid w:val="00AD31EC"/>
    <w:rsid w:val="00AD68CB"/>
    <w:rsid w:val="00B1663A"/>
    <w:rsid w:val="00B21086"/>
    <w:rsid w:val="00B40471"/>
    <w:rsid w:val="00B469E7"/>
    <w:rsid w:val="00B470A8"/>
    <w:rsid w:val="00B5054E"/>
    <w:rsid w:val="00BB08D8"/>
    <w:rsid w:val="00BB40F3"/>
    <w:rsid w:val="00BD77F4"/>
    <w:rsid w:val="00C22518"/>
    <w:rsid w:val="00CB4A63"/>
    <w:rsid w:val="00CD301A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ED01F1"/>
    <w:rsid w:val="00F31D1A"/>
    <w:rsid w:val="00F45CCD"/>
    <w:rsid w:val="00F74C36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56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67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67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67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67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56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67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67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67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67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St-1017/2016</izvorni_sadrzaj>
    <derivirana_varijabla naziv="DomainObject.Predmet.OznakaBroj_1">St-1017/2016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POTREBUJEŠ, društvo s ograničenom odgovornošću za trgovinu i usluge</izvorni_sadrzaj>
    <derivirana_varijabla naziv="DomainObject.Predmet.ProtustrankaFormated_1">  POTREBUJEŠ, društvo s ograničenom odgovornošću za trgovinu i usluge</derivirana_varijabla>
  </DomainObject.Predmet.ProtustrankaFormated>
  <DomainObject.Predmet.ProtustrankaFormatedOIB>
    <izvorni_sadrzaj>  POTREBUJEŠ, društvo s ograničenom odgovornošću za trgovinu i usluge, OIB 63451553677</izvorni_sadrzaj>
    <derivirana_varijabla naziv="DomainObject.Predmet.ProtustrankaFormatedOIB_1">  POTREBUJEŠ, društvo s ograničenom odgovornošću za trgovinu i usluge, OIB 63451553677</derivirana_varijabla>
  </DomainObject.Predmet.ProtustrankaFormatedOIB>
  <DomainObject.Predmet.ProtustrankaFormatedWithAdress>
    <izvorni_sadrzaj> POTREBUJEŠ, društvo s ograničenom odgovornošću za trgovinu i usluge, Spinčićeva 25/E, 21000 Split</izvorni_sadrzaj>
    <derivirana_varijabla naziv="DomainObject.Predmet.ProtustrankaFormatedWithAdress_1"> POTREBUJEŠ, društvo s ograničenom odgovornošću za trgovinu i usluge, Spinčićeva 25/E, 21000 Split</derivirana_varijabla>
  </DomainObject.Predmet.ProtustrankaFormatedWithAdress>
  <DomainObject.Predmet.ProtustrankaFormatedWithAdressOIB>
    <izvorni_sadrzaj> POTREBUJEŠ, društvo s ograničenom odgovornošću za trgovinu i usluge, OIB 63451553677, Spinčićeva 25/E, 21000 Split</izvorni_sadrzaj>
    <derivirana_varijabla naziv="DomainObject.Predmet.ProtustrankaFormatedWithAdressOIB_1"> POTREBUJEŠ, društvo s ograničenom odgovornošću za trgovinu i usluge, OIB 63451553677, Spinčićeva 25/E, 21000 Split</derivirana_varijabla>
  </DomainObject.Predmet.ProtustrankaFormatedWithAdressOIB>
  <DomainObject.Predmet.ProtustrankaWithAdress>
    <izvorni_sadrzaj>POTREBUJEŠ, društvo s ograničenom odgovornošću za trgovinu i usluge Spinčićeva 25/E, 21000 Split</izvorni_sadrzaj>
    <derivirana_varijabla naziv="DomainObject.Predmet.ProtustrankaWithAdress_1">POTREBUJEŠ, društvo s ograničenom odgovornošću za trgovinu i usluge Spinčićeva 25/E, 21000 Split</derivirana_varijabla>
  </DomainObject.Predmet.ProtustrankaWithAdress>
  <DomainObject.Predmet.ProtustrankaWithAdressOIB>
    <izvorni_sadrzaj>POTREBUJEŠ, društvo s ograničenom odgovornošću za trgovinu i usluge, OIB 63451553677, Spinčićeva 25/E, 21000 Split</izvorni_sadrzaj>
    <derivirana_varijabla naziv="DomainObject.Predmet.ProtustrankaWithAdressOIB_1">POTREBUJEŠ, društvo s ograničenom odgovornošću za trgovinu i usluge, OIB 63451553677, Spinčićeva 25/E, 21000 Split</derivirana_varijabla>
  </DomainObject.Predmet.ProtustrankaWithAdressOIB>
  <DomainObject.Predmet.ProtustrankaNazivFormated>
    <izvorni_sadrzaj>POTREBUJEŠ, društvo s ograničenom odgovornošću za trgovinu i usluge</izvorni_sadrzaj>
    <derivirana_varijabla naziv="DomainObject.Predmet.ProtustrankaNazivFormated_1">POTREBUJEŠ, društvo s ograničenom odgovornošću za trgovinu i usluge</derivirana_varijabla>
  </DomainObject.Predmet.ProtustrankaNazivFormated>
  <DomainObject.Predmet.ProtustrankaNazivFormatedOIB>
    <izvorni_sadrzaj>POTREBUJEŠ, društvo s ograničenom odgovornošću za trgovinu i usluge, OIB 63451553677</izvorni_sadrzaj>
    <derivirana_varijabla naziv="DomainObject.Predmet.ProtustrankaNazivFormatedOIB_1">POTREBUJEŠ, društvo s ograničenom odgovornošću za trgovinu i usluge, OIB 63451553677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279221.91</izvorni_sadrzaj>
    <derivirana_varijabla naziv="DomainObject.Predmet.TrenutnaVrijednost_1">279221.91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POTREBUJEŠ, društvo s ograničenom odgovornošću za trgovinu i usluge</item>
    </izvorni_sadrzaj>
    <derivirana_varijabla naziv="DomainObject.Predmet.ProtuStrankaListFormated_1">
      <item>POTREBUJEŠ, društvo s ograničenom odgovornošću za trgovinu i usluge</item>
    </derivirana_varijabla>
  </DomainObject.Predmet.ProtuStrankaListFormated>
  <DomainObject.Predmet.ProtuStrankaListFormatedOIB>
    <izvorni_sadrzaj>
      <item>POTREBUJEŠ, društvo s ograničenom odgovornošću za trgovinu i usluge, OIB 63451553677</item>
    </izvorni_sadrzaj>
    <derivirana_varijabla naziv="DomainObject.Predmet.ProtuStrankaListFormatedOIB_1">
      <item>POTREBUJEŠ, društvo s ograničenom odgovornošću za trgovinu i usluge, OIB 63451553677</item>
    </derivirana_varijabla>
  </DomainObject.Predmet.ProtuStrankaListFormatedOIB>
  <DomainObject.Predmet.ProtuStrankaListFormatedWithAdress>
    <izvorni_sadrzaj>
      <item>POTREBUJEŠ, društvo s ograničenom odgovornošću za trgovinu i usluge, Spinčićeva 25/E, 21000 Split</item>
    </izvorni_sadrzaj>
    <derivirana_varijabla naziv="DomainObject.Predmet.ProtuStrankaListFormatedWithAdress_1">
      <item>POTREBUJEŠ, društvo s ograničenom odgovornošću za trgovinu i usluge, Spinčićeva 25/E, 21000 Split</item>
    </derivirana_varijabla>
  </DomainObject.Predmet.ProtuStrankaListFormatedWithAdress>
  <DomainObject.Predmet.ProtuStrankaListFormatedWithAdressOIB>
    <izvorni_sadrzaj>
      <item>POTREBUJEŠ, društvo s ograničenom odgovornošću za trgovinu i usluge, OIB 63451553677, Spinčićeva 25/E, 21000 Split</item>
    </izvorni_sadrzaj>
    <derivirana_varijabla naziv="DomainObject.Predmet.ProtuStrankaListFormatedWithAdressOIB_1">
      <item>POTREBUJEŠ, društvo s ograničenom odgovornošću za trgovinu i usluge, OIB 63451553677, Spinčićeva 25/E, 21000 Split</item>
    </derivirana_varijabla>
  </DomainObject.Predmet.ProtuStrankaListFormatedWithAdressOIB>
  <DomainObject.Predmet.ProtuStrankaListNazivFormated>
    <izvorni_sadrzaj>
      <item>POTREBUJEŠ, društvo s ograničenom odgovornošću za trgovinu i usluge</item>
    </izvorni_sadrzaj>
    <derivirana_varijabla naziv="DomainObject.Predmet.ProtuStrankaListNazivFormated_1">
      <item>POTREBUJEŠ, društvo s ograničenom odgovornošću za trgovinu i usluge</item>
    </derivirana_varijabla>
  </DomainObject.Predmet.ProtuStrankaListNazivFormated>
  <DomainObject.Predmet.ProtuStrankaListNazivFormatedOIB>
    <izvorni_sadrzaj>
      <item>POTREBUJEŠ, društvo s ograničenom odgovornošću za trgovinu i usluge, OIB 63451553677</item>
    </izvorni_sadrzaj>
    <derivirana_varijabla naziv="DomainObject.Predmet.ProtuStrankaListNazivFormatedOIB_1">
      <item>POTREBUJEŠ, društvo s ograničenom odgovornošću za trgovinu i usluge, OIB 63451553677</item>
    </derivirana_varijabla>
  </DomainObject.Predmet.ProtuStrankaListNazivFormatedOIB>
  <DomainObject.Predmet.OstaliListFormated>
    <izvorni_sadrzaj>
      <item>Zlatko Tomić-Potrebuješ</item>
    </izvorni_sadrzaj>
    <derivirana_varijabla naziv="DomainObject.Predmet.OstaliListFormated_1">
      <item>Zlatko Tomić-Potrebuješ</item>
    </derivirana_varijabla>
  </DomainObject.Predmet.OstaliListFormated>
  <DomainObject.Predmet.OstaliListFormatedOIB>
    <izvorni_sadrzaj>
      <item>Zlatko Tomić-Potrebuješ, OIB 00005621876</item>
    </izvorni_sadrzaj>
    <derivirana_varijabla naziv="DomainObject.Predmet.OstaliListFormatedOIB_1">
      <item>Zlatko Tomić-Potrebuješ, OIB 00005621876</item>
    </derivirana_varijabla>
  </DomainObject.Predmet.OstaliListFormatedOIB>
  <DomainObject.Predmet.OstaliListFormatedWithAdress>
    <izvorni_sadrzaj>
      <item>Zlatko Tomić-Potrebuješ, Spinčićeva 25 E, 21000 Split</item>
    </izvorni_sadrzaj>
    <derivirana_varijabla naziv="DomainObject.Predmet.OstaliListFormatedWithAdress_1">
      <item>Zlatko Tomić-Potrebuješ, Spinčićeva 25 E, 21000 Split</item>
    </derivirana_varijabla>
  </DomainObject.Predmet.OstaliListFormatedWithAdress>
  <DomainObject.Predmet.OstaliListFormatedWithAdressOIB>
    <izvorni_sadrzaj>
      <item>Zlatko Tomić-Potrebuješ, OIB 00005621876, Spinčićeva 25 E, 21000 Split</item>
    </izvorni_sadrzaj>
    <derivirana_varijabla naziv="DomainObject.Predmet.OstaliListFormatedWithAdressOIB_1">
      <item>Zlatko Tomić-Potrebuješ, OIB 00005621876, Spinčićeva 25 E, 21000 Split</item>
    </derivirana_varijabla>
  </DomainObject.Predmet.OstaliListFormatedWithAdressOIB>
  <DomainObject.Predmet.OstaliListNazivFormated>
    <izvorni_sadrzaj>
      <item>Zlatko Tomić-Potrebuješ</item>
    </izvorni_sadrzaj>
    <derivirana_varijabla naziv="DomainObject.Predmet.OstaliListNazivFormated_1">
      <item>Zlatko Tomić-Potrebuješ</item>
    </derivirana_varijabla>
  </DomainObject.Predmet.OstaliListNazivFormated>
  <DomainObject.Predmet.OstaliListNazivFormatedOIB>
    <izvorni_sadrzaj>
      <item>Zlatko Tomić-Potrebuješ, OIB 00005621876</item>
    </izvorni_sadrzaj>
    <derivirana_varijabla naziv="DomainObject.Predmet.OstaliListNazivFormatedOIB_1">
      <item>Zlatko Tomić-Potrebuješ, OIB 00005621876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POTREBUJEŠ, društvo s ograničenom odgovornošću za trgovinu i usluge</izvorni_sadrzaj>
    <derivirana_varijabla naziv="DomainObject.Predmet.ProtustrankaIDrugi_1">POTREBUJEŠ,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POTREBUJEŠ, društvo s ograničenom odgovornošću za trgovinu i usluge, OIB 63451553677, Spinčićeva 25/E, 21000 Split</izvorni_sadrzaj>
    <derivirana_varijabla naziv="DomainObject.Predmet.ProtustrankaIDrugiAdressOIB_1">POTREBUJEŠ, društvo s ograničenom odgovornošću za trgovinu i usluge, OIB 63451553677, Spinčićeva 25/E,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POTREBUJEŠ, društvo s ograničenom odgovornošću za trgovinu i usluge</item>
      <item>FINANCIJSKA AGENCIJA, RC SPLIT</item>
      <item>Zlatko Tomić-Potrebuješ</item>
    </izvorni_sadrzaj>
    <derivirana_varijabla naziv="DomainObject.Predmet.SudioniciListNaziv_1">
      <item>POTREBUJEŠ, društvo s ograničenom odgovornošću za trgovinu i usluge</item>
      <item>FINANCIJSKA AGENCIJA, RC SPLIT</item>
      <item>Zlatko Tomić-Potrebuješ</item>
    </derivirana_varijabla>
  </DomainObject.Predmet.SudioniciListNaziv>
  <DomainObject.Predmet.SudioniciListAdressOIB>
    <izvorni_sadrzaj>
      <item>POTREBUJEŠ, društvo s ograničenom odgovornošću za trgovinu i usluge, OIB 63451553677, Spinčićeva 25/E,21000 Split</item>
      <item>FINANCIJSKA AGENCIJA, RC SPLIT, OIB 85821130368, Mažuranićevo šetalište 24 b,21000 Split</item>
      <item>Zlatko Tomić-Potrebuješ, OIB 00005621876, Spinčićeva 25 E,21000 Split</item>
    </izvorni_sadrzaj>
    <derivirana_varijabla naziv="DomainObject.Predmet.SudioniciListAdressOIB_1">
      <item>POTREBUJEŠ, društvo s ograničenom odgovornošću za trgovinu i usluge, OIB 63451553677, Spinčićeva 25/E,21000 Split</item>
      <item>FINANCIJSKA AGENCIJA, RC SPLIT, OIB 85821130368, Mažuranićevo šetalište 24 b,21000 Split</item>
      <item>Zlatko Tomić-Potrebuješ, OIB 00005621876, Spinčićeva 25 E,21000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63451553677</item>
      <item>, OIB 85821130368</item>
      <item>, OIB 00005621876</item>
    </izvorni_sadrzaj>
    <derivirana_varijabla naziv="DomainObject.Predmet.SudioniciListNazivOIB_1">
      <item>, OIB 63451553677</item>
      <item>, OIB 85821130368</item>
      <item>, OIB 00005621876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583</properties:Words>
  <properties:Characters>3429</properties:Characters>
  <properties:Lines>96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4024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2018-01-16T09:33:00Z</dcterms:created>
  <dc:creator>stanka grcic</dc:creator>
  <cp:lastModifiedBy>Mara Marčinko</cp:lastModifiedBy>
  <cp:lastPrinted>2018-01-15T13:46:00Z</cp:lastPrinted>
  <dcterms:modified xmlns:xsi="http://www.w3.org/2001/XMLSchema-instance" xsi:type="dcterms:W3CDTF">2018-01-16T10:31:00Z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