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7285" w14:paraId="6fa7285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B539F0">
        <w:t>454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B539F0">
        <w:t>NOGOMETNI KLUB „POLET“ ZABLAĆE, Šibenik, Mate Leoni 18, OIB: 62193698909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347C23">
        <w:t>03. lipnja</w:t>
      </w:r>
      <w:r w:rsidR="00B539F0">
        <w:t xml:space="preserve">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B539F0">
        <w:t>NOGOMETNI KLUB „POLET“ ZABLAĆE, Šibenik, Mate Leoni 18, OIB: 62193698909</w:t>
      </w:r>
      <w:r w:rsidR="007046CC">
        <w:t xml:space="preserve">, sa danom </w:t>
      </w:r>
      <w:r w:rsidR="00347C23">
        <w:t>03. lipnja</w:t>
      </w:r>
      <w:r w:rsidR="00B539F0">
        <w:t xml:space="preserve"> 2016.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347C23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B539F0">
        <w:t>NOGOMETNI KLUB „POLET“ ZABLAĆE, Šibenik, Mate Leoni 18, OIB: 62193698909</w:t>
      </w:r>
      <w:r>
        <w:t xml:space="preserve">, sa danom </w:t>
      </w:r>
      <w:r w:rsidR="00347C23">
        <w:t>03. lipnja</w:t>
      </w:r>
      <w:r w:rsidR="00B539F0">
        <w:t xml:space="preserve">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 xml:space="preserve">Po pravomoćnosti ovog rješenja </w:t>
      </w:r>
      <w:r w:rsidR="00347C23">
        <w:t xml:space="preserve"> Registar udruga </w:t>
      </w:r>
      <w:r>
        <w:t>u Šibeniku provest će brisanje dužnika iz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9E3736">
        <w:t>02</w:t>
      </w:r>
      <w:r w:rsidR="00B539F0">
        <w:t xml:space="preserve">. </w:t>
      </w:r>
      <w:r w:rsidR="009E3736">
        <w:t>studenog</w:t>
      </w:r>
      <w:r w:rsidR="00B539F0">
        <w:t xml:space="preserve"> </w:t>
      </w:r>
      <w:r w:rsidR="00EB4DE6">
        <w:t>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B539F0">
        <w:t>NOGOMETNI KLUB „POLET“ ZABLAĆE, Šibenik, Mate Leoni 18, OIB: 62193698909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B539F0">
        <w:t>454</w:t>
      </w:r>
      <w:r>
        <w:t>/2015</w:t>
      </w:r>
      <w:r w:rsidR="007046CC">
        <w:t xml:space="preserve"> od dana </w:t>
      </w:r>
      <w:r w:rsidR="00B539F0">
        <w:t xml:space="preserve">07. prosinca </w:t>
      </w:r>
      <w:r w:rsidR="00A4361C">
        <w:t>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B539F0">
        <w:t xml:space="preserve">07. prosinca </w:t>
      </w:r>
      <w:r w:rsidR="00A4361C">
        <w:t xml:space="preserve">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347C23">
        <w:t>03. lipnja</w:t>
      </w:r>
      <w:r w:rsidR="00B539F0">
        <w:t xml:space="preserve">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registar</w:t>
      </w:r>
      <w:r w:rsidR="00347C23">
        <w:t xml:space="preserve"> udruga</w:t>
      </w:r>
      <w:r>
        <w:t>, po pravomoćnosti</w:t>
      </w:r>
    </w:p>
    <w:p w:rsidRDefault="007B4785" w:rsidP="007B4785" w:rsidR="007B4785">
      <w:r>
        <w:t>6. porezna uprava, ispostava Šibenik</w:t>
      </w:r>
    </w:p>
    <w:p w:rsidRDefault="007B4785" w:rsidP="007B4785" w:rsidR="007B4785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BD0" w:rsidP="00EB4DE6" w:rsidR="00553BD0">
      <w:r>
        <w:separator/>
      </w:r>
    </w:p>
  </w:endnote>
  <w:endnote w:id="0" w:type="continuationSeparator">
    <w:p w:rsidRDefault="00553BD0" w:rsidP="00EB4DE6" w:rsidR="00553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BD0" w:rsidP="00EB4DE6" w:rsidR="00553BD0">
      <w:r>
        <w:separator/>
      </w:r>
    </w:p>
  </w:footnote>
  <w:footnote w:id="0" w:type="continuationSeparator">
    <w:p w:rsidRDefault="00553BD0" w:rsidP="00EB4DE6" w:rsidR="00553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C54457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B539F0">
      <w:t>454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C0E4E"/>
    <w:rsid w:val="000F68AC"/>
    <w:rsid w:val="00122CE6"/>
    <w:rsid w:val="0012595C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2B4B1E"/>
    <w:rsid w:val="003038A0"/>
    <w:rsid w:val="00347B56"/>
    <w:rsid w:val="00347C23"/>
    <w:rsid w:val="00353ACD"/>
    <w:rsid w:val="003F271C"/>
    <w:rsid w:val="004052EA"/>
    <w:rsid w:val="004D127C"/>
    <w:rsid w:val="004D1A15"/>
    <w:rsid w:val="004E0233"/>
    <w:rsid w:val="00512737"/>
    <w:rsid w:val="00527C04"/>
    <w:rsid w:val="00553BD0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D4534"/>
    <w:rsid w:val="006E3CDE"/>
    <w:rsid w:val="006E5648"/>
    <w:rsid w:val="007046CC"/>
    <w:rsid w:val="00744774"/>
    <w:rsid w:val="00760461"/>
    <w:rsid w:val="00765CC8"/>
    <w:rsid w:val="00791DC6"/>
    <w:rsid w:val="007A70EC"/>
    <w:rsid w:val="007B4785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D1154"/>
    <w:rsid w:val="009D6110"/>
    <w:rsid w:val="009E3736"/>
    <w:rsid w:val="009F4ED6"/>
    <w:rsid w:val="00A05719"/>
    <w:rsid w:val="00A30D2E"/>
    <w:rsid w:val="00A4361C"/>
    <w:rsid w:val="00AC5066"/>
    <w:rsid w:val="00AE6B36"/>
    <w:rsid w:val="00B539F0"/>
    <w:rsid w:val="00B73BD2"/>
    <w:rsid w:val="00BF0B58"/>
    <w:rsid w:val="00C07A69"/>
    <w:rsid w:val="00C2699B"/>
    <w:rsid w:val="00C36B21"/>
    <w:rsid w:val="00C53C77"/>
    <w:rsid w:val="00C54457"/>
    <w:rsid w:val="00C63B34"/>
    <w:rsid w:val="00C84E3C"/>
    <w:rsid w:val="00C86E8D"/>
    <w:rsid w:val="00CB4E78"/>
    <w:rsid w:val="00CC19DD"/>
    <w:rsid w:val="00CD2D78"/>
    <w:rsid w:val="00D140B1"/>
    <w:rsid w:val="00D3065F"/>
    <w:rsid w:val="00E04CB1"/>
    <w:rsid w:val="00E113E9"/>
    <w:rsid w:val="00E1175B"/>
    <w:rsid w:val="00E83EE3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4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"POLET" ZABLAĆE</izvorni_sadrzaj>
    <derivirana_varijabla naziv="DomainObject.Predmet.ProtustrankaFormated_1">  NOGOMETNI KLUB "POLET" ZABLAĆE</derivirana_varijabla>
  </DomainObject.Predmet.ProtustrankaFormated>
  <DomainObject.Predmet.ProtustrankaFormatedOIB>
    <izvorni_sadrzaj>  NOGOMETNI KLUB "POLET" ZABLAĆE, OIB 62193698909</izvorni_sadrzaj>
    <derivirana_varijabla naziv="DomainObject.Predmet.ProtustrankaFormatedOIB_1">  NOGOMETNI KLUB "POLET" ZABLAĆE, OIB 62193698909</derivirana_varijabla>
  </DomainObject.Predmet.ProtustrankaFormatedOIB>
  <DomainObject.Predmet.ProtustrankaFormatedWithAdress>
    <izvorni_sadrzaj> NOGOMETNI KLUB "POLET" ZABLAĆE, Mate Leoni 18, 22000 Šibenik</izvorni_sadrzaj>
    <derivirana_varijabla naziv="DomainObject.Predmet.ProtustrankaFormatedWithAdress_1"> NOGOMETNI KLUB "POLET" ZABLAĆE, Mate Leoni 18, 22000 Šibenik</derivirana_varijabla>
  </DomainObject.Predmet.ProtustrankaFormatedWithAdress>
  <DomainObject.Predmet.ProtustrankaFormatedWithAdressOIB>
    <izvorni_sadrzaj> NOGOMETNI KLUB "POLET" ZABLAĆE, OIB 62193698909, Mate Leoni 18, 22000 Šibenik</izvorni_sadrzaj>
    <derivirana_varijabla naziv="DomainObject.Predmet.ProtustrankaFormatedWithAdressOIB_1"> NOGOMETNI KLUB "POLET" ZABLAĆE, OIB 62193698909, Mate Leoni 18, 22000 Šibenik</derivirana_varijabla>
  </DomainObject.Predmet.ProtustrankaFormatedWithAdressOIB>
  <DomainObject.Predmet.ProtustrankaWithAdress>
    <izvorni_sadrzaj>NOGOMETNI KLUB "POLET" ZABLAĆE Mate Leoni 18, 22000 Šibenik</izvorni_sadrzaj>
    <derivirana_varijabla naziv="DomainObject.Predmet.ProtustrankaWithAdress_1">NOGOMETNI KLUB "POLET" ZABLAĆE Mate Leoni 18, 22000 Šibenik</derivirana_varijabla>
  </DomainObject.Predmet.ProtustrankaWithAdress>
  <DomainObject.Predmet.ProtustrankaWithAdressOIB>
    <izvorni_sadrzaj>NOGOMETNI KLUB "POLET" ZABLAĆE, OIB 62193698909, Mate Leoni 18, 22000 Šibenik</izvorni_sadrzaj>
    <derivirana_varijabla naziv="DomainObject.Predmet.ProtustrankaWithAdressOIB_1">NOGOMETNI KLUB "POLET" ZABLAĆE, OIB 62193698909, Mate Leoni 18, 22000 Šibenik</derivirana_varijabla>
  </DomainObject.Predmet.ProtustrankaWithAdressOIB>
  <DomainObject.Predmet.ProtustrankaNazivFormated>
    <izvorni_sadrzaj>NOGOMETNI KLUB "POLET" ZABLAĆE</izvorni_sadrzaj>
    <derivirana_varijabla naziv="DomainObject.Predmet.ProtustrankaNazivFormated_1">NOGOMETNI KLUB "POLET" ZABLAĆE</derivirana_varijabla>
  </DomainObject.Predmet.ProtustrankaNazivFormated>
  <DomainObject.Predmet.ProtustrankaNazivFormatedOIB>
    <izvorni_sadrzaj>NOGOMETNI KLUB "POLET" ZABLAĆE, OIB 62193698909</izvorni_sadrzaj>
    <derivirana_varijabla naziv="DomainObject.Predmet.ProtustrankaNazivFormatedOIB_1">NOGOMETNI KLUB "POLET" ZABLAĆE, OIB 62193698909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NOGOMETNI KLUB "POLET" ZABLAĆE</item>
    </izvorni_sadrzaj>
    <derivirana_varijabla naziv="DomainObject.Predmet.ProtuStrankaListFormated_1">
      <item>NOGOMETNI KLUB "POLET" ZABLAĆE</item>
    </derivirana_varijabla>
  </DomainObject.Predmet.ProtuStrankaListFormated>
  <DomainObject.Predmet.ProtuStrankaListFormatedOIB>
    <izvorni_sadrzaj>
      <item>NOGOMETNI KLUB "POLET" ZABLAĆE, OIB 62193698909</item>
    </izvorni_sadrzaj>
    <derivirana_varijabla naziv="DomainObject.Predmet.ProtuStrankaListFormatedOIB_1">
      <item>NOGOMETNI KLUB "POLET" ZABLAĆE, OIB 62193698909</item>
    </derivirana_varijabla>
  </DomainObject.Predmet.ProtuStrankaListFormatedOIB>
  <DomainObject.Predmet.ProtuStrankaListFormatedWithAdress>
    <izvorni_sadrzaj>
      <item>NOGOMETNI KLUB "POLET" ZABLAĆE, Mate Leoni 18, 22000 Šibenik</item>
    </izvorni_sadrzaj>
    <derivirana_varijabla naziv="DomainObject.Predmet.ProtuStrankaListFormatedWithAdress_1">
      <item>NOGOMETNI KLUB "POLET" ZABLAĆE, Mate Leoni 18, 22000 Šibenik</item>
    </derivirana_varijabla>
  </DomainObject.Predmet.ProtuStrankaListFormatedWithAdress>
  <DomainObject.Predmet.ProtuStrankaListFormatedWithAdressOIB>
    <izvorni_sadrzaj>
      <item>NOGOMETNI KLUB "POLET" ZABLAĆE, OIB 62193698909, Mate Leoni 18, 22000 Šibenik</item>
    </izvorni_sadrzaj>
    <derivirana_varijabla naziv="DomainObject.Predmet.ProtuStrankaListFormatedWithAdressOIB_1">
      <item>NOGOMETNI KLUB "POLET" ZABLAĆE, OIB 62193698909, Mate Leoni 18, 22000 Šibenik</item>
    </derivirana_varijabla>
  </DomainObject.Predmet.ProtuStrankaListFormatedWithAdressOIB>
  <DomainObject.Predmet.ProtuStrankaListNazivFormated>
    <izvorni_sadrzaj>
      <item>NOGOMETNI KLUB "POLET" ZABLAĆE</item>
    </izvorni_sadrzaj>
    <derivirana_varijabla naziv="DomainObject.Predmet.ProtuStrankaListNazivFormated_1">
      <item>NOGOMETNI KLUB "POLET" ZABLAĆE</item>
    </derivirana_varijabla>
  </DomainObject.Predmet.ProtuStrankaListNazivFormated>
  <DomainObject.Predmet.ProtuStrankaListNazivFormatedOIB>
    <izvorni_sadrzaj>
      <item>NOGOMETNI KLUB "POLET" ZABLAĆE, OIB 62193698909</item>
    </izvorni_sadrzaj>
    <derivirana_varijabla naziv="DomainObject.Predmet.ProtuStrankaListNazivFormatedOIB_1">
      <item>NOGOMETNI KLUB "POLET" ZABLAĆE, OIB 62193698909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NOGOMETNI KLUB "POLET" ZABLAĆE</izvorni_sadrzaj>
    <derivirana_varijabla naziv="DomainObject.Predmet.ProtustrankaIDrugi_1">NOGOMETNI KLUB "POLET" ZABLAĆE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NOGOMETNI KLUB "POLET" ZABLAĆE, OIB 62193698909, Mate Leoni 18, 22000 Šibenik</izvorni_sadrzaj>
    <derivirana_varijabla naziv="DomainObject.Predmet.ProtustrankaIDrugiAdressOIB_1">NOGOMETNI KLUB "POLET" ZABLAĆE, OIB 62193698909, Mate Leoni 18,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NOGOMETNI KLUB "POLET" ZABLAĆE</item>
    </izvorni_sadrzaj>
    <derivirana_varijabla naziv="DomainObject.Predmet.SudioniciListNaziv_1">
      <item>FINA - Podružnica Šibenik</item>
      <item>NOGOMETNI KLUB "POLET" ZABLAĆE</item>
    </derivirana_varijabla>
  </DomainObject.Predmet.SudioniciListNaziv>
  <DomainObject.Predmet.SudioniciListAdressOIB>
    <izvorni_sadrzaj>
      <item>FINA - Podružnica Šibenik, OIB 85821130368, Perivoj L. Marune 1,22000 Šibenik</item>
      <item>NOGOMETNI KLUB "POLET" ZABLAĆE, OIB 62193698909, Mate Leoni 18,22000 Šibenik</item>
    </izvorni_sadrzaj>
    <derivirana_varijabla naziv="DomainObject.Predmet.SudioniciListAdressOIB_1">
      <item>FINA - Podružnica Šibenik, OIB 85821130368, Perivoj L. Marune 1,22000 Šibenik</item>
      <item>NOGOMETNI KLUB "POLET" ZABLAĆE, OIB 62193698909, Mate Leoni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62193698909</item>
    </izvorni_sadrzaj>
    <derivirana_varijabla naziv="DomainObject.Predmet.SudioniciListNazivOIB_1">
      <item>, OIB 85821130368</item>
      <item>, OIB 62193698909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465</properties:Words>
  <properties:Characters>2537</properties:Characters>
  <properties:Lines>97</properties:Lines>
  <properties:Paragraphs>31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2016-06-03T07:59:00Z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