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6ee5" w14:paraId="f0d6ee5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 w:rsidR="00D66D2E">
        <w:rPr>
          <w:sz w:val="24"/>
          <w:szCs w:val="24"/>
          <w:lang w:val="hr-HR"/>
        </w:rPr>
        <w:t>439</w:t>
      </w:r>
      <w:r w:rsidRPr="004722C7">
        <w:rPr>
          <w:sz w:val="24"/>
          <w:szCs w:val="24"/>
          <w:lang w:val="hr-HR"/>
        </w:rPr>
        <w:t>/2017-</w:t>
      </w:r>
      <w:r w:rsidR="00D66D2E">
        <w:rPr>
          <w:sz w:val="24"/>
          <w:szCs w:val="24"/>
          <w:lang w:val="hr-HR"/>
        </w:rPr>
        <w:t>3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D66D2E" w:rsidRPr="00D66D2E">
        <w:rPr>
          <w:sz w:val="24"/>
          <w:szCs w:val="24"/>
        </w:rPr>
        <w:t>MONDIAL JAHTE d.o.o., Šibenik, Velimira Škorpika 6, OIB: 56678104048</w:t>
      </w:r>
      <w:r w:rsidR="00D9166E" w:rsidRPr="004722C7">
        <w:rPr>
          <w:sz w:val="24"/>
          <w:szCs w:val="24"/>
        </w:rPr>
        <w:t xml:space="preserve">, zastupanom po članu uprave </w:t>
      </w:r>
      <w:r w:rsidR="00D66D2E" w:rsidRPr="00D66D2E">
        <w:rPr>
          <w:sz w:val="24"/>
          <w:szCs w:val="24"/>
        </w:rPr>
        <w:t>Ariani Milanović iz Zagreba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BE59AC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BE59AC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804FE4">
        <w:rPr>
          <w:sz w:val="24"/>
          <w:szCs w:val="24"/>
        </w:rPr>
        <w:t>Ariana Milanović</w:t>
      </w:r>
      <w:r w:rsidR="00E50ECF">
        <w:rPr>
          <w:sz w:val="24"/>
          <w:szCs w:val="24"/>
        </w:rPr>
        <w:t xml:space="preserve"> iz </w:t>
      </w:r>
      <w:r w:rsidR="00804FE4">
        <w:rPr>
          <w:sz w:val="24"/>
          <w:szCs w:val="24"/>
        </w:rPr>
        <w:t>Zagreba</w:t>
      </w:r>
      <w:r w:rsidR="000D5F54">
        <w:rPr>
          <w:sz w:val="24"/>
          <w:szCs w:val="24"/>
        </w:rPr>
        <w:t xml:space="preserve">, </w:t>
      </w:r>
      <w:r w:rsidR="00804FE4">
        <w:rPr>
          <w:sz w:val="24"/>
          <w:szCs w:val="24"/>
        </w:rPr>
        <w:t>Šipkovica 45</w:t>
      </w:r>
      <w:r w:rsidR="00E50ECF">
        <w:rPr>
          <w:sz w:val="24"/>
          <w:szCs w:val="24"/>
        </w:rPr>
        <w:t xml:space="preserve">, OIB: </w:t>
      </w:r>
      <w:r w:rsidR="00804FE4">
        <w:rPr>
          <w:sz w:val="24"/>
          <w:szCs w:val="24"/>
        </w:rPr>
        <w:t>47916015721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BE59AC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BE59AC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804FE4">
        <w:rPr>
          <w:sz w:val="24"/>
          <w:szCs w:val="24"/>
          <w:lang w:val="hr-HR"/>
        </w:rPr>
        <w:t>439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804FE4">
        <w:rPr>
          <w:sz w:val="24"/>
          <w:szCs w:val="24"/>
          <w:lang w:val="hr-HR"/>
        </w:rPr>
        <w:t>439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04FE4" w:rsidRPr="00D66D2E">
        <w:rPr>
          <w:sz w:val="24"/>
          <w:szCs w:val="24"/>
        </w:rPr>
        <w:t>MONDIAL JAHTE d.o.o., Šibenik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166A43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>
        <w:rPr>
          <w:sz w:val="24"/>
          <w:szCs w:val="24"/>
          <w:lang w:val="hr-HR"/>
        </w:rPr>
        <w:t>dalje u tekstu: SZ) 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BE59AC">
        <w:rPr>
          <w:sz w:val="24"/>
          <w:szCs w:val="24"/>
          <w:lang w:val="hr-HR"/>
        </w:rPr>
        <w:t>stečajnog postupka u iznosu od 5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BE59AC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BE59AC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Sutkinja</w:t>
      </w: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D2E" w:rsidP="00960446" w:rsidR="00D66D2E">
      <w:r>
        <w:separator/>
      </w:r>
    </w:p>
  </w:endnote>
  <w:endnote w:id="0" w:type="continuationSeparator">
    <w:p w:rsidRDefault="00D66D2E" w:rsidP="00960446" w:rsidR="00D66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D2E" w:rsidP="00960446" w:rsidR="00D66D2E">
      <w:r>
        <w:separator/>
      </w:r>
    </w:p>
  </w:footnote>
  <w:footnote w:id="0" w:type="continuationSeparator">
    <w:p w:rsidRDefault="00D66D2E" w:rsidP="00960446" w:rsidR="00D66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D2E" w:rsidR="00D66D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7698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66D2E" w:rsidP="005F7205" w:rsidR="00D66D2E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St-439/2017-3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0AF2"/>
    <w:rsid w:val="00065470"/>
    <w:rsid w:val="00096EB6"/>
    <w:rsid w:val="000C04B3"/>
    <w:rsid w:val="000D5F54"/>
    <w:rsid w:val="00111082"/>
    <w:rsid w:val="0011581D"/>
    <w:rsid w:val="00145E8F"/>
    <w:rsid w:val="00166A43"/>
    <w:rsid w:val="00174F1D"/>
    <w:rsid w:val="001C3FFF"/>
    <w:rsid w:val="00213C90"/>
    <w:rsid w:val="00276980"/>
    <w:rsid w:val="00283C4B"/>
    <w:rsid w:val="002B7153"/>
    <w:rsid w:val="00310393"/>
    <w:rsid w:val="00350721"/>
    <w:rsid w:val="00363B96"/>
    <w:rsid w:val="0037101E"/>
    <w:rsid w:val="00377F98"/>
    <w:rsid w:val="003C00DB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04FE4"/>
    <w:rsid w:val="0081423E"/>
    <w:rsid w:val="0084684D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E59AC"/>
    <w:rsid w:val="00BF4675"/>
    <w:rsid w:val="00BF75A9"/>
    <w:rsid w:val="00C63CC1"/>
    <w:rsid w:val="00C715B9"/>
    <w:rsid w:val="00CA4B1D"/>
    <w:rsid w:val="00CB7E8C"/>
    <w:rsid w:val="00CE49E3"/>
    <w:rsid w:val="00D15E69"/>
    <w:rsid w:val="00D163D4"/>
    <w:rsid w:val="00D2712B"/>
    <w:rsid w:val="00D4148E"/>
    <w:rsid w:val="00D606A0"/>
    <w:rsid w:val="00D66D2E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76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9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76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9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MONDIAL JAHTE društvo s ograničenom odgovornošću za gradnju i popravak brodova</izvorni_sadrzaj>
    <derivirana_varijabla naziv="DomainObject.Predmet.ProtustrankaFormated_1">  MONDIAL JAHTE društvo s ograničenom odgovornošću za gradnju i popravak brodova</derivirana_varijabla>
  </DomainObject.Predmet.ProtustrankaFormated>
  <DomainObject.Predmet.ProtustrankaFormatedOIB>
    <izvorni_sadrzaj>  MONDIAL JAHTE društvo s ograničenom odgovornošću za gradnju i popravak brodova, OIB 56678104048</izvorni_sadrzaj>
    <derivirana_varijabla naziv="DomainObject.Predmet.ProtustrankaFormatedOIB_1">  MONDIAL JAHTE društvo s ograničenom odgovornošću za gradnju i popravak brodova, OIB 56678104048</derivirana_varijabla>
  </DomainObject.Predmet.ProtustrankaFormatedOIB>
  <DomainObject.Predmet.ProtustrankaFormatedWithAdress>
    <izvorni_sadrzaj> MONDIAL JAHTE društvo s ograničenom odgovornošću za gradnju i popravak brodova, Velimira Škorpika 6, 22000 Šibenik</izvorni_sadrzaj>
    <derivirana_varijabla naziv="DomainObject.Predmet.ProtustrankaFormatedWithAdress_1"> MONDIAL JAHTE društvo s ograničenom odgovornošću za gradnju i popravak brodova, Velimira Škorpika 6, 22000 Šibenik</derivirana_varijabla>
  </DomainObject.Predmet.ProtustrankaFormatedWithAdress>
  <DomainObject.Predmet.ProtustrankaFormatedWithAdressOIB>
    <izvorni_sadrzaj> MONDIAL JAHTE društvo s ograničenom odgovornošću za gradnju i popravak brodova, OIB 56678104048, Velimira Škorpika 6, 22000 Šibenik</izvorni_sadrzaj>
    <derivirana_varijabla naziv="DomainObject.Predmet.ProtustrankaFormatedWithAdressOIB_1"> MONDIAL JAHTE društvo s ograničenom odgovornošću za gradnju i popravak brodova, OIB 56678104048, Velimira Škorpika 6, 22000 Šibenik</derivirana_varijabla>
  </DomainObject.Predmet.ProtustrankaFormatedWithAdressOIB>
  <DomainObject.Predmet.ProtustrankaWithAdress>
    <izvorni_sadrzaj>MONDIAL JAHTE društvo s ograničenom odgovornošću za gradnju i popravak brodova Velimira Škorpika 6, 22000 Šibenik</izvorni_sadrzaj>
    <derivirana_varijabla naziv="DomainObject.Predmet.ProtustrankaWithAdress_1">MONDIAL JAHTE društvo s ograničenom odgovornošću za gradnju i popravak brodova Velimira Škorpika 6, 22000 Šibenik</derivirana_varijabla>
  </DomainObject.Predmet.ProtustrankaWithAdress>
  <DomainObject.Predmet.ProtustrankaWithAdressOIB>
    <izvorni_sadrzaj>MONDIAL JAHTE društvo s ograničenom odgovornošću za gradnju i popravak brodova, OIB 56678104048, Velimira Škorpika 6, 22000 Šibenik</izvorni_sadrzaj>
    <derivirana_varijabla naziv="DomainObject.Predmet.ProtustrankaWithAdressOIB_1">MONDIAL JAHTE društvo s ograničenom odgovornošću za gradnju i popravak brodova, OIB 56678104048, Velimira Škorpika 6, 22000 Šibenik</derivirana_varijabla>
  </DomainObject.Predmet.ProtustrankaWithAdressOIB>
  <DomainObject.Predmet.ProtustrankaNazivFormated>
    <izvorni_sadrzaj>MONDIAL JAHTE društvo s ograničenom odgovornošću za gradnju i popravak brodova</izvorni_sadrzaj>
    <derivirana_varijabla naziv="DomainObject.Predmet.ProtustrankaNazivFormated_1">MONDIAL JAHTE društvo s ograničenom odgovornošću za gradnju i popravak brodova</derivirana_varijabla>
  </DomainObject.Predmet.ProtustrankaNazivFormated>
  <DomainObject.Predmet.ProtustrankaNazivFormatedOIB>
    <izvorni_sadrzaj>MONDIAL JAHTE društvo s ograničenom odgovornošću za gradnju i popravak brodova, OIB 56678104048</izvorni_sadrzaj>
    <derivirana_varijabla naziv="DomainObject.Predmet.ProtustrankaNazivFormatedOIB_1">MONDIAL JAHTE društvo s ograničenom odgovornošću za gradnju i popravak brodova, OIB 56678104048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MONDIAL JAHTE društvo s ograničenom odgovornošću za gradnju i popravak brodova</item>
    </izvorni_sadrzaj>
    <derivirana_varijabla naziv="DomainObject.Predmet.ProtuStrankaListFormated_1">
      <item>MONDIAL JAHTE društvo s ograničenom odgovornošću za gradnju i popravak brodova</item>
    </derivirana_varijabla>
  </DomainObject.Predmet.ProtuStrankaListFormated>
  <DomainObject.Predmet.ProtuStrankaListFormatedOIB>
    <izvorni_sadrzaj>
      <item>MONDIAL JAHTE društvo s ograničenom odgovornošću za gradnju i popravak brodova, OIB 56678104048</item>
    </izvorni_sadrzaj>
    <derivirana_varijabla naziv="DomainObject.Predmet.ProtuStrankaListFormatedOIB_1">
      <item>MONDIAL JAHTE društvo s ograničenom odgovornošću za gradnju i popravak brodova, OIB 56678104048</item>
    </derivirana_varijabla>
  </DomainObject.Predmet.ProtuStrankaListFormatedOIB>
  <DomainObject.Predmet.ProtuStrankaListFormatedWithAdress>
    <izvorni_sadrzaj>
      <item>MONDIAL JAHTE društvo s ograničenom odgovornošću za gradnju i popravak brodova, Velimira Škorpika 6, 22000 Šibenik</item>
    </izvorni_sadrzaj>
    <derivirana_varijabla naziv="DomainObject.Predmet.ProtuStrankaListFormatedWithAdress_1">
      <item>MONDIAL JAHTE društvo s ograničenom odgovornošću za gradnju i popravak brodova, Velimira Škorpika 6, 22000 Šibenik</item>
    </derivirana_varijabla>
  </DomainObject.Predmet.ProtuStrankaListFormatedWithAdress>
  <DomainObject.Predmet.ProtuStrankaListFormatedWithAdressOIB>
    <izvorni_sadrzaj>
      <item>MONDIAL JAHTE društvo s ograničenom odgovornošću za gradnju i popravak brodova, OIB 56678104048, Velimira Škorpika 6, 22000 Šibenik</item>
    </izvorni_sadrzaj>
    <derivirana_varijabla naziv="DomainObject.Predmet.ProtuStrankaListFormatedWithAdressOIB_1">
      <item>MONDIAL JAHTE društvo s ograničenom odgovornošću za gradnju i popravak brodova, OIB 56678104048, Velimira Škorpika 6, 22000 Šibenik</item>
    </derivirana_varijabla>
  </DomainObject.Predmet.ProtuStrankaListFormatedWithAdressOIB>
  <DomainObject.Predmet.ProtuStrankaListNazivFormated>
    <izvorni_sadrzaj>
      <item>MONDIAL JAHTE društvo s ograničenom odgovornošću za gradnju i popravak brodova</item>
    </izvorni_sadrzaj>
    <derivirana_varijabla naziv="DomainObject.Predmet.ProtuStrankaListNazivFormated_1">
      <item>MONDIAL JAHTE društvo s ograničenom odgovornošću za gradnju i popravak brodova</item>
    </derivirana_varijabla>
  </DomainObject.Predmet.ProtuStrankaListNazivFormated>
  <DomainObject.Predmet.ProtuStrankaListNazivFormatedOIB>
    <izvorni_sadrzaj>
      <item>MONDIAL JAHTE društvo s ograničenom odgovornošću za gradnju i popravak brodova, OIB 56678104048</item>
    </izvorni_sadrzaj>
    <derivirana_varijabla naziv="DomainObject.Predmet.ProtuStrankaListNazivFormatedOIB_1">
      <item>MONDIAL JAHTE društvo s ograničenom odgovornošću za gradnju i popravak brodova, OIB 56678104048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MONDIAL JAHTE društvo s ograničenom odgovornošću za gradnju i popravak brodova</izvorni_sadrzaj>
    <derivirana_varijabla naziv="DomainObject.Predmet.ProtustrankaIDrugi_1">MONDIAL JAHTE društvo s ograničenom odgovornošću za gradnju i popravak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MONDIAL JAHTE društvo s ograničenom odgovornošću za gradnju i popravak brodova, OIB 56678104048, Velimira Škorpika 6, 22000 Šibenik</izvorni_sadrzaj>
    <derivirana_varijabla naziv="DomainObject.Predmet.ProtustrankaIDrugiAdressOIB_1">MONDIAL JAHTE društvo s ograničenom odgovornošću za gradnju i popravak brodova, OIB 56678104048,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MONDIAL JAHTE društvo s ograničenom odgovornošću za gradnju i popravak brodova</item>
    </izvorni_sadrzaj>
    <derivirana_varijabla naziv="DomainObject.Predmet.SudioniciListNaziv_1">
      <item>FINA - Podružnica Šibenik</item>
      <item>MONDIAL JAHTE društvo s ograničenom odgovornošću za gradnju i popravak brodova</item>
    </derivirana_varijabla>
  </DomainObject.Predmet.SudioniciListNaziv>
  <DomainObject.Predmet.SudioniciListAdressOIB>
    <izvorni_sadrzaj>
      <item>FINA - Podružnica Šibenik, OIB 85821130368, Perivoj L. Marune 1,22000 Šibenik</item>
      <item>MONDIAL JAHTE društvo s ograničenom odgovornošću za gradnju i popravak brodova, OIB 56678104048, Velimira Škorpika 6,22000 Šibenik</item>
    </izvorni_sadrzaj>
    <derivirana_varijabla naziv="DomainObject.Predmet.SudioniciListAdressOIB_1">
      <item>FINA - Podružnica Šibenik, OIB 85821130368, Perivoj L. Marune 1,22000 Šibenik</item>
      <item>MONDIAL JAHTE društvo s ograničenom odgovornošću za gradnju i popravak brodova, OIB 56678104048, Velimira Škorpika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56678104048</item>
    </izvorni_sadrzaj>
    <derivirana_varijabla naziv="DomainObject.Predmet.SudioniciListNazivOIB_1">
      <item>, OIB 85821130368</item>
      <item>, OIB 56678104048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A798C-918F-43F7-BECD-541C35EFD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3208</properties:Characters>
  <properties:Lines>88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2017-11-13T08:19:00Z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2017-12-07T08:07:00Z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