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627fe" w14:paraId="f6627f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F41C3C">
        <w:rPr>
          <w:rStyle w:val="Naglaeno"/>
          <w:b w:val="false"/>
        </w:rPr>
        <w:t>324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34491">
        <w:t>Rijeka</w:t>
      </w:r>
      <w:r w:rsidR="00F564E3">
        <w:t>,</w:t>
      </w:r>
      <w:r w:rsidR="00EA1A0E">
        <w:t xml:space="preserve"> Podružnica </w:t>
      </w:r>
      <w:r w:rsidR="00B34491">
        <w:t>Pula</w:t>
      </w:r>
      <w:r w:rsidR="00EA1A0E">
        <w:t xml:space="preserve">, </w:t>
      </w:r>
      <w:r w:rsidR="00B34491">
        <w:t>Giardini 5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B34491">
        <w:t xml:space="preserve"> </w:t>
      </w:r>
      <w:r w:rsidR="00715A7C">
        <w:t>PELIN i MED d.o.o. za trgovinu i druge usluge</w:t>
      </w:r>
      <w:r w:rsidR="00F55C2A">
        <w:t>,</w:t>
      </w:r>
      <w:r w:rsidR="00C75AC9">
        <w:t xml:space="preserve"> </w:t>
      </w:r>
      <w:r w:rsidR="00715A7C">
        <w:t xml:space="preserve">Rovinj, V. Švable 1, </w:t>
      </w:r>
      <w:r w:rsidR="00C75AC9">
        <w:t xml:space="preserve">MBS: </w:t>
      </w:r>
      <w:r w:rsidR="00F55C2A">
        <w:t>040</w:t>
      </w:r>
      <w:r w:rsidR="00715A7C">
        <w:t>342710</w:t>
      </w:r>
      <w:r w:rsidR="00C75AC9">
        <w:t>, OIB:</w:t>
      </w:r>
      <w:r w:rsidR="00715A7C">
        <w:t xml:space="preserve"> 37701357670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15A7C">
        <w:t>PELIN i MED d.o.o. za trgovinu i druge usluge, Rovinj, V. Švable 1, MBS: 040342710, OIB: 37701357670</w:t>
      </w:r>
      <w:r w:rsidR="00742BEC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15A7C">
        <w:t>105</w:t>
      </w:r>
      <w:r w:rsidR="00B34491">
        <w:t>.</w:t>
      </w:r>
      <w:r w:rsidR="00715A7C">
        <w:t>8</w:t>
      </w:r>
      <w:r w:rsidR="005C3768">
        <w:t>7</w:t>
      </w:r>
      <w:r w:rsidR="00715A7C">
        <w:t>8,45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34491">
        <w:t>2</w:t>
      </w:r>
      <w:r w:rsidR="00F41C3C">
        <w:t>324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55C2A">
        <w:t>5</w:t>
      </w:r>
      <w:r w:rsidR="008C1EC2">
        <w:t>.1</w:t>
      </w:r>
      <w:r w:rsidR="00F55C2A">
        <w:t>2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0F0C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08B0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2DBC"/>
    <w:rsid w:val="005B59B6"/>
    <w:rsid w:val="005C01B9"/>
    <w:rsid w:val="005C3768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15A7C"/>
    <w:rsid w:val="0073010A"/>
    <w:rsid w:val="00734726"/>
    <w:rsid w:val="00741A8A"/>
    <w:rsid w:val="00742BEC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5CDC"/>
    <w:rsid w:val="007E7376"/>
    <w:rsid w:val="007F1C41"/>
    <w:rsid w:val="008023F7"/>
    <w:rsid w:val="00806BE6"/>
    <w:rsid w:val="00812FD6"/>
    <w:rsid w:val="00817C66"/>
    <w:rsid w:val="00823E3F"/>
    <w:rsid w:val="00827E2A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A6939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4491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1C3C"/>
    <w:rsid w:val="00F46E60"/>
    <w:rsid w:val="00F51DD2"/>
    <w:rsid w:val="00F528AF"/>
    <w:rsid w:val="00F5403A"/>
    <w:rsid w:val="00F55C2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7E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7E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E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E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7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7E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7E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E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E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2324</izvorni_sadrzaj>
    <derivirana_varijabla naziv="DomainObject.Predmet.Broj_1">2324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St-2324/2016</izvorni_sadrzaj>
    <derivirana_varijabla naziv="DomainObject.Predmet.OznakaBroj_1">St-2324/2016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PELIN i MED d.o.o. ROVINJ</izvorni_sadrzaj>
    <derivirana_varijabla naziv="DomainObject.Predmet.ProtustrankaFormated_1">  PELIN i MED d.o.o. ROVINJ</derivirana_varijabla>
  </DomainObject.Predmet.ProtustrankaFormated>
  <DomainObject.Predmet.ProtustrankaFormatedOIB>
    <izvorni_sadrzaj>  PELIN i MED d.o.o. ROVINJ, OIB 37701357670</izvorni_sadrzaj>
    <derivirana_varijabla naziv="DomainObject.Predmet.ProtustrankaFormatedOIB_1">  PELIN i MED d.o.o. ROVINJ, OIB 37701357670</derivirana_varijabla>
  </DomainObject.Predmet.ProtustrankaFormatedOIB>
  <DomainObject.Predmet.ProtustrankaFormatedWithAdress>
    <izvorni_sadrzaj> PELIN i MED d.o.o. ROVINJ, V.Švalbe 1, 52210 Rovinj</izvorni_sadrzaj>
    <derivirana_varijabla naziv="DomainObject.Predmet.ProtustrankaFormatedWithAdress_1"> PELIN i MED d.o.o. ROVINJ, V.Švalbe 1, 52210 Rovinj</derivirana_varijabla>
  </DomainObject.Predmet.ProtustrankaFormatedWithAdress>
  <DomainObject.Predmet.ProtustrankaFormatedWithAdressOIB>
    <izvorni_sadrzaj> PELIN i MED d.o.o. ROVINJ, OIB 37701357670, V.Švalbe 1, 52210 Rovinj</izvorni_sadrzaj>
    <derivirana_varijabla naziv="DomainObject.Predmet.ProtustrankaFormatedWithAdressOIB_1"> PELIN i MED d.o.o. ROVINJ, OIB 37701357670, V.Švalbe 1, 52210 Rovinj</derivirana_varijabla>
  </DomainObject.Predmet.ProtustrankaFormatedWithAdressOIB>
  <DomainObject.Predmet.ProtustrankaWithAdress>
    <izvorni_sadrzaj>PELIN i MED d.o.o. ROVINJ V.Švalbe 1, 52210 Rovinj</izvorni_sadrzaj>
    <derivirana_varijabla naziv="DomainObject.Predmet.ProtustrankaWithAdress_1">PELIN i MED d.o.o. ROVINJ V.Švalbe 1, 52210 Rovinj</derivirana_varijabla>
  </DomainObject.Predmet.ProtustrankaWithAdress>
  <DomainObject.Predmet.ProtustrankaWithAdressOIB>
    <izvorni_sadrzaj>PELIN i MED d.o.o. ROVINJ, OIB 37701357670, V.Švalbe 1, 52210 Rovinj</izvorni_sadrzaj>
    <derivirana_varijabla naziv="DomainObject.Predmet.ProtustrankaWithAdressOIB_1">PELIN i MED d.o.o. ROVINJ, OIB 37701357670, V.Švalbe 1, 52210 Rovinj</derivirana_varijabla>
  </DomainObject.Predmet.ProtustrankaWithAdressOIB>
  <DomainObject.Predmet.ProtustrankaNazivFormated>
    <izvorni_sadrzaj>PELIN i MED d.o.o. ROVINJ</izvorni_sadrzaj>
    <derivirana_varijabla naziv="DomainObject.Predmet.ProtustrankaNazivFormated_1">PELIN i MED d.o.o. ROVINJ</derivirana_varijabla>
  </DomainObject.Predmet.ProtustrankaNazivFormated>
  <DomainObject.Predmet.ProtustrankaNazivFormatedOIB>
    <izvorni_sadrzaj>PELIN i MED d.o.o. ROVINJ, OIB 37701357670</izvorni_sadrzaj>
    <derivirana_varijabla naziv="DomainObject.Predmet.ProtustrankaNazivFormatedOIB_1">PELIN i MED d.o.o. ROVINJ, OIB 37701357670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PELIN i MED d.o.o. ROVINJ</item>
    </izvorni_sadrzaj>
    <derivirana_varijabla naziv="DomainObject.Predmet.ProtuStrankaListFormated_1">
      <item>PELIN i MED d.o.o. ROVINJ</item>
    </derivirana_varijabla>
  </DomainObject.Predmet.ProtuStrankaListFormated>
  <DomainObject.Predmet.ProtuStrankaListFormatedOIB>
    <izvorni_sadrzaj>
      <item>PELIN i MED d.o.o. ROVINJ, OIB 37701357670</item>
    </izvorni_sadrzaj>
    <derivirana_varijabla naziv="DomainObject.Predmet.ProtuStrankaListFormatedOIB_1">
      <item>PELIN i MED d.o.o. ROVINJ, OIB 37701357670</item>
    </derivirana_varijabla>
  </DomainObject.Predmet.ProtuStrankaListFormatedOIB>
  <DomainObject.Predmet.ProtuStrankaListFormatedWithAdress>
    <izvorni_sadrzaj>
      <item>PELIN i MED d.o.o. ROVINJ, V.Švalbe 1, 52210 Rovinj</item>
    </izvorni_sadrzaj>
    <derivirana_varijabla naziv="DomainObject.Predmet.ProtuStrankaListFormatedWithAdress_1">
      <item>PELIN i MED d.o.o. ROVINJ, V.Švalbe 1, 52210 Rovinj</item>
    </derivirana_varijabla>
  </DomainObject.Predmet.ProtuStrankaListFormatedWithAdress>
  <DomainObject.Predmet.ProtuStrankaListFormatedWithAdressOIB>
    <izvorni_sadrzaj>
      <item>PELIN i MED d.o.o. ROVINJ, OIB 37701357670, V.Švalbe 1, 52210 Rovinj</item>
    </izvorni_sadrzaj>
    <derivirana_varijabla naziv="DomainObject.Predmet.ProtuStrankaListFormatedWithAdressOIB_1">
      <item>PELIN i MED d.o.o. ROVINJ, OIB 37701357670, V.Švalbe 1, 52210 Rovinj</item>
    </derivirana_varijabla>
  </DomainObject.Predmet.ProtuStrankaListFormatedWithAdressOIB>
  <DomainObject.Predmet.ProtuStrankaListNazivFormated>
    <izvorni_sadrzaj>
      <item>PELIN i MED d.o.o. ROVINJ</item>
    </izvorni_sadrzaj>
    <derivirana_varijabla naziv="DomainObject.Predmet.ProtuStrankaListNazivFormated_1">
      <item>PELIN i MED d.o.o. ROVINJ</item>
    </derivirana_varijabla>
  </DomainObject.Predmet.ProtuStrankaListNazivFormated>
  <DomainObject.Predmet.ProtuStrankaListNazivFormatedOIB>
    <izvorni_sadrzaj>
      <item>PELIN i MED d.o.o. ROVINJ, OIB 37701357670</item>
    </izvorni_sadrzaj>
    <derivirana_varijabla naziv="DomainObject.Predmet.ProtuStrankaListNazivFormatedOIB_1">
      <item>PELIN i MED d.o.o. ROVINJ, OIB 37701357670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PELIN i MED d.o.o. ROVINJ</izvorni_sadrzaj>
    <derivirana_varijabla naziv="DomainObject.Predmet.ProtustrankaIDrugi_1">PELIN i MED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PELIN i MED d.o.o. ROVINJ, OIB 37701357670, V.Švalbe 1, 52210 Rovinj</izvorni_sadrzaj>
    <derivirana_varijabla naziv="DomainObject.Predmet.ProtustrankaIDrugiAdressOIB_1">PELIN i MED d.o.o. ROVINJ, OIB 37701357670, V.Švalbe 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PELIN i MED d.o.o. ROVINJ</item>
      <item>FINANCIJSKA AGENCIJA, RC RIJEKA, PODRUŽNICA PULA, PULA</item>
    </izvorni_sadrzaj>
    <derivirana_varijabla naziv="DomainObject.Predmet.SudioniciListNaziv_1">
      <item>PELIN i MED d.o.o. ROVINJ</item>
      <item>FINANCIJSKA AGENCIJA, RC RIJEKA, PODRUŽNICA PULA, PULA</item>
    </derivirana_varijabla>
  </DomainObject.Predmet.SudioniciListNaziv>
  <DomainObject.Predmet.SudioniciListAdressOIB>
    <izvorni_sadrzaj>
      <item>PELIN i MED d.o.o. ROVINJ, OIB 37701357670, V.Švalbe 1,52210 Rovinj</item>
      <item>FINANCIJSKA AGENCIJA, RC RIJEKA, PODRUŽNICA PULA, PULA, OIB 85821130368, Giardini 5,52100 Pula</item>
    </izvorni_sadrzaj>
    <derivirana_varijabla naziv="DomainObject.Predmet.SudioniciListAdressOIB_1">
      <item>PELIN i MED d.o.o. ROVINJ, OIB 37701357670, V.Švalbe 1,52210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37701357670</item>
      <item>, OIB 85821130368</item>
    </izvorni_sadrzaj>
    <derivirana_varijabla naziv="DomainObject.Predmet.SudioniciListNazivOIB_1">
      <item>, OIB 37701357670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A7F6CC-935C-4A8E-8028-35B2D82DA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2039</properties:Characters>
  <properties:Lines>48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2016-10-18T05:15:00Z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2016-10-18T05:28:00Z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