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ed31" w14:paraId="f74ed31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6C3A87" w:rsidR="00026A4A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026A4A" w:rsidP="006C3A87" w:rsidR="00026A4A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0C45B0">
        <w:rPr>
          <w:rFonts w:cs="Times New Roman" w:eastAsia="MS Mincho" w:hAnsi="Times New Roman" w:ascii="Times New Roman"/>
          <w:sz w:val="24"/>
        </w:rPr>
        <w:t>25</w:t>
      </w:r>
      <w:r w:rsidR="002D6D7E">
        <w:rPr>
          <w:rFonts w:cs="Times New Roman" w:eastAsia="MS Mincho" w:hAnsi="Times New Roman" w:ascii="Times New Roman"/>
          <w:sz w:val="24"/>
        </w:rPr>
        <w:t>. svibnja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0B77E6" w:rsidP="006C3A87" w:rsidR="000B77E6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026A4A" w:rsidP="006C3A87" w:rsidR="00026A4A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C3A87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</w:t>
      </w:r>
      <w:r w:rsidR="000C45B0">
        <w:rPr>
          <w:bCs/>
        </w:rPr>
        <w:t>GAŠPAR</w:t>
      </w:r>
      <w:r w:rsidR="000C45B0">
        <w:t xml:space="preserve"> jednostavno društvo s ograničenom odgovornošću za ugostiteljstvo Rijeka, Androv Breg 4/3 ( MBS </w:t>
      </w:r>
      <w:hyperlink r:id="rId10" w:history="true">
        <w:r w:rsidR="000C45B0" w:rsidRPr="00576035">
          <w:rPr>
            <w:rStyle w:val="Hiperveza"/>
            <w:u w:val="none"/>
          </w:rPr>
          <w:t>040355716</w:t>
        </w:r>
      </w:hyperlink>
      <w:r w:rsidR="000C45B0">
        <w:t xml:space="preserve"> – OIB 54258628002 )</w:t>
      </w:r>
      <w:r w:rsidR="00B06204">
        <w:t>.</w:t>
      </w: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06204" w:rsidP="006C3A87" w:rsidR="00B0620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5C2DA4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0C45B0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06204" w:rsidP="006C3A87" w:rsidR="00B0620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026A4A" w:rsidP="006C3A87" w:rsidR="00026A4A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>za dužnika</w:t>
      </w:r>
      <w:r w:rsidR="0058578C">
        <w:rPr>
          <w:rFonts w:cs="Times New Roman" w:eastAsia="MS Mincho" w:hAnsi="Times New Roman" w:ascii="Times New Roman"/>
          <w:sz w:val="24"/>
        </w:rPr>
        <w:t xml:space="preserve">: </w:t>
      </w:r>
      <w:r w:rsidR="00443C5D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6C3A87" w:rsidR="006C3A87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2D6D7E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2D6D7E" w:rsidR="002D6D7E" w:rsidRPr="002D6D7E">
      <w:pPr>
        <w:ind w:firstLine="360"/>
        <w:jc w:val="both"/>
      </w:pPr>
      <w:r>
        <w:t>Čita se prijedlog za otvaranje stečajnog postupka.</w:t>
      </w:r>
    </w:p>
    <w:p w:rsidRDefault="006C3A87" w:rsidP="00443C5D" w:rsidR="00443C5D" w:rsidRPr="00443C5D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0C45B0">
        <w:t>24</w:t>
      </w:r>
      <w:r w:rsidR="002D6D7E">
        <w:t>. ožujka 2017</w:t>
      </w:r>
      <w:r>
        <w:t xml:space="preserve">. godine dostavio podnesak u kojem je naveo da </w:t>
      </w:r>
      <w:r w:rsidR="002D6D7E">
        <w:t xml:space="preserve">je </w:t>
      </w:r>
      <w:r>
        <w:t xml:space="preserve">dužnik na dan </w:t>
      </w:r>
      <w:r w:rsidR="000C45B0">
        <w:t>1</w:t>
      </w:r>
      <w:r w:rsidR="00E5679B">
        <w:t xml:space="preserve">6. </w:t>
      </w:r>
      <w:r w:rsidR="000C45B0">
        <w:t>veljače 2</w:t>
      </w:r>
      <w:r w:rsidR="00456C5D">
        <w:t>016</w:t>
      </w:r>
      <w:r w:rsidR="002D6D7E" w:rsidRPr="002D6D7E">
        <w:t>.</w:t>
      </w:r>
      <w:r w:rsidR="002D6D7E">
        <w:t xml:space="preserve"> godine u O</w:t>
      </w:r>
      <w:r>
        <w:t>čevidniku redoslijeda osnova za plaćanje ima</w:t>
      </w:r>
      <w:r w:rsidR="00DD629C">
        <w:t>o</w:t>
      </w:r>
      <w:r>
        <w:t xml:space="preserve"> neizvršene osnove za plaćanje u neprekinutom razdoblju od </w:t>
      </w:r>
      <w:r w:rsidR="00DD629C">
        <w:t>120</w:t>
      </w:r>
      <w:r>
        <w:t xml:space="preserve"> dana u ukupnom iznosu od </w:t>
      </w:r>
      <w:r w:rsidR="000C45B0">
        <w:t>19.724,03</w:t>
      </w:r>
      <w:r>
        <w:t xml:space="preserve"> kn.</w:t>
      </w:r>
    </w:p>
    <w:p w:rsidRDefault="00443C5D" w:rsidP="00443C5D" w:rsidR="00443C5D" w:rsidRPr="00443C5D">
      <w:pPr>
        <w:ind w:firstLine="360"/>
        <w:jc w:val="both"/>
      </w:pPr>
      <w:r w:rsidRPr="00443C5D">
        <w:t>Utvrđuje se da je dužniku rješenje o pokretanju prethodnog postupka pismeno uručeno putem</w:t>
      </w:r>
      <w:r>
        <w:t xml:space="preserve"> pošte dok je</w:t>
      </w:r>
      <w:r w:rsidRPr="00443C5D">
        <w:t xml:space="preserve"> zastupniku dužnika po zakonu </w:t>
      </w:r>
      <w:r>
        <w:t xml:space="preserve">pismeno uručeno putem </w:t>
      </w:r>
      <w:r w:rsidRPr="00443C5D">
        <w:t>mrežne stranice e-oglasne ploče suda.</w:t>
      </w:r>
    </w:p>
    <w:p w:rsidRDefault="000D73D9" w:rsidP="000D73D9" w:rsidR="000D73D9" w:rsidRPr="00E5679B">
      <w:pPr>
        <w:ind w:firstLine="360"/>
        <w:jc w:val="both"/>
      </w:pPr>
      <w:r w:rsidRPr="00E5679B">
        <w:t>Utvrđuje se da dužnik n</w:t>
      </w:r>
      <w:r w:rsidR="002D6D7E" w:rsidRPr="00E5679B">
        <w:t>ije postupio po nalogu suda, te</w:t>
      </w:r>
      <w:r w:rsidRPr="00E5679B">
        <w:t xml:space="preserve"> da nije podnio sudu pisano očitovanje o prijedlogu.</w:t>
      </w:r>
    </w:p>
    <w:p w:rsidRDefault="002D6D7E" w:rsidP="002D6D7E" w:rsidR="002D6D7E">
      <w:pPr>
        <w:ind w:firstLine="360"/>
        <w:jc w:val="both"/>
      </w:pPr>
      <w:r w:rsidRPr="00E5679B">
        <w:t>Utvrđuje se da zastupnik po zakonu dužnika nije postupio po nalogu suda, te da nije podnio sudu Izvješće o financijsko-gospodarskom stanju dužnika.</w:t>
      </w:r>
    </w:p>
    <w:p w:rsidRDefault="00026A4A" w:rsidP="006C3A87" w:rsidR="00026A4A" w:rsidRPr="00026A4A">
      <w:pPr>
        <w:ind w:firstLine="360"/>
        <w:jc w:val="both"/>
        <w:rPr>
          <w:b/>
        </w:rPr>
      </w:pPr>
    </w:p>
    <w:p w:rsidRDefault="002D6D7E" w:rsidP="002D6D7E" w:rsidR="002D6D7E">
      <w:pPr>
        <w:ind w:firstLine="360"/>
        <w:jc w:val="both"/>
      </w:pPr>
      <w:r>
        <w:t xml:space="preserve">Sudac donosi </w:t>
      </w:r>
    </w:p>
    <w:p w:rsidRDefault="002D6D7E" w:rsidP="002D6D7E" w:rsidR="002D6D7E">
      <w:pPr>
        <w:jc w:val="center"/>
      </w:pPr>
      <w:r>
        <w:t>r j e š e n j e</w:t>
      </w:r>
    </w:p>
    <w:p w:rsidRDefault="002D6D7E" w:rsidP="002D6D7E" w:rsidR="002D6D7E">
      <w:pPr>
        <w:ind w:firstLine="348" w:left="360"/>
        <w:jc w:val="center"/>
      </w:pPr>
    </w:p>
    <w:p w:rsidRDefault="002D6D7E" w:rsidP="002D6D7E" w:rsidR="002D6D7E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576035" w:rsidP="002D6D7E" w:rsidR="002D6D7E" w:rsidRPr="00C175AC">
      <w:pPr>
        <w:jc w:val="center"/>
      </w:pPr>
      <w:r>
        <w:t xml:space="preserve">5. </w:t>
      </w:r>
      <w:r w:rsidR="00AF0AE5">
        <w:t>listopada</w:t>
      </w:r>
      <w:r w:rsidR="002D6D7E">
        <w:t xml:space="preserve"> </w:t>
      </w:r>
      <w:r w:rsidR="002D6D7E" w:rsidRPr="00C175AC">
        <w:t>201</w:t>
      </w:r>
      <w:r w:rsidR="002D6D7E">
        <w:t xml:space="preserve">7.  u  </w:t>
      </w:r>
      <w:r w:rsidR="00026A4A" w:rsidRPr="00026A4A">
        <w:t>11.30</w:t>
      </w:r>
      <w:r w:rsidR="002D6D7E" w:rsidRPr="00C175AC">
        <w:t xml:space="preserve"> sati</w:t>
      </w:r>
    </w:p>
    <w:p w:rsidRDefault="002D6D7E" w:rsidP="002D6D7E" w:rsidR="002D6D7E" w:rsidRPr="00443C5D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 xml:space="preserve">11/I, </w:t>
      </w:r>
      <w:r w:rsidRPr="00443C5D">
        <w:t>o čemu će stranke biti obaviještene kopijom raspravnog zapisnika.</w:t>
      </w:r>
    </w:p>
    <w:p w:rsidRDefault="002D6D7E" w:rsidP="002D6D7E" w:rsidR="002D6D7E">
      <w:pPr>
        <w:jc w:val="both"/>
      </w:pPr>
    </w:p>
    <w:p w:rsidRDefault="002D6D7E" w:rsidP="002D6D7E" w:rsidR="002D6D7E" w:rsidRPr="003408AE">
      <w:pPr>
        <w:jc w:val="both"/>
      </w:pPr>
      <w:r>
        <w:t>II</w:t>
      </w:r>
      <w:r>
        <w:tab/>
        <w:t>Ponovno se nalaže osobama koje vode poslove dužnika da u roku od 15 dana od dana dostave ovog rješenja</w:t>
      </w:r>
      <w:r w:rsidR="000C45B0">
        <w:t>, pozivom na posl. br. 7 St-124/2017</w:t>
      </w:r>
      <w:r>
        <w:t xml:space="preserve"> predaju sudu pisano izvješće o financijsko-gospodarskom stanju dužnika te popis imovine.</w:t>
      </w:r>
    </w:p>
    <w:p w:rsidRDefault="002D6D7E" w:rsidP="002D6D7E" w:rsidR="002D6D7E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0B77E6" w:rsidR="006C3A87">
      <w:pPr>
        <w:ind w:firstLine="708" w:left="2832"/>
        <w:jc w:val="both"/>
      </w:pPr>
      <w:r>
        <w:t xml:space="preserve">Dovršeno u </w:t>
      </w:r>
      <w:r w:rsidR="000C45B0">
        <w:t>10</w:t>
      </w:r>
      <w:r w:rsidR="00DD629C">
        <w:t>,</w:t>
      </w:r>
      <w:r w:rsidR="000C45B0">
        <w:t>3</w:t>
      </w:r>
      <w:r w:rsidR="00443C5D">
        <w:t>3</w:t>
      </w:r>
      <w:r>
        <w:t xml:space="preserve"> sati</w:t>
      </w:r>
    </w:p>
    <w:p w:rsidRDefault="006C3A87" w:rsidP="006C3A87" w:rsidR="006C3A87">
      <w:pPr>
        <w:jc w:val="center"/>
      </w:pPr>
    </w:p>
    <w:p w:rsidRDefault="006C3A87" w:rsidP="000C45B0" w:rsidR="000C45B0">
      <w:pPr>
        <w:rPr>
          <w:rFonts w:cs="Arial" w:hAnsi="Arial" w:ascii="Arial"/>
        </w:rPr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="00DD629C">
        <w:t xml:space="preserve"> </w:t>
      </w:r>
      <w:r w:rsidR="002D6D7E">
        <w:t xml:space="preserve"> </w:t>
      </w:r>
      <w:r w:rsidR="00DA08D8">
        <w:t xml:space="preserve">  </w:t>
      </w:r>
      <w:r w:rsidR="000C45B0">
        <w:t xml:space="preserve">      </w:t>
      </w:r>
      <w:r w:rsidR="00DA08D8">
        <w:t xml:space="preserve"> </w:t>
      </w:r>
    </w:p>
    <w:p w:rsidRDefault="006C3A87" w:rsidP="006C3A87" w:rsidR="006C3A87"/>
    <w:p w:rsidRDefault="006C3A87" w:rsidP="006C3A87" w:rsidR="006C3A87"/>
    <w:p w:rsidRDefault="00E5679B" w:rsidP="006C3A87" w:rsidR="00E5679B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</w:t>
      </w:r>
      <w:r w:rsidR="002D6D7E">
        <w:t xml:space="preserve"> </w:t>
      </w:r>
      <w:r>
        <w:t xml:space="preserve">  Zapisničar              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1FB" w:rsidP="00704453" w:rsidR="004C71FB">
      <w:r>
        <w:separator/>
      </w:r>
    </w:p>
  </w:endnote>
  <w:endnote w:id="0" w:type="continuationSeparator">
    <w:p w:rsidRDefault="004C71FB" w:rsidP="00704453" w:rsidR="004C7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216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1FB" w:rsidP="00704453" w:rsidR="004C71FB">
      <w:r>
        <w:separator/>
      </w:r>
    </w:p>
  </w:footnote>
  <w:footnote w:id="0" w:type="continuationSeparator">
    <w:p w:rsidRDefault="004C71FB" w:rsidP="00704453" w:rsidR="004C7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0C45B0">
      <w:t>124/</w:t>
    </w:r>
    <w:r w:rsidR="002C45C6">
      <w:t>20</w:t>
    </w:r>
    <w:r w:rsidR="000C45B0">
      <w:t>17</w:t>
    </w:r>
    <w:r w:rsidR="002F1FDE">
      <w:t>-</w:t>
    </w:r>
    <w:r w:rsidR="000C45B0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26A4A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B77E6"/>
    <w:rsid w:val="000C1B6D"/>
    <w:rsid w:val="000C1F21"/>
    <w:rsid w:val="000C2A9D"/>
    <w:rsid w:val="000C2EB5"/>
    <w:rsid w:val="000C45B0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3AA3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3B2F"/>
    <w:rsid w:val="002C45C6"/>
    <w:rsid w:val="002C4B44"/>
    <w:rsid w:val="002C701F"/>
    <w:rsid w:val="002C7BC4"/>
    <w:rsid w:val="002D5930"/>
    <w:rsid w:val="002D6794"/>
    <w:rsid w:val="002D6D7E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182E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B6ED4"/>
    <w:rsid w:val="003C000A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3C5D"/>
    <w:rsid w:val="00445B32"/>
    <w:rsid w:val="00445C5C"/>
    <w:rsid w:val="00456C5D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1FB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6035"/>
    <w:rsid w:val="0057718D"/>
    <w:rsid w:val="005778B7"/>
    <w:rsid w:val="0058578C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DA4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0EBD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17CBA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226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0AE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06204"/>
    <w:rsid w:val="00B1148E"/>
    <w:rsid w:val="00B12E29"/>
    <w:rsid w:val="00B1673D"/>
    <w:rsid w:val="00B171B6"/>
    <w:rsid w:val="00B21C67"/>
    <w:rsid w:val="00B31F7B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2EDA"/>
    <w:rsid w:val="00B94264"/>
    <w:rsid w:val="00B947D1"/>
    <w:rsid w:val="00B95792"/>
    <w:rsid w:val="00B95B9D"/>
    <w:rsid w:val="00B9752C"/>
    <w:rsid w:val="00BA14A9"/>
    <w:rsid w:val="00BA3F61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08D8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D5216"/>
    <w:rsid w:val="00DD629C"/>
    <w:rsid w:val="00DD7A49"/>
    <w:rsid w:val="00DE2F0B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5679B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5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21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216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21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21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D5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21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216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21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21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s://sudreg.pravosudje.hr/registar/f?p=150:28:0::NO:28:P28_SBT_MBS:040355716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svibnja 2017.</izvorni_sadrzaj>
    <derivirana_varijabla naziv="DomainObject.PlaniraniZavrsetakDatum_1">25. svibnja 2017.</derivirana_varijabla>
  </DomainObject.PlaniraniZavrsetakDatum>
  <DomainObject.PlaniraniPocetakDatum>
    <izvorni_sadrzaj>25. svibnja 2017.</izvorni_sadrzaj>
    <derivirana_varijabla naziv="DomainObject.PlaniraniPocetakDatum_1">25.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2017.</izvorni_sadrzaj>
    <derivirana_varijabla naziv="DomainObject.Zapisnik.DatumKreiranja_1">25.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St-124/2017-7</izvorni_sadrzaj>
    <derivirana_varijabla naziv="DomainObject.Zapisnik.Oznaka_1">St-124/2017-7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GAŠPAR j.d.o.o. zastupanog po punomoćniku Danijel Jurčević</izvorni_sadrzaj>
    <derivirana_varijabla naziv="DomainObject.Predmet.ProtustrankaFormated_1">  GAŠPAR j.d.o.o. zastupanog po punomoćniku Danijel Jurčević</derivirana_varijabla>
  </DomainObject.Predmet.ProtustrankaFormated>
  <DomainObject.Predmet.ProtustrankaFormatedOIB>
    <izvorni_sadrzaj>  GAŠPAR j.d.o.o., OIB 54258628002 zastupanog po punomoćniku Danijel Jurčević</izvorni_sadrzaj>
    <derivirana_varijabla naziv="DomainObject.Predmet.ProtustrankaFormatedOIB_1">  GAŠPAR j.d.o.o., OIB 54258628002 zastupanog po punomoćniku Danijel Jurčević</derivirana_varijabla>
  </DomainObject.Predmet.ProtustrankaFormatedOIB>
  <DomainObject.Predmet.ProtustrankaFormatedWithAdress>
    <izvorni_sadrzaj> GAŠPAR j.d.o.o., Androv Breg 4, 51000 Rijeka zastupanog po punomoćniku Danijel Jurčević</izvorni_sadrzaj>
    <derivirana_varijabla naziv="DomainObject.Predmet.ProtustrankaFormatedWithAdress_1"> GAŠPAR j.d.o.o., Androv Breg 4, 51000 Rijeka zastupanog po punomoćniku Danijel Jurčević</derivirana_varijabla>
  </DomainObject.Predmet.ProtustrankaFormatedWithAdress>
  <DomainObject.Predmet.ProtustrankaFormatedWithAdressOIB>
    <izvorni_sadrzaj> GAŠPAR j.d.o.o., OIB 54258628002, Androv Breg 4, 51000 Rijeka zastupanog po punomoćniku Danijel Jurčević</izvorni_sadrzaj>
    <derivirana_varijabla naziv="DomainObject.Predmet.ProtustrankaFormatedWithAdressOIB_1"> GAŠPAR j.d.o.o., OIB 54258628002, Androv Breg 4, 51000 Rijeka zastupanog po punomoćniku Danijel Jurčević</derivirana_varijabla>
  </DomainObject.Predmet.ProtustrankaFormatedWithAdressOIB>
  <DomainObject.Predmet.ProtustrankaWithAdress>
    <izvorni_sadrzaj>GAŠPAR j.d.o.o. Androv Breg 4, 51000 Rijeka</izvorni_sadrzaj>
    <derivirana_varijabla naziv="DomainObject.Predmet.ProtustrankaWithAdress_1">GAŠPAR j.d.o.o. Androv Breg 4, 51000 Rijeka</derivirana_varijabla>
  </DomainObject.Predmet.ProtustrankaWithAdress>
  <DomainObject.Predmet.ProtustrankaWithAdressOIB>
    <izvorni_sadrzaj>GAŠPAR j.d.o.o., OIB 54258628002, Androv Breg 4, 51000 Rijeka</izvorni_sadrzaj>
    <derivirana_varijabla naziv="DomainObject.Predmet.ProtustrankaWithAdressOIB_1">GAŠPAR j.d.o.o., OIB 54258628002, Androv Breg 4, 51000 Rijeka</derivirana_varijabla>
  </DomainObject.Predmet.ProtustrankaWithAdressOIB>
  <DomainObject.Predmet.ProtustrankaNazivFormated>
    <izvorni_sadrzaj>GAŠPAR j.d.o.o.</izvorni_sadrzaj>
    <derivirana_varijabla naziv="DomainObject.Predmet.ProtustrankaNazivFormated_1">GAŠPAR j.d.o.o.</derivirana_varijabla>
  </DomainObject.Predmet.ProtustrankaNazivFormated>
  <DomainObject.Predmet.ProtustrankaNazivFormatedOIB>
    <izvorni_sadrzaj>GAŠPAR j.d.o.o., OIB 54258628002</izvorni_sadrzaj>
    <derivirana_varijabla naziv="DomainObject.Predmet.ProtustrankaNazivFormatedOIB_1">GAŠPAR j.d.o.o., OIB 54258628002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GAŠPAR j.d.o.o. zastupanog po punomoćniku Danijel Jurčević</item>
    </izvorni_sadrzaj>
    <derivirana_varijabla naziv="DomainObject.Predmet.ProtuStrankaListFormated_1">
      <item>GAŠPAR j.d.o.o. zastupanog po punomoćniku Danijel Jurčević</item>
    </derivirana_varijabla>
  </DomainObject.Predmet.ProtuStrankaListFormated>
  <DomainObject.Predmet.ProtuStrankaListFormatedOIB>
    <izvorni_sadrzaj>
      <item>GAŠPAR j.d.o.o., OIB 54258628002 zastupanog po punomoćniku Danijel Jurčević</item>
    </izvorni_sadrzaj>
    <derivirana_varijabla naziv="DomainObject.Predmet.ProtuStrankaListFormatedOIB_1">
      <item>GAŠPAR j.d.o.o., OIB 54258628002 zastupanog po punomoćniku Danijel Jurčević</item>
    </derivirana_varijabla>
  </DomainObject.Predmet.ProtuStrankaListFormatedOIB>
  <DomainObject.Predmet.ProtuStrankaListFormatedWithAdress>
    <izvorni_sadrzaj>
      <item>GAŠPAR j.d.o.o., Androv Breg 4, 51000 Rijeka zastupanog po punomoćniku Danijel Jurčević</item>
    </izvorni_sadrzaj>
    <derivirana_varijabla naziv="DomainObject.Predmet.ProtuStrankaListFormatedWithAdress_1">
      <item>GAŠPAR j.d.o.o., Androv Breg 4, 51000 Rijeka zastupanog po punomoćniku Danijel Jurčević</item>
    </derivirana_varijabla>
  </DomainObject.Predmet.ProtuStrankaListFormatedWithAdress>
  <DomainObject.Predmet.ProtuStrankaListFormatedWithAdressOIB>
    <izvorni_sadrzaj>
      <item>GAŠPAR j.d.o.o., OIB 54258628002, Androv Breg 4, 51000 Rijeka zastupanog po punomoćniku Danijel Jurčević</item>
    </izvorni_sadrzaj>
    <derivirana_varijabla naziv="DomainObject.Predmet.ProtuStrankaListFormatedWithAdressOIB_1">
      <item>GAŠPAR j.d.o.o., OIB 54258628002, Androv Breg 4, 51000 Rijeka zastupanog po punomoćniku Danijel Jurčević</item>
    </derivirana_varijabla>
  </DomainObject.Predmet.ProtuStrankaListFormatedWithAdressOIB>
  <DomainObject.Predmet.ProtuStrankaListNazivFormated>
    <izvorni_sadrzaj>
      <item>GAŠPAR j.d.o.o.</item>
    </izvorni_sadrzaj>
    <derivirana_varijabla naziv="DomainObject.Predmet.ProtuStrankaListNazivFormated_1">
      <item>GAŠPAR j.d.o.o.</item>
    </derivirana_varijabla>
  </DomainObject.Predmet.ProtuStrankaListNazivFormated>
  <DomainObject.Predmet.ProtuStrankaListNazivFormatedOIB>
    <izvorni_sadrzaj>
      <item>GAŠPAR j.d.o.o., OIB 54258628002</item>
    </izvorni_sadrzaj>
    <derivirana_varijabla naziv="DomainObject.Predmet.ProtuStrankaListNazivFormatedOIB_1">
      <item>GAŠPAR j.d.o.o., OIB 54258628002</item>
    </derivirana_varijabla>
  </DomainObject.Predmet.ProtuStrankaListNazivFormatedOIB>
  <DomainObject.Predmet.OstaliListFormated>
    <izvorni_sadrzaj>
      <item>Danijel Jurčević punomoćnik sudionika u postupku GAŠPAR j.d.o.o.</item>
    </izvorni_sadrzaj>
    <derivirana_varijabla naziv="DomainObject.Predmet.OstaliListFormated_1">
      <item>Danijel Jurčević punomoćnik sudionika u postupku GAŠPAR j.d.o.o.</item>
    </derivirana_varijabla>
  </DomainObject.Predmet.OstaliListFormated>
  <DomainObject.Predmet.OstaliListFormatedOIB>
    <izvorni_sadrzaj>
      <item>Danijel Jurčević, OIB 90825455197 punomoćnik sudionika u postupku GAŠPAR j.d.o.o.</item>
    </izvorni_sadrzaj>
    <derivirana_varijabla naziv="DomainObject.Predmet.OstaliListFormatedOIB_1">
      <item>Danijel Jurčević, OIB 90825455197 punomoćnik sudionika u postupku GAŠPAR j.d.o.o.</item>
    </derivirana_varijabla>
  </DomainObject.Predmet.OstaliListFormatedOIB>
  <DomainObject.Predmet.OstaliListFormatedWithAdress>
    <izvorni_sadrzaj>
      <item>Danijel Jurčević, Donji Jugi 5, 51216 Viškovo punomoćnik sudionika u postupku GAŠPAR j.d.o.o.</item>
    </izvorni_sadrzaj>
    <derivirana_varijabla naziv="DomainObject.Predmet.OstaliListFormatedWithAdress_1">
      <item>Danijel Jurčević, Donji Jugi 5, 51216 Viškovo punomoćnik sudionika u postupku GAŠPAR j.d.o.o.</item>
    </derivirana_varijabla>
  </DomainObject.Predmet.OstaliListFormatedWithAdress>
  <DomainObject.Predmet.OstaliListFormatedWithAdressOIB>
    <izvorni_sadrzaj>
      <item>Danijel Jurčević, OIB 90825455197, Donji Jugi 5, 51216 Viškovo punomoćnik sudionika u postupku GAŠPAR j.d.o.o.</item>
    </izvorni_sadrzaj>
    <derivirana_varijabla naziv="DomainObject.Predmet.OstaliListFormatedWithAdressOIB_1">
      <item>Danijel Jurčević, OIB 90825455197, Donji Jugi 5, 51216 Viškovo punomoćnik sudionika u postupku GAŠPAR j.d.o.o.</item>
    </derivirana_varijabla>
  </DomainObject.Predmet.OstaliListFormatedWithAdressOIB>
  <DomainObject.Predmet.OstaliListNazivFormated>
    <izvorni_sadrzaj>
      <item>Danijel Jurčević</item>
    </izvorni_sadrzaj>
    <derivirana_varijabla naziv="DomainObject.Predmet.OstaliListNazivFormated_1">
      <item>Danijel Jurčević</item>
    </derivirana_varijabla>
  </DomainObject.Predmet.OstaliListNazivFormated>
  <DomainObject.Predmet.OstaliListNazivFormatedOIB>
    <izvorni_sadrzaj>
      <item>Danijel Jurčević, OIB 90825455197</item>
    </izvorni_sadrzaj>
    <derivirana_varijabla naziv="DomainObject.Predmet.OstaliListNazivFormatedOIB_1">
      <item>Danijel Jurčević, OIB 90825455197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St-124/2017-7</izvorni_sadrzaj>
    <derivirana_varijabla naziv="DomainObject.PoslovniBrojDokumenta_1">St-124/2017-7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GAŠPAR j.d.o.o.</izvorni_sadrzaj>
    <derivirana_varijabla naziv="DomainObject.Predmet.ProtustrankaIDrugi_1">GAŠPAR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GAŠPAR j.d.o.o., OIB 54258628002, Androv Breg 4, 51000 Rijeka</izvorni_sadrzaj>
    <derivirana_varijabla naziv="DomainObject.Predmet.ProtustrankaIDrugiAdressOIB_1">GAŠPAR j.d.o.o., OIB 54258628002, Androv Breg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GAŠPAR j.d.o.o.</item>
      <item>Danijel Jurčević</item>
    </izvorni_sadrzaj>
    <derivirana_varijabla naziv="DomainObject.Predmet.SudioniciListNaziv_1">
      <item>FINA  Rijeka</item>
      <item>GAŠPAR j.d.o.o.</item>
      <item>Danijel Jurčević</item>
    </derivirana_varijabla>
  </DomainObject.Predmet.SudioniciListNaziv>
  <DomainObject.Predmet.SudioniciListAdressOIB>
    <izvorni_sadrzaj>
      <item>FINA  Rijeka, OIB 85821130368, Frana Kurelca 8,51000 Rijeka</item>
      <item>GAŠPAR j.d.o.o., OIB 54258628002, Androv Breg 4,51000 Rijeka</item>
      <item>Danijel Jurčević, OIB 90825455197, Donji Jugi 5,51216 Viškovo</item>
    </izvorni_sadrzaj>
    <derivirana_varijabla naziv="DomainObject.Predmet.SudioniciListAdressOIB_1">
      <item>FINA  Rijeka, OIB 85821130368, Frana Kurelca 8,51000 Rijeka</item>
      <item>GAŠPAR j.d.o.o., OIB 54258628002, Androv Breg 4,51000 Rijeka</item>
      <item>Danijel Jurčević, OIB 90825455197, Donji Jugi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54258628002</item>
      <item>, OIB 90825455197</item>
    </izvorni_sadrzaj>
    <derivirana_varijabla naziv="DomainObject.Predmet.SudioniciListNazivOIB_1">
      <item>, OIB 85821130368</item>
      <item>, OIB 54258628002</item>
      <item>, OIB 90825455197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EB012-BE40-4970-81D4-983A7666D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307</properties:Words>
  <properties:Characters>1625</properties:Characters>
  <properties:Lines>66</properties:Lines>
  <properties:Paragraphs>28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2017-05-12T11:58:00Z</dcterms:created>
  <dc:creator>Korisnik</dc:creator>
  <cp:lastModifiedBy>Tanja Fidel</cp:lastModifiedBy>
  <cp:lastPrinted>2016-06-16T08:50:00Z</cp:lastPrinted>
  <dcterms:modified xmlns:xsi="http://www.w3.org/2001/XMLSchema-instance" xsi:type="dcterms:W3CDTF">2017-05-25T08:36:00Z</dcterms:modified>
  <cp:revision>14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St-124/2017-7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