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e3ce9" w14:paraId="c0e3ce9" w:rsidRDefault="007E5F0D" w:rsidP="007E5F0D" w:rsidR="007E5F0D">
      <w:pPr>
        <w:jc w:val="both"/>
        <w15:collapsed w:val="false"/>
        <w:rPr>
          <w:rFonts w:eastAsia="MS Mincho"/>
        </w:rPr>
      </w:pPr>
      <w:bookmarkStart w:name="_GoBack" w:id="0"/>
      <w:bookmarkEnd w:id="0"/>
    </w:p>
    <w:p w:rsidRDefault="007E5F0D" w:rsidP="007E5F0D" w:rsidR="007E5F0D" w:rsidRPr="00AE3F9A">
      <w:pPr>
        <w:spacing w:lineRule="auto" w:line="276" w:after="200"/>
        <w:ind w:firstLine="708"/>
        <w:jc w:val="both"/>
        <w:rPr>
          <w:bCs/>
        </w:rPr>
      </w:pPr>
      <w:r>
        <w:rPr>
          <w:noProof/>
        </w:rPr>
        <w:t xml:space="preserve">     </w:t>
      </w:r>
      <w:r>
        <w:rPr>
          <w:noProof/>
        </w:rPr>
        <w:drawing>
          <wp:inline distR="0" distL="0" distB="0" distT="0">
            <wp:extent cy="647700" cx="52578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E5F0D" w:rsidP="007E5F0D" w:rsidR="007E5F0D" w:rsidRPr="00920ED0">
      <w:pPr>
        <w:jc w:val="both"/>
        <w:rPr>
          <w:bCs/>
        </w:rPr>
      </w:pPr>
      <w:r>
        <w:rPr>
          <w:rFonts w:eastAsia="MS Mincho"/>
          <w:bCs/>
        </w:rPr>
        <w:t xml:space="preserve">  </w:t>
      </w:r>
      <w:r w:rsidRPr="00920ED0">
        <w:rPr>
          <w:rFonts w:eastAsia="MS Mincho"/>
          <w:bCs/>
        </w:rPr>
        <w:t>REPUBLIKA HRVATSKA</w:t>
      </w:r>
    </w:p>
    <w:p w:rsidRDefault="007E5F0D" w:rsidP="007E5F0D" w:rsidR="007E5F0D" w:rsidRPr="00920ED0">
      <w:pPr>
        <w:jc w:val="both"/>
        <w:rPr>
          <w:bCs/>
        </w:rPr>
      </w:pPr>
      <w:r w:rsidRPr="00920ED0">
        <w:rPr>
          <w:rFonts w:eastAsia="MS Mincho"/>
          <w:bCs/>
        </w:rPr>
        <w:t>TRGOVAČKI SUD U RIJECI</w:t>
      </w:r>
    </w:p>
    <w:p w:rsidRDefault="007E5F0D" w:rsidP="007E5F0D" w:rsidR="007E5F0D" w:rsidRPr="00920ED0">
      <w:pPr>
        <w:jc w:val="both"/>
        <w:rPr>
          <w:bCs/>
        </w:rPr>
      </w:pPr>
      <w:r w:rsidRPr="00920ED0">
        <w:rPr>
          <w:rFonts w:eastAsia="MS Mincho"/>
          <w:bCs/>
        </w:rPr>
        <w:t xml:space="preserve">      Rijeka, Zadarska 1 i 3</w:t>
      </w:r>
    </w:p>
    <w:p w:rsidRDefault="007E5F0D" w:rsidP="007E5F0D" w:rsidR="007E5F0D" w:rsidRPr="00920ED0">
      <w:pPr>
        <w:ind w:hanging="2880" w:left="2880"/>
        <w:jc w:val="center"/>
      </w:pPr>
    </w:p>
    <w:p w:rsidRDefault="007E5F0D" w:rsidP="007E5F0D" w:rsidR="007E5F0D" w:rsidRPr="00BE5058">
      <w:pPr>
        <w:jc w:val="both"/>
        <w:rPr>
          <w:rFonts w:eastAsia="MS Mincho"/>
        </w:rPr>
      </w:pPr>
    </w:p>
    <w:p w:rsidRDefault="0091163D" w:rsidP="00143BD5" w:rsidR="0091163D">
      <w:pPr>
        <w:jc w:val="both"/>
        <w:rPr>
          <w:rFonts w:eastAsia="MS Mincho"/>
        </w:rPr>
      </w:pPr>
    </w:p>
    <w:p w:rsidRDefault="00306FA7" w:rsidP="00143BD5" w:rsidR="00470AD6" w:rsidRPr="00923AFD">
      <w:pPr>
        <w:jc w:val="both"/>
        <w:rPr>
          <w:rFonts w:eastAsia="MS Mincho"/>
        </w:rPr>
      </w:pPr>
      <w:r w:rsidRPr="00BE5058">
        <w:rPr>
          <w:rFonts w:eastAsia="MS Mincho"/>
        </w:rPr>
        <w:tab/>
      </w:r>
      <w:r w:rsidR="00841C94" w:rsidRPr="0091163D">
        <w:rPr>
          <w:rFonts w:eastAsia="MS Mincho"/>
        </w:rPr>
        <w:t xml:space="preserve">Trgovački sud u Rijeci, po </w:t>
      </w:r>
      <w:proofErr w:type="spellStart"/>
      <w:r w:rsidR="00841C94" w:rsidRPr="0091163D">
        <w:rPr>
          <w:rFonts w:eastAsia="MS Mincho"/>
        </w:rPr>
        <w:t>Liljan</w:t>
      </w:r>
      <w:r w:rsidR="003E1330" w:rsidRPr="0091163D">
        <w:rPr>
          <w:rFonts w:eastAsia="MS Mincho"/>
        </w:rPr>
        <w:t>i</w:t>
      </w:r>
      <w:proofErr w:type="spellEnd"/>
      <w:r w:rsidR="00841C94" w:rsidRPr="0091163D">
        <w:rPr>
          <w:rFonts w:eastAsia="MS Mincho"/>
        </w:rPr>
        <w:t xml:space="preserve"> Ugrin, stečajno</w:t>
      </w:r>
      <w:r w:rsidR="003E1330" w:rsidRPr="0091163D">
        <w:rPr>
          <w:rFonts w:eastAsia="MS Mincho"/>
        </w:rPr>
        <w:t>m</w:t>
      </w:r>
      <w:r w:rsidR="00841C94" w:rsidRPr="0091163D">
        <w:rPr>
          <w:rFonts w:eastAsia="MS Mincho"/>
        </w:rPr>
        <w:t xml:space="preserve"> suc</w:t>
      </w:r>
      <w:r w:rsidR="003E1330" w:rsidRPr="0091163D">
        <w:rPr>
          <w:rFonts w:eastAsia="MS Mincho"/>
        </w:rPr>
        <w:t>u</w:t>
      </w:r>
      <w:r w:rsidR="00841C94" w:rsidRPr="0091163D">
        <w:rPr>
          <w:rFonts w:eastAsia="MS Mincho"/>
        </w:rPr>
        <w:t xml:space="preserve"> u predmetu provođenja stečajnog postupka nad </w:t>
      </w:r>
      <w:r w:rsidR="002A2C9D" w:rsidRPr="0091163D">
        <w:rPr>
          <w:rFonts w:eastAsia="MS Mincho"/>
        </w:rPr>
        <w:t xml:space="preserve">dužnikom </w:t>
      </w:r>
      <w:r w:rsidR="005A310C" w:rsidRPr="005A310C">
        <w:t xml:space="preserve">BRODOMATERIJAL d.d. u stečaju </w:t>
      </w:r>
      <w:proofErr w:type="spellStart"/>
      <w:r w:rsidR="005A310C" w:rsidRPr="005A310C">
        <w:t>Škrljevo</w:t>
      </w:r>
      <w:proofErr w:type="spellEnd"/>
      <w:r w:rsidR="005A310C" w:rsidRPr="005A310C">
        <w:t xml:space="preserve"> ( MBS 040002082 – OIB 32152751113 )</w:t>
      </w:r>
      <w:r w:rsidR="00A81F61" w:rsidRPr="0091163D">
        <w:rPr>
          <w:rFonts w:eastAsia="MS Mincho"/>
        </w:rPr>
        <w:t xml:space="preserve"> </w:t>
      </w:r>
      <w:r w:rsidR="00E2796D" w:rsidRPr="0091163D">
        <w:rPr>
          <w:rFonts w:eastAsia="MS Mincho"/>
        </w:rPr>
        <w:t xml:space="preserve">dana </w:t>
      </w:r>
      <w:r w:rsidR="00C57383">
        <w:t xml:space="preserve">17. veljače </w:t>
      </w:r>
      <w:r w:rsidR="00864A52">
        <w:t>20</w:t>
      </w:r>
      <w:r w:rsidR="00EC4949" w:rsidRPr="0091163D">
        <w:t>1</w:t>
      </w:r>
      <w:r w:rsidR="00C57383">
        <w:t>7</w:t>
      </w:r>
      <w:r w:rsidR="00EC4949" w:rsidRPr="0091163D">
        <w:t>.</w:t>
      </w:r>
      <w:r w:rsidR="00143BD5" w:rsidRPr="0091163D">
        <w:rPr>
          <w:rFonts w:eastAsia="MS Mincho"/>
        </w:rPr>
        <w:t xml:space="preserve"> </w:t>
      </w:r>
      <w:r w:rsidR="007E5F0D">
        <w:rPr>
          <w:rFonts w:eastAsia="MS Mincho"/>
        </w:rPr>
        <w:t xml:space="preserve"> </w:t>
      </w:r>
      <w:r w:rsidR="0091163D" w:rsidRPr="00923AFD">
        <w:t>donio je slijedeći</w:t>
      </w:r>
    </w:p>
    <w:p w:rsidRDefault="00D954AA" w:rsidP="00560F4A" w:rsidR="00D954AA" w:rsidRPr="00923AFD">
      <w:pPr>
        <w:jc w:val="both"/>
        <w:rPr>
          <w:rFonts w:eastAsia="MS Mincho"/>
        </w:rPr>
      </w:pPr>
    </w:p>
    <w:p w:rsidRDefault="007E5F0D" w:rsidP="00560F4A" w:rsidR="007E5F0D" w:rsidRPr="00923AFD">
      <w:pPr>
        <w:jc w:val="center"/>
        <w:rPr>
          <w:rFonts w:eastAsia="MS Mincho"/>
        </w:rPr>
      </w:pPr>
    </w:p>
    <w:p w:rsidRDefault="0091163D" w:rsidP="00560F4A" w:rsidR="00560F4A" w:rsidRPr="00923AFD">
      <w:pPr>
        <w:jc w:val="center"/>
        <w:rPr>
          <w:rFonts w:eastAsia="MS Mincho"/>
        </w:rPr>
      </w:pPr>
      <w:r w:rsidRPr="00923AFD">
        <w:rPr>
          <w:rFonts w:eastAsia="MS Mincho"/>
        </w:rPr>
        <w:t>Z A K L J U Č A K</w:t>
      </w:r>
    </w:p>
    <w:p w:rsidRDefault="0091163D" w:rsidP="00560F4A" w:rsidR="0091163D">
      <w:pPr>
        <w:jc w:val="center"/>
        <w:rPr>
          <w:rFonts w:eastAsia="MS Mincho"/>
        </w:rPr>
      </w:pPr>
    </w:p>
    <w:p w:rsidRDefault="009552AF" w:rsidP="00560F4A" w:rsidR="009552AF" w:rsidRPr="00923AFD">
      <w:pPr>
        <w:jc w:val="center"/>
        <w:rPr>
          <w:rFonts w:eastAsia="MS Mincho"/>
        </w:rPr>
      </w:pPr>
    </w:p>
    <w:p w:rsidRDefault="00AF30F0" w:rsidP="00F0400C" w:rsidR="00F0400C">
      <w:pPr>
        <w:ind w:firstLine="720"/>
        <w:jc w:val="both"/>
        <w:rPr>
          <w:bCs/>
          <w:color w:val="000000"/>
        </w:rPr>
      </w:pPr>
      <w:r w:rsidRPr="00BD385A">
        <w:t xml:space="preserve">Ročište za razdiobu </w:t>
      </w:r>
      <w:proofErr w:type="spellStart"/>
      <w:r w:rsidRPr="00BD385A">
        <w:t>kupovnine</w:t>
      </w:r>
      <w:proofErr w:type="spellEnd"/>
      <w:r w:rsidRPr="00BD385A">
        <w:t xml:space="preserve"> postignute sudskom prodajom nekretnin</w:t>
      </w:r>
      <w:r w:rsidR="005A310C">
        <w:t>a</w:t>
      </w:r>
      <w:r w:rsidRPr="00BD385A">
        <w:t xml:space="preserve"> stečajnog dužnika upisan</w:t>
      </w:r>
      <w:r w:rsidR="005A310C">
        <w:t xml:space="preserve">ih </w:t>
      </w:r>
      <w:r w:rsidR="00C57383" w:rsidRPr="00C57383">
        <w:t>u zemljišnim knjigama</w:t>
      </w:r>
      <w:r w:rsidR="00C57383">
        <w:t xml:space="preserve"> </w:t>
      </w:r>
      <w:r w:rsidR="00C57383" w:rsidRPr="00C57383">
        <w:t xml:space="preserve">Općinskog suda u Rijeci  Zemljišnoknjižni odjel Rijeka u z.k.ul. 1933 K.O. </w:t>
      </w:r>
      <w:proofErr w:type="spellStart"/>
      <w:r w:rsidR="00C57383" w:rsidRPr="00C57383">
        <w:t>Kukuljanovo</w:t>
      </w:r>
      <w:proofErr w:type="spellEnd"/>
      <w:r w:rsidR="00C57383" w:rsidRPr="00C57383">
        <w:t xml:space="preserve"> na </w:t>
      </w:r>
      <w:proofErr w:type="spellStart"/>
      <w:r w:rsidR="00C57383" w:rsidRPr="00C57383">
        <w:t>k.č</w:t>
      </w:r>
      <w:proofErr w:type="spellEnd"/>
      <w:r w:rsidR="00C57383" w:rsidRPr="00C57383">
        <w:t>. 1193/2</w:t>
      </w:r>
      <w:r w:rsidR="005F1E20" w:rsidRPr="005F1E20">
        <w:t xml:space="preserve"> </w:t>
      </w:r>
      <w:r w:rsidR="005A310C" w:rsidRPr="005A310C">
        <w:t>u iznosu od 3</w:t>
      </w:r>
      <w:r w:rsidR="005F1E20">
        <w:t>.</w:t>
      </w:r>
      <w:r w:rsidR="005A310C" w:rsidRPr="005A310C">
        <w:t>10</w:t>
      </w:r>
      <w:r w:rsidR="005F1E20">
        <w:t>0</w:t>
      </w:r>
      <w:r w:rsidR="005A310C" w:rsidRPr="005A310C">
        <w:t>.000,00 kn</w:t>
      </w:r>
      <w:r w:rsidR="00793B47">
        <w:t xml:space="preserve"> </w:t>
      </w:r>
      <w:r w:rsidR="00F0400C" w:rsidRPr="00F0400C">
        <w:rPr>
          <w:bCs/>
          <w:color w:val="000000"/>
        </w:rPr>
        <w:t xml:space="preserve">određuje se za dan </w:t>
      </w:r>
    </w:p>
    <w:p w:rsidRDefault="00F0400C" w:rsidP="00F0400C" w:rsidR="00F0400C">
      <w:pPr>
        <w:jc w:val="both"/>
        <w:rPr>
          <w:bCs/>
          <w:color w:val="000000"/>
        </w:rPr>
      </w:pPr>
    </w:p>
    <w:p w:rsidRDefault="00C57383" w:rsidP="00F0400C" w:rsidR="00F0400C" w:rsidRPr="00F0400C">
      <w:pPr>
        <w:jc w:val="center"/>
        <w:rPr>
          <w:bCs/>
          <w:color w:val="000000"/>
        </w:rPr>
      </w:pPr>
      <w:r>
        <w:rPr>
          <w:bCs/>
          <w:color w:val="000000"/>
        </w:rPr>
        <w:t>5</w:t>
      </w:r>
      <w:r w:rsidR="007E5F0D">
        <w:rPr>
          <w:bCs/>
          <w:color w:val="000000"/>
        </w:rPr>
        <w:t xml:space="preserve">.  </w:t>
      </w:r>
      <w:r>
        <w:rPr>
          <w:bCs/>
          <w:color w:val="000000"/>
        </w:rPr>
        <w:t xml:space="preserve">travnja </w:t>
      </w:r>
      <w:r w:rsidR="00F0400C">
        <w:rPr>
          <w:bCs/>
          <w:color w:val="000000"/>
        </w:rPr>
        <w:t>201</w:t>
      </w:r>
      <w:r>
        <w:rPr>
          <w:bCs/>
          <w:color w:val="000000"/>
        </w:rPr>
        <w:t>7</w:t>
      </w:r>
      <w:r w:rsidR="00F0400C">
        <w:rPr>
          <w:bCs/>
          <w:color w:val="000000"/>
        </w:rPr>
        <w:t xml:space="preserve">. </w:t>
      </w:r>
      <w:r w:rsidR="007E5F0D">
        <w:rPr>
          <w:bCs/>
          <w:color w:val="000000"/>
        </w:rPr>
        <w:t xml:space="preserve">u </w:t>
      </w:r>
      <w:r w:rsidR="005F1E20">
        <w:rPr>
          <w:bCs/>
          <w:color w:val="000000"/>
        </w:rPr>
        <w:t>10,</w:t>
      </w:r>
      <w:r w:rsidR="005A310C">
        <w:rPr>
          <w:bCs/>
          <w:color w:val="000000"/>
        </w:rPr>
        <w:t>0</w:t>
      </w:r>
      <w:r w:rsidR="00D02B48">
        <w:rPr>
          <w:bCs/>
          <w:color w:val="000000"/>
        </w:rPr>
        <w:t xml:space="preserve">0 </w:t>
      </w:r>
      <w:r w:rsidR="00F0400C">
        <w:rPr>
          <w:bCs/>
          <w:color w:val="000000"/>
        </w:rPr>
        <w:t xml:space="preserve"> sati</w:t>
      </w:r>
    </w:p>
    <w:p w:rsidRDefault="00F0400C" w:rsidP="00F0400C" w:rsidR="00F0400C" w:rsidRPr="00F0400C">
      <w:pPr>
        <w:jc w:val="center"/>
        <w:rPr>
          <w:bCs/>
          <w:color w:val="000000"/>
        </w:rPr>
      </w:pPr>
      <w:r w:rsidRPr="00F0400C">
        <w:rPr>
          <w:bCs/>
          <w:color w:val="000000"/>
        </w:rPr>
        <w:t>u prostorijama ovog suda, soba 111.</w:t>
      </w:r>
    </w:p>
    <w:p w:rsidRDefault="00F0400C" w:rsidP="00F0400C" w:rsidR="00F0400C" w:rsidRPr="00F0400C">
      <w:pPr>
        <w:jc w:val="both"/>
        <w:rPr>
          <w:bCs/>
          <w:color w:val="000000"/>
        </w:rPr>
      </w:pPr>
    </w:p>
    <w:p w:rsidRDefault="00F0400C" w:rsidP="00F0400C" w:rsidR="00F0400C" w:rsidRPr="00F0400C">
      <w:pPr>
        <w:jc w:val="both"/>
        <w:rPr>
          <w:bCs/>
          <w:color w:val="000000"/>
        </w:rPr>
      </w:pPr>
      <w:r w:rsidRPr="00F0400C">
        <w:rPr>
          <w:bCs/>
          <w:color w:val="000000"/>
        </w:rPr>
        <w:t xml:space="preserve">Na ročište se pozivaju stečajni  upravitelj i </w:t>
      </w:r>
      <w:proofErr w:type="spellStart"/>
      <w:r w:rsidRPr="00F0400C">
        <w:rPr>
          <w:bCs/>
          <w:color w:val="000000"/>
        </w:rPr>
        <w:t>razlučni</w:t>
      </w:r>
      <w:proofErr w:type="spellEnd"/>
      <w:r w:rsidRPr="00F0400C">
        <w:rPr>
          <w:bCs/>
          <w:color w:val="000000"/>
        </w:rPr>
        <w:t xml:space="preserve"> vjerovnik.</w:t>
      </w:r>
    </w:p>
    <w:p w:rsidRDefault="00F0400C" w:rsidP="00F0400C" w:rsidR="00F0400C" w:rsidRPr="00F0400C">
      <w:pPr>
        <w:jc w:val="both"/>
        <w:rPr>
          <w:bCs/>
          <w:color w:val="000000"/>
        </w:rPr>
      </w:pPr>
    </w:p>
    <w:p w:rsidRDefault="00F0400C" w:rsidP="00F0400C" w:rsidR="00F0400C" w:rsidRPr="00F0400C">
      <w:pPr>
        <w:jc w:val="both"/>
        <w:rPr>
          <w:bCs/>
          <w:color w:val="000000"/>
        </w:rPr>
      </w:pPr>
      <w:r w:rsidRPr="00F0400C">
        <w:rPr>
          <w:bCs/>
          <w:color w:val="000000"/>
        </w:rPr>
        <w:t>II.</w:t>
      </w:r>
      <w:r w:rsidRPr="00F0400C">
        <w:rPr>
          <w:bCs/>
          <w:color w:val="000000"/>
        </w:rPr>
        <w:tab/>
        <w:t>Ovaj zaključak objavit će se na mrežnoj stranici e-oglasne ploče suda.</w:t>
      </w:r>
    </w:p>
    <w:p w:rsidRDefault="00F0400C" w:rsidP="00F0400C" w:rsidR="00F0400C">
      <w:pPr>
        <w:jc w:val="both"/>
        <w:rPr>
          <w:bCs/>
          <w:color w:val="000000"/>
        </w:rPr>
      </w:pPr>
    </w:p>
    <w:p w:rsidRDefault="00C57383" w:rsidP="00F0400C" w:rsidR="00C57383" w:rsidRPr="00F0400C">
      <w:pPr>
        <w:jc w:val="both"/>
        <w:rPr>
          <w:bCs/>
          <w:color w:val="000000"/>
        </w:rPr>
      </w:pPr>
    </w:p>
    <w:p w:rsidRDefault="00F0400C" w:rsidP="00F0400C" w:rsidR="00F0400C" w:rsidRPr="00F0400C">
      <w:pPr>
        <w:jc w:val="center"/>
        <w:rPr>
          <w:bCs/>
          <w:color w:val="000000"/>
        </w:rPr>
      </w:pPr>
      <w:r w:rsidRPr="00F0400C">
        <w:rPr>
          <w:bCs/>
          <w:color w:val="000000"/>
        </w:rPr>
        <w:t xml:space="preserve">Dana, </w:t>
      </w:r>
      <w:r w:rsidR="00C57383">
        <w:t>17. veljače 20</w:t>
      </w:r>
      <w:r w:rsidR="00C57383" w:rsidRPr="0091163D">
        <w:t>1</w:t>
      </w:r>
      <w:r w:rsidR="00C57383">
        <w:t>7</w:t>
      </w:r>
      <w:r w:rsidRPr="00F0400C">
        <w:rPr>
          <w:bCs/>
          <w:color w:val="000000"/>
        </w:rPr>
        <w:t>.</w:t>
      </w:r>
    </w:p>
    <w:p w:rsidRDefault="00F0400C" w:rsidP="00F0400C" w:rsidR="00F0400C" w:rsidRPr="00F0400C">
      <w:pPr>
        <w:jc w:val="both"/>
        <w:rPr>
          <w:bCs/>
          <w:color w:val="000000"/>
        </w:rPr>
      </w:pPr>
      <w:r w:rsidRPr="00F0400C">
        <w:rPr>
          <w:bCs/>
          <w:color w:val="000000"/>
        </w:rPr>
        <w:tab/>
      </w:r>
      <w:r w:rsidRPr="00F0400C">
        <w:rPr>
          <w:bCs/>
          <w:color w:val="000000"/>
        </w:rPr>
        <w:tab/>
      </w:r>
      <w:r w:rsidRPr="00F0400C">
        <w:rPr>
          <w:bCs/>
          <w:color w:val="000000"/>
        </w:rPr>
        <w:tab/>
      </w:r>
    </w:p>
    <w:p w:rsidRDefault="00F0400C" w:rsidP="00F0400C" w:rsidR="00F0400C" w:rsidRPr="00F0400C">
      <w:pPr>
        <w:ind w:left="7080"/>
        <w:jc w:val="both"/>
        <w:rPr>
          <w:bCs/>
          <w:color w:val="000000"/>
        </w:rPr>
      </w:pPr>
      <w:r w:rsidRPr="00F0400C">
        <w:rPr>
          <w:bCs/>
          <w:color w:val="000000"/>
        </w:rPr>
        <w:t xml:space="preserve">Stečajni sudac </w:t>
      </w:r>
    </w:p>
    <w:p w:rsidRDefault="00F0400C" w:rsidP="00F0400C" w:rsidR="00F0400C" w:rsidRPr="00F0400C">
      <w:pPr>
        <w:ind w:left="7080"/>
        <w:jc w:val="both"/>
        <w:rPr>
          <w:bCs/>
          <w:color w:val="000000"/>
        </w:rPr>
      </w:pPr>
    </w:p>
    <w:p w:rsidRDefault="00F0400C" w:rsidP="00F0400C" w:rsidR="00F0400C" w:rsidRPr="00F0400C">
      <w:pPr>
        <w:ind w:left="7080"/>
        <w:jc w:val="both"/>
        <w:rPr>
          <w:bCs/>
          <w:color w:val="000000"/>
        </w:rPr>
      </w:pPr>
      <w:r w:rsidRPr="00F0400C">
        <w:rPr>
          <w:bCs/>
          <w:color w:val="000000"/>
        </w:rPr>
        <w:t>Liljana Ugrin</w:t>
      </w:r>
    </w:p>
    <w:p w:rsidRDefault="00F0400C" w:rsidP="00F0400C" w:rsidR="00F0400C" w:rsidRPr="00F0400C">
      <w:pPr>
        <w:ind w:left="7080"/>
        <w:jc w:val="both"/>
        <w:rPr>
          <w:bCs/>
          <w:color w:val="000000"/>
        </w:rPr>
      </w:pPr>
    </w:p>
    <w:p w:rsidRDefault="00F0400C" w:rsidP="00F0400C" w:rsidR="00F0400C" w:rsidRPr="00F0400C">
      <w:pPr>
        <w:jc w:val="both"/>
        <w:rPr>
          <w:bCs/>
          <w:color w:val="000000"/>
        </w:rPr>
      </w:pPr>
    </w:p>
    <w:p w:rsidRDefault="00D02B48" w:rsidP="00F0400C" w:rsidR="00D02B48">
      <w:pPr>
        <w:jc w:val="both"/>
        <w:rPr>
          <w:bCs/>
          <w:color w:val="000000"/>
        </w:rPr>
      </w:pPr>
    </w:p>
    <w:p w:rsidRDefault="00F0400C" w:rsidP="00F0400C" w:rsidR="00F0400C" w:rsidRPr="00F0400C">
      <w:pPr>
        <w:jc w:val="both"/>
        <w:rPr>
          <w:bCs/>
          <w:color w:val="000000"/>
        </w:rPr>
      </w:pPr>
      <w:r w:rsidRPr="00F0400C">
        <w:rPr>
          <w:bCs/>
          <w:color w:val="000000"/>
        </w:rPr>
        <w:t xml:space="preserve">UPUTA O PRAVNOM LIJEKU </w:t>
      </w:r>
    </w:p>
    <w:p w:rsidRDefault="00F0400C" w:rsidP="00F0400C" w:rsidR="00F0400C" w:rsidRPr="00F0400C">
      <w:pPr>
        <w:jc w:val="both"/>
        <w:rPr>
          <w:bCs/>
          <w:color w:val="000000"/>
        </w:rPr>
      </w:pPr>
      <w:r w:rsidRPr="00F0400C">
        <w:rPr>
          <w:bCs/>
          <w:color w:val="000000"/>
        </w:rPr>
        <w:t>Protiv ovog zaključka nije dopušten pravni lijek ( članak  11.  stavak 9. SZ ).</w:t>
      </w:r>
    </w:p>
    <w:p w:rsidRDefault="00F0400C" w:rsidP="00F0400C" w:rsidR="00F0400C" w:rsidRPr="00F0400C">
      <w:pPr>
        <w:jc w:val="both"/>
        <w:rPr>
          <w:bCs/>
          <w:color w:val="000000"/>
        </w:rPr>
      </w:pPr>
    </w:p>
    <w:p w:rsidRDefault="00F0400C" w:rsidP="00F0400C" w:rsidR="00F0400C" w:rsidRPr="00F0400C">
      <w:pPr>
        <w:jc w:val="both"/>
        <w:rPr>
          <w:bCs/>
          <w:color w:val="000000"/>
        </w:rPr>
      </w:pPr>
    </w:p>
    <w:p w:rsidRDefault="00F0400C" w:rsidP="00F0400C" w:rsidR="00F0400C" w:rsidRPr="00F0400C">
      <w:pPr>
        <w:jc w:val="both"/>
        <w:rPr>
          <w:bCs/>
          <w:color w:val="000000"/>
        </w:rPr>
      </w:pPr>
    </w:p>
    <w:p w:rsidRDefault="00F0400C" w:rsidP="00F0400C" w:rsidR="00F0400C" w:rsidRPr="00F0400C">
      <w:pPr>
        <w:jc w:val="both"/>
        <w:rPr>
          <w:bCs/>
          <w:color w:val="000000"/>
        </w:rPr>
      </w:pPr>
    </w:p>
    <w:p w:rsidRDefault="00F0400C" w:rsidP="00F0400C" w:rsidR="00F0400C" w:rsidRPr="00F0400C">
      <w:pPr>
        <w:jc w:val="both"/>
        <w:rPr>
          <w:bCs/>
          <w:color w:val="000000"/>
        </w:rPr>
      </w:pPr>
    </w:p>
    <w:p w:rsidRDefault="00F0400C" w:rsidP="00F0400C" w:rsidR="00F0400C" w:rsidRPr="00F0400C">
      <w:pPr>
        <w:jc w:val="both"/>
        <w:rPr>
          <w:bCs/>
          <w:color w:val="000000"/>
        </w:rPr>
      </w:pPr>
    </w:p>
    <w:p w:rsidRDefault="00F0400C" w:rsidP="00F0400C" w:rsidR="00F0400C" w:rsidRPr="00F0400C">
      <w:pPr>
        <w:jc w:val="both"/>
        <w:rPr>
          <w:bCs/>
          <w:color w:val="000000"/>
        </w:rPr>
      </w:pPr>
    </w:p>
    <w:p w:rsidRDefault="00F0400C" w:rsidP="00F0400C" w:rsidR="00F0400C" w:rsidRPr="00F0400C">
      <w:pPr>
        <w:jc w:val="both"/>
        <w:rPr>
          <w:bCs/>
          <w:color w:val="000000"/>
        </w:rPr>
      </w:pPr>
      <w:r w:rsidRPr="00F0400C">
        <w:rPr>
          <w:bCs/>
          <w:color w:val="000000"/>
        </w:rPr>
        <w:t>DNA</w:t>
      </w:r>
    </w:p>
    <w:p w:rsidRDefault="00F0400C" w:rsidP="00F0400C" w:rsidR="00F0400C" w:rsidRPr="00F0400C">
      <w:pPr>
        <w:jc w:val="both"/>
        <w:rPr>
          <w:bCs/>
          <w:color w:val="000000"/>
        </w:rPr>
      </w:pPr>
    </w:p>
    <w:p w:rsidRDefault="00F0400C" w:rsidP="00F0400C" w:rsidR="00F0400C" w:rsidRPr="00F0400C">
      <w:pPr>
        <w:jc w:val="both"/>
        <w:rPr>
          <w:bCs/>
          <w:color w:val="000000"/>
        </w:rPr>
      </w:pPr>
      <w:r w:rsidRPr="00F0400C">
        <w:rPr>
          <w:bCs/>
          <w:color w:val="000000"/>
        </w:rPr>
        <w:t>Zaključak dostaviti</w:t>
      </w:r>
    </w:p>
    <w:p w:rsidRDefault="00F0400C" w:rsidP="00F0400C" w:rsidR="00F0400C" w:rsidRPr="00F0400C">
      <w:pPr>
        <w:numPr>
          <w:ilvl w:val="0"/>
          <w:numId w:val="42"/>
        </w:numPr>
        <w:jc w:val="both"/>
        <w:rPr>
          <w:bCs/>
          <w:color w:val="000000"/>
        </w:rPr>
      </w:pPr>
      <w:r w:rsidRPr="00F0400C">
        <w:rPr>
          <w:bCs/>
          <w:color w:val="000000"/>
        </w:rPr>
        <w:t xml:space="preserve">stečajnom upravitelju </w:t>
      </w:r>
    </w:p>
    <w:p w:rsidRDefault="00F0400C" w:rsidP="005A310C" w:rsidR="005A310C">
      <w:pPr>
        <w:numPr>
          <w:ilvl w:val="0"/>
          <w:numId w:val="42"/>
        </w:numPr>
        <w:jc w:val="both"/>
        <w:rPr>
          <w:bCs/>
          <w:color w:val="000000"/>
        </w:rPr>
      </w:pPr>
      <w:proofErr w:type="spellStart"/>
      <w:r w:rsidRPr="005A310C">
        <w:rPr>
          <w:bCs/>
          <w:color w:val="000000"/>
        </w:rPr>
        <w:t>razlučnom</w:t>
      </w:r>
      <w:proofErr w:type="spellEnd"/>
      <w:r w:rsidRPr="005A310C">
        <w:rPr>
          <w:bCs/>
          <w:color w:val="000000"/>
        </w:rPr>
        <w:t xml:space="preserve"> vjerovniku </w:t>
      </w:r>
      <w:r w:rsidR="005A310C" w:rsidRPr="005A310C">
        <w:rPr>
          <w:bCs/>
          <w:color w:val="000000"/>
        </w:rPr>
        <w:t xml:space="preserve">Zagrebačka banka d.d. Zagreb </w:t>
      </w:r>
    </w:p>
    <w:p w:rsidRDefault="005A310C" w:rsidP="005A310C" w:rsidR="00F0400C" w:rsidRPr="005A310C">
      <w:pPr>
        <w:jc w:val="both"/>
        <w:rPr>
          <w:bCs/>
          <w:color w:val="000000"/>
        </w:rPr>
      </w:pPr>
      <w:r>
        <w:rPr>
          <w:bCs/>
          <w:color w:val="000000"/>
        </w:rPr>
        <w:t>Za</w:t>
      </w:r>
      <w:r w:rsidR="00F0400C" w:rsidRPr="005A310C">
        <w:rPr>
          <w:bCs/>
          <w:color w:val="000000"/>
        </w:rPr>
        <w:t>ključak objaviti na mrežnoj stranici e-oglasne ploče suda</w:t>
      </w:r>
    </w:p>
    <w:p w:rsidRDefault="00F0400C" w:rsidP="00F0400C" w:rsidR="00F0400C" w:rsidRPr="00F0400C">
      <w:pPr>
        <w:jc w:val="both"/>
        <w:rPr>
          <w:bCs/>
          <w:color w:val="000000"/>
        </w:rPr>
      </w:pPr>
    </w:p>
    <w:p w:rsidRDefault="00F0400C" w:rsidP="00F0400C" w:rsidR="00F0400C" w:rsidRPr="00F0400C">
      <w:pPr>
        <w:jc w:val="both"/>
        <w:rPr>
          <w:bCs/>
          <w:color w:val="000000"/>
        </w:rPr>
      </w:pPr>
      <w:r w:rsidRPr="00F0400C">
        <w:rPr>
          <w:bCs/>
          <w:color w:val="000000"/>
        </w:rPr>
        <w:t xml:space="preserve">U Rijeci, </w:t>
      </w:r>
      <w:r w:rsidR="00C57383">
        <w:t>17. veljače 20</w:t>
      </w:r>
      <w:r w:rsidR="00C57383" w:rsidRPr="0091163D">
        <w:t>1</w:t>
      </w:r>
      <w:r w:rsidR="00C57383">
        <w:t>7</w:t>
      </w:r>
      <w:r w:rsidRPr="00F0400C">
        <w:rPr>
          <w:bCs/>
          <w:color w:val="000000"/>
        </w:rPr>
        <w:t>.</w:t>
      </w:r>
    </w:p>
    <w:p w:rsidRDefault="00F0400C" w:rsidP="00F0400C" w:rsidR="00F0400C">
      <w:pPr>
        <w:jc w:val="both"/>
        <w:rPr>
          <w:bCs/>
          <w:color w:val="000000"/>
        </w:rPr>
      </w:pPr>
    </w:p>
    <w:p w:rsidRDefault="00F0400C" w:rsidP="00F0400C" w:rsidR="00F0400C">
      <w:pPr>
        <w:jc w:val="both"/>
        <w:rPr>
          <w:bCs/>
          <w:color w:val="000000"/>
        </w:rPr>
      </w:pPr>
    </w:p>
    <w:p w:rsidRDefault="00F0400C" w:rsidP="00F0400C" w:rsidR="00F0400C">
      <w:pPr>
        <w:jc w:val="both"/>
        <w:rPr>
          <w:bCs/>
          <w:color w:val="000000"/>
        </w:rPr>
      </w:pPr>
    </w:p>
    <w:p w:rsidRDefault="00AF30F0" w:rsidP="00AF30F0" w:rsidR="00AF30F0" w:rsidRPr="00BD385A">
      <w:pPr>
        <w:jc w:val="both"/>
      </w:pPr>
    </w:p>
    <w:sectPr w:rsidR="00AF30F0" w:rsidRPr="00BD385A">
      <w:headerReference w:type="default" r:id="rId11"/>
      <w:footerReference w:type="even" r:id="rId12"/>
      <w:footerReference w:type="default" r:id="rId13"/>
      <w:pgSz w:h="15840" w:w="12240"/>
      <w:pgMar w:gutter="0" w:footer="709" w:header="709" w:left="1797" w:bottom="1440" w:right="1797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7DE1" w:rsidR="00667DE1">
      <w:r>
        <w:separator/>
      </w:r>
    </w:p>
  </w:endnote>
  <w:endnote w:id="0" w:type="continuationSeparator">
    <w:p w:rsidRDefault="00667DE1" w:rsidR="00667D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R="006029A7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029A7" w:rsidR="006029A7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P="00560F4A" w:rsidR="006029A7">
    <w:pPr>
      <w:pStyle w:val="Podnoje"/>
      <w:framePr w:y="1" w:xAlign="right" w:vAnchor="text" w:hAnchor="margin" w:wrap="around"/>
      <w:rPr>
        <w:rStyle w:val="Brojstranice"/>
      </w:rPr>
    </w:pPr>
  </w:p>
  <w:p w:rsidRDefault="006029A7" w:rsidP="00560F4A" w:rsidR="006029A7" w:rsidRPr="00560F4A">
    <w:pPr>
      <w:pStyle w:val="Podnoje"/>
      <w:ind w:right="360"/>
      <w:jc w:val="center"/>
      <w:rPr>
        <w:rFonts w:cs="Arial" w:hAnsi="Arial" w:ascii="Arial"/>
      </w:rPr>
    </w:pPr>
    <w:r w:rsidRPr="00560F4A">
      <w:rPr>
        <w:rStyle w:val="Brojstranice"/>
        <w:rFonts w:cs="Arial" w:hAnsi="Arial" w:ascii="Arial"/>
      </w:rPr>
      <w:fldChar w:fldCharType="begin"/>
    </w:r>
    <w:r w:rsidRPr="00560F4A">
      <w:rPr>
        <w:rStyle w:val="Brojstranice"/>
        <w:rFonts w:cs="Arial" w:hAnsi="Arial" w:ascii="Arial"/>
      </w:rPr>
      <w:instrText xml:space="preserve"> PAGE </w:instrText>
    </w:r>
    <w:r w:rsidRPr="00560F4A">
      <w:rPr>
        <w:rStyle w:val="Brojstranice"/>
        <w:rFonts w:cs="Arial" w:hAnsi="Arial" w:ascii="Arial"/>
      </w:rPr>
      <w:fldChar w:fldCharType="separate"/>
    </w:r>
    <w:r w:rsidR="00345E4C">
      <w:rPr>
        <w:rStyle w:val="Brojstranice"/>
        <w:rFonts w:cs="Arial" w:hAnsi="Arial" w:ascii="Arial"/>
        <w:noProof/>
      </w:rPr>
      <w:t>2</w:t>
    </w:r>
    <w:r w:rsidRPr="00560F4A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7DE1" w:rsidR="00667DE1">
      <w:r>
        <w:separator/>
      </w:r>
    </w:p>
  </w:footnote>
  <w:footnote w:id="0" w:type="continuationSeparator">
    <w:p w:rsidRDefault="00667DE1" w:rsidR="00667DE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7383" w:rsidP="00C57383" w:rsidR="006029A7" w:rsidRPr="00C57383">
    <w:pPr>
      <w:pStyle w:val="Zaglavlje"/>
      <w:jc w:val="right"/>
      <w:rPr>
        <w:rFonts w:eastAsia="MS Mincho"/>
      </w:rPr>
    </w:pPr>
    <w:r w:rsidRPr="00C57383">
      <w:t>Poslovni broj  7 St-64/99-254</w:t>
    </w:r>
    <w:r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D3152E"/>
    <w:multiLevelType w:val="hybridMultilevel"/>
    <w:tmpl w:val="D6F646E2"/>
    <w:lvl w:tplc="8746EC6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71616BB"/>
    <w:multiLevelType w:val="multilevel"/>
    <w:tmpl w:val="6D6061CC"/>
    <w:lvl w:ilvl="0">
      <w:start w:val="1"/>
      <w:numFmt w:val="decimal"/>
      <w:lvlText w:val="%1."/>
      <w:lvlJc w:val="left"/>
      <w:pPr>
        <w:tabs>
          <w:tab w:pos="405" w:val="num"/>
        </w:tabs>
        <w:ind w:hanging="405" w:left="4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004" w:val="num"/>
        </w:tabs>
        <w:ind w:hanging="720" w:left="100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</w:rPr>
    </w:lvl>
  </w:abstractNum>
  <w:abstractNum w:abstractNumId="2">
    <w:nsid w:val="072551EB"/>
    <w:multiLevelType w:val="hybridMultilevel"/>
    <w:tmpl w:val="CC8812E0"/>
    <w:lvl w:tplc="AACE279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81E0EB6"/>
    <w:multiLevelType w:val="hybridMultilevel"/>
    <w:tmpl w:val="B294511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8C518E1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09024ACD"/>
    <w:multiLevelType w:val="multilevel"/>
    <w:tmpl w:val="CBE21AE4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6">
    <w:nsid w:val="1A6428B3"/>
    <w:multiLevelType w:val="hybridMultilevel"/>
    <w:tmpl w:val="34A403B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1572FEA"/>
    <w:multiLevelType w:val="hybridMultilevel"/>
    <w:tmpl w:val="E64A6BB4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56C6539"/>
    <w:multiLevelType w:val="hybridMultilevel"/>
    <w:tmpl w:val="34A403BC"/>
    <w:lvl w:tplc="09F43108" w:ilvl="0">
      <w:start w:val="1"/>
      <w:numFmt w:val="bullet"/>
      <w:lvlText w:val=""/>
      <w:lvlJc w:val="left"/>
      <w:pPr>
        <w:tabs>
          <w:tab w:pos="417" w:val="num"/>
        </w:tabs>
        <w:ind w:hanging="360" w:left="417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566667"/>
    <w:multiLevelType w:val="hybridMultilevel"/>
    <w:tmpl w:val="840AD776"/>
    <w:lvl w:tplc="FFFFFFF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FFFFFFFF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FFFFFFFF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FFFFFFFF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FFFFFFFF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FFFFFFFF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FFFFFFFF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A8F7B65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11">
    <w:nsid w:val="2F7A0A29"/>
    <w:multiLevelType w:val="hybridMultilevel"/>
    <w:tmpl w:val="34A403B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2FEF198B"/>
    <w:multiLevelType w:val="hybridMultilevel"/>
    <w:tmpl w:val="64D479A2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4C34E69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382F15B0"/>
    <w:multiLevelType w:val="singleLevel"/>
    <w:tmpl w:val="7E90BC3A"/>
    <w:lvl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</w:abstractNum>
  <w:abstractNum w:abstractNumId="15">
    <w:nsid w:val="38F7110A"/>
    <w:multiLevelType w:val="hybridMultilevel"/>
    <w:tmpl w:val="A12C8A2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CB82059"/>
    <w:multiLevelType w:val="hybridMultilevel"/>
    <w:tmpl w:val="1CF2E168"/>
    <w:lvl w:tplc="CBB4373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3DB345CB"/>
    <w:multiLevelType w:val="hybridMultilevel"/>
    <w:tmpl w:val="34A403BC"/>
    <w:lvl w:tplc="9C4C8CD0" w:ilvl="0">
      <w:start w:val="1"/>
      <w:numFmt w:val="bullet"/>
      <w:lvlText w:val=""/>
      <w:lvlJc w:val="left"/>
      <w:pPr>
        <w:tabs>
          <w:tab w:pos="360" w:val="num"/>
        </w:tabs>
        <w:ind w:hanging="284" w:left="284"/>
      </w:pPr>
      <w:rPr>
        <w:rFonts w:hAnsi="Symbol" w:ascii="Symbol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3DCB5723"/>
    <w:multiLevelType w:val="hybridMultilevel"/>
    <w:tmpl w:val="68760D86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420C1754"/>
    <w:multiLevelType w:val="hybridMultilevel"/>
    <w:tmpl w:val="0DC47602"/>
    <w:lvl w:tplc="6C78D71C" w:ilvl="0">
      <w:start w:val="1"/>
      <w:numFmt w:val="decimal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43363D25"/>
    <w:multiLevelType w:val="hybridMultilevel"/>
    <w:tmpl w:val="B988060E"/>
    <w:lvl w:tplc="9A368F4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45D7197E"/>
    <w:multiLevelType w:val="hybridMultilevel"/>
    <w:tmpl w:val="5D8C427A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491B6485"/>
    <w:multiLevelType w:val="multilevel"/>
    <w:tmpl w:val="42F2A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3240" w:val="num"/>
        </w:tabs>
        <w:ind w:hanging="1080" w:left="32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3960" w:val="num"/>
        </w:tabs>
        <w:ind w:hanging="1080" w:left="39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5040" w:val="num"/>
        </w:tabs>
        <w:ind w:hanging="1440" w:left="50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5760" w:val="num"/>
        </w:tabs>
        <w:ind w:hanging="1440" w:left="57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6840" w:val="num"/>
        </w:tabs>
        <w:ind w:hanging="1800" w:left="68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7920" w:val="num"/>
        </w:tabs>
        <w:ind w:hanging="2160" w:left="7920"/>
      </w:pPr>
      <w:rPr>
        <w:rFonts w:hint="default"/>
      </w:rPr>
    </w:lvl>
  </w:abstractNum>
  <w:abstractNum w:abstractNumId="23">
    <w:nsid w:val="49371767"/>
    <w:multiLevelType w:val="hybridMultilevel"/>
    <w:tmpl w:val="04685CCC"/>
    <w:lvl w:tplc="C29C4B24" w:ilvl="0">
      <w:start w:val="3"/>
      <w:numFmt w:val="bullet"/>
      <w:lvlText w:val="-"/>
      <w:lvlJc w:val="left"/>
      <w:pPr>
        <w:tabs>
          <w:tab w:pos="1080" w:val="num"/>
        </w:tabs>
        <w:ind w:hanging="720" w:left="1080"/>
      </w:pPr>
      <w:rPr>
        <w:rFonts w:cs="Arial" w:eastAsia="Times New Roman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4">
    <w:nsid w:val="4B2468F1"/>
    <w:multiLevelType w:val="hybridMultilevel"/>
    <w:tmpl w:val="A7DC0B9C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4C6C1AE2"/>
    <w:multiLevelType w:val="hybridMultilevel"/>
    <w:tmpl w:val="24CAA80E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4CE65400"/>
    <w:multiLevelType w:val="hybridMultilevel"/>
    <w:tmpl w:val="B92C3DD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4FB63C48"/>
    <w:multiLevelType w:val="hybridMultilevel"/>
    <w:tmpl w:val="886042CE"/>
    <w:lvl w:tplc="77347F3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8">
    <w:nsid w:val="50895AAC"/>
    <w:multiLevelType w:val="hybridMultilevel"/>
    <w:tmpl w:val="3788D7A0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51DB1197"/>
    <w:multiLevelType w:val="hybridMultilevel"/>
    <w:tmpl w:val="34A403BC"/>
    <w:lvl w:tplc="782C9A08" w:ilvl="0">
      <w:start w:val="1"/>
      <w:numFmt w:val="bullet"/>
      <w:lvlText w:val="-"/>
      <w:lvlJc w:val="left"/>
      <w:pPr>
        <w:tabs>
          <w:tab w:pos="417" w:val="num"/>
        </w:tabs>
        <w:ind w:firstLine="57" w:left="0"/>
      </w:pPr>
      <w:rPr>
        <w:rFonts w:cs="Times New Roman" w:hAnsi="Times New Roman" w:ascii="Times New Roman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0">
    <w:nsid w:val="578F6201"/>
    <w:multiLevelType w:val="hybridMultilevel"/>
    <w:tmpl w:val="1E7855A8"/>
    <w:lvl w:tplc="C2B2B21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1">
    <w:nsid w:val="598D4837"/>
    <w:multiLevelType w:val="hybridMultilevel"/>
    <w:tmpl w:val="AB36EA30"/>
    <w:lvl w:tplc="C9A8BDD2" w:ilvl="0">
      <w:start w:val="10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2">
    <w:nsid w:val="599D19CD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33">
    <w:nsid w:val="5E3E43EF"/>
    <w:multiLevelType w:val="hybridMultilevel"/>
    <w:tmpl w:val="B94AE902"/>
    <w:lvl w:tplc="3F2E3258" w:ilvl="0">
      <w:start w:val="10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5ED83E46"/>
    <w:multiLevelType w:val="hybridMultilevel"/>
    <w:tmpl w:val="66D2DBD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5">
    <w:nsid w:val="6039423F"/>
    <w:multiLevelType w:val="hybridMultilevel"/>
    <w:tmpl w:val="50D08A6E"/>
    <w:lvl w:tplc="AC5CCB8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6">
    <w:nsid w:val="61CA4149"/>
    <w:multiLevelType w:val="hybridMultilevel"/>
    <w:tmpl w:val="BAD0419E"/>
    <w:lvl w:tplc="5996637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7">
    <w:nsid w:val="67904483"/>
    <w:multiLevelType w:val="hybridMultilevel"/>
    <w:tmpl w:val="2410D5F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8">
    <w:nsid w:val="68666C8D"/>
    <w:multiLevelType w:val="hybridMultilevel"/>
    <w:tmpl w:val="4FFCF8F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9">
    <w:nsid w:val="762E04AD"/>
    <w:multiLevelType w:val="hybridMultilevel"/>
    <w:tmpl w:val="1924DFF8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0">
    <w:nsid w:val="78680D82"/>
    <w:multiLevelType w:val="hybridMultilevel"/>
    <w:tmpl w:val="BA8AAE5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F5E7AFB"/>
    <w:multiLevelType w:val="singleLevel"/>
    <w:tmpl w:val="37D2D15A"/>
    <w:lvl w:ilvl="0">
      <w:start w:val="4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Ansi="Arial" w:ascii="Arial" w:hint="default"/>
      </w:rPr>
    </w:lvl>
  </w:abstractNum>
  <w:num w:numId="1">
    <w:abstractNumId w:val="9"/>
  </w:num>
  <w:num w:numId="2">
    <w:abstractNumId w:val="40"/>
  </w:num>
  <w:num w:numId="3">
    <w:abstractNumId w:val="4"/>
  </w:num>
  <w:num w:numId="4">
    <w:abstractNumId w:val="13"/>
  </w:num>
  <w:num w:numId="5">
    <w:abstractNumId w:val="10"/>
  </w:num>
  <w:num w:numId="6">
    <w:abstractNumId w:val="32"/>
  </w:num>
  <w:num w:numId="7">
    <w:abstractNumId w:val="41"/>
  </w:num>
  <w:num w:numId="8">
    <w:abstractNumId w:val="14"/>
  </w:num>
  <w:num w:numId="9">
    <w:abstractNumId w:val="33"/>
  </w:num>
  <w:num w:numId="10">
    <w:abstractNumId w:val="3"/>
  </w:num>
  <w:num w:numId="11">
    <w:abstractNumId w:val="15"/>
  </w:num>
  <w:num w:numId="12">
    <w:abstractNumId w:val="39"/>
  </w:num>
  <w:num w:numId="13">
    <w:abstractNumId w:val="30"/>
  </w:num>
  <w:num w:numId="14">
    <w:abstractNumId w:val="16"/>
  </w:num>
  <w:num w:numId="15">
    <w:abstractNumId w:val="2"/>
  </w:num>
  <w:num w:numId="16">
    <w:abstractNumId w:val="24"/>
  </w:num>
  <w:num w:numId="17">
    <w:abstractNumId w:val="28"/>
  </w:num>
  <w:num w:numId="18">
    <w:abstractNumId w:val="6"/>
  </w:num>
  <w:num w:numId="19">
    <w:abstractNumId w:val="17"/>
  </w:num>
  <w:num w:numId="20">
    <w:abstractNumId w:val="29"/>
  </w:num>
  <w:num w:numId="21">
    <w:abstractNumId w:val="8"/>
  </w:num>
  <w:num w:numId="22">
    <w:abstractNumId w:val="11"/>
  </w:num>
  <w:num w:numId="23">
    <w:abstractNumId w:val="38"/>
  </w:num>
  <w:num w:numId="24">
    <w:abstractNumId w:val="25"/>
  </w:num>
  <w:num w:numId="25">
    <w:abstractNumId w:val="34"/>
  </w:num>
  <w:num w:numId="26">
    <w:abstractNumId w:val="18"/>
  </w:num>
  <w:num w:numId="27">
    <w:abstractNumId w:val="7"/>
  </w:num>
  <w:num w:numId="28">
    <w:abstractNumId w:val="12"/>
  </w:num>
  <w:num w:numId="29">
    <w:abstractNumId w:val="26"/>
  </w:num>
  <w:num w:numId="30">
    <w:abstractNumId w:val="21"/>
  </w:num>
  <w:num w:numId="31">
    <w:abstractNumId w:val="37"/>
  </w:num>
  <w:num w:numId="32">
    <w:abstractNumId w:val="35"/>
  </w:num>
  <w:num w:numId="33">
    <w:abstractNumId w:val="31"/>
  </w:num>
  <w:num w:numId="34">
    <w:abstractNumId w:val="0"/>
  </w:num>
  <w:num w:numId="35">
    <w:abstractNumId w:val="27"/>
  </w:num>
  <w:num w:numId="36">
    <w:abstractNumId w:val="19"/>
  </w:num>
  <w:num w:numId="37">
    <w:abstractNumId w:val="36"/>
  </w:num>
  <w:num w:numId="38">
    <w:abstractNumId w:val="1"/>
  </w:num>
  <w:num w:numId="39">
    <w:abstractNumId w:val="22"/>
  </w:num>
  <w:num w:numId="40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5"/>
  </w:num>
  <w:num w:numId="42">
    <w:abstractNumId w:val="2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374D"/>
    <w:rsid w:val="0002088D"/>
    <w:rsid w:val="00024036"/>
    <w:rsid w:val="00026F6C"/>
    <w:rsid w:val="00041BFB"/>
    <w:rsid w:val="00060A07"/>
    <w:rsid w:val="00096CC9"/>
    <w:rsid w:val="000E26CB"/>
    <w:rsid w:val="000E6256"/>
    <w:rsid w:val="000F5B47"/>
    <w:rsid w:val="00101E6C"/>
    <w:rsid w:val="001046D7"/>
    <w:rsid w:val="00120AD4"/>
    <w:rsid w:val="00130020"/>
    <w:rsid w:val="00141A68"/>
    <w:rsid w:val="00143BD5"/>
    <w:rsid w:val="00161E0A"/>
    <w:rsid w:val="00162216"/>
    <w:rsid w:val="00173D9F"/>
    <w:rsid w:val="00182D59"/>
    <w:rsid w:val="0018627F"/>
    <w:rsid w:val="00187B6B"/>
    <w:rsid w:val="00191468"/>
    <w:rsid w:val="0019484A"/>
    <w:rsid w:val="00195225"/>
    <w:rsid w:val="001B3B66"/>
    <w:rsid w:val="001D0CC4"/>
    <w:rsid w:val="001D17AF"/>
    <w:rsid w:val="001D37B4"/>
    <w:rsid w:val="001D39CC"/>
    <w:rsid w:val="001E6A13"/>
    <w:rsid w:val="001E748F"/>
    <w:rsid w:val="001F09FB"/>
    <w:rsid w:val="001F1B51"/>
    <w:rsid w:val="00215C3D"/>
    <w:rsid w:val="00216A28"/>
    <w:rsid w:val="00240134"/>
    <w:rsid w:val="00247EBE"/>
    <w:rsid w:val="00255AB6"/>
    <w:rsid w:val="0027747D"/>
    <w:rsid w:val="00277C97"/>
    <w:rsid w:val="002811C6"/>
    <w:rsid w:val="0028439F"/>
    <w:rsid w:val="0028452A"/>
    <w:rsid w:val="002960AE"/>
    <w:rsid w:val="002A2C9D"/>
    <w:rsid w:val="002A3573"/>
    <w:rsid w:val="002B31D3"/>
    <w:rsid w:val="002B490A"/>
    <w:rsid w:val="002B6D2C"/>
    <w:rsid w:val="002C5497"/>
    <w:rsid w:val="002E50CC"/>
    <w:rsid w:val="00306CC2"/>
    <w:rsid w:val="00306FA7"/>
    <w:rsid w:val="00312303"/>
    <w:rsid w:val="003156FD"/>
    <w:rsid w:val="00320A17"/>
    <w:rsid w:val="00340779"/>
    <w:rsid w:val="0034338B"/>
    <w:rsid w:val="00345E4C"/>
    <w:rsid w:val="003531A6"/>
    <w:rsid w:val="00355E0A"/>
    <w:rsid w:val="0035752D"/>
    <w:rsid w:val="00362F32"/>
    <w:rsid w:val="00366F33"/>
    <w:rsid w:val="00371E30"/>
    <w:rsid w:val="00373EA4"/>
    <w:rsid w:val="003833E2"/>
    <w:rsid w:val="00390FF4"/>
    <w:rsid w:val="00395B44"/>
    <w:rsid w:val="00397FA2"/>
    <w:rsid w:val="003A069B"/>
    <w:rsid w:val="003A0BD9"/>
    <w:rsid w:val="003A27F1"/>
    <w:rsid w:val="003A37C6"/>
    <w:rsid w:val="003A3AAF"/>
    <w:rsid w:val="003A5606"/>
    <w:rsid w:val="003B0371"/>
    <w:rsid w:val="003B0687"/>
    <w:rsid w:val="003B2111"/>
    <w:rsid w:val="003B3157"/>
    <w:rsid w:val="003B50CD"/>
    <w:rsid w:val="003B7BD2"/>
    <w:rsid w:val="003C1ECE"/>
    <w:rsid w:val="003D53BB"/>
    <w:rsid w:val="003E1330"/>
    <w:rsid w:val="003F1B81"/>
    <w:rsid w:val="003F24EE"/>
    <w:rsid w:val="003F56BD"/>
    <w:rsid w:val="00401796"/>
    <w:rsid w:val="004058A2"/>
    <w:rsid w:val="00414B7B"/>
    <w:rsid w:val="00416D8E"/>
    <w:rsid w:val="004214CE"/>
    <w:rsid w:val="00426C0B"/>
    <w:rsid w:val="00434D4E"/>
    <w:rsid w:val="00437436"/>
    <w:rsid w:val="00440644"/>
    <w:rsid w:val="00441E76"/>
    <w:rsid w:val="00446AA5"/>
    <w:rsid w:val="00461D2F"/>
    <w:rsid w:val="00465154"/>
    <w:rsid w:val="00470AD6"/>
    <w:rsid w:val="004772A5"/>
    <w:rsid w:val="0048429E"/>
    <w:rsid w:val="004A1983"/>
    <w:rsid w:val="004A1BE4"/>
    <w:rsid w:val="004B1373"/>
    <w:rsid w:val="004C040D"/>
    <w:rsid w:val="004C1E4E"/>
    <w:rsid w:val="004D5E1F"/>
    <w:rsid w:val="004E4FE4"/>
    <w:rsid w:val="004F07B7"/>
    <w:rsid w:val="004F5A45"/>
    <w:rsid w:val="004F663F"/>
    <w:rsid w:val="00505436"/>
    <w:rsid w:val="00506E61"/>
    <w:rsid w:val="00511EF8"/>
    <w:rsid w:val="00530A15"/>
    <w:rsid w:val="00535ABA"/>
    <w:rsid w:val="005427D9"/>
    <w:rsid w:val="00560F4A"/>
    <w:rsid w:val="00575813"/>
    <w:rsid w:val="00577842"/>
    <w:rsid w:val="00577D53"/>
    <w:rsid w:val="00590C88"/>
    <w:rsid w:val="005A310C"/>
    <w:rsid w:val="005B0722"/>
    <w:rsid w:val="005B0E44"/>
    <w:rsid w:val="005B29E8"/>
    <w:rsid w:val="005B5957"/>
    <w:rsid w:val="005B5CED"/>
    <w:rsid w:val="005B74C7"/>
    <w:rsid w:val="005C3461"/>
    <w:rsid w:val="005C5C5D"/>
    <w:rsid w:val="005C62EE"/>
    <w:rsid w:val="005D2021"/>
    <w:rsid w:val="005F0319"/>
    <w:rsid w:val="005F1E20"/>
    <w:rsid w:val="006029A7"/>
    <w:rsid w:val="006055E7"/>
    <w:rsid w:val="00615190"/>
    <w:rsid w:val="00616C79"/>
    <w:rsid w:val="006314A2"/>
    <w:rsid w:val="006551C7"/>
    <w:rsid w:val="006579E0"/>
    <w:rsid w:val="00667DE1"/>
    <w:rsid w:val="006779AA"/>
    <w:rsid w:val="00686A16"/>
    <w:rsid w:val="006A2170"/>
    <w:rsid w:val="006A4337"/>
    <w:rsid w:val="006B1E76"/>
    <w:rsid w:val="006B775C"/>
    <w:rsid w:val="006C59C7"/>
    <w:rsid w:val="006D3BA6"/>
    <w:rsid w:val="006D5BED"/>
    <w:rsid w:val="006D6216"/>
    <w:rsid w:val="006E049A"/>
    <w:rsid w:val="006E28F4"/>
    <w:rsid w:val="006E2F0B"/>
    <w:rsid w:val="00706F64"/>
    <w:rsid w:val="00711493"/>
    <w:rsid w:val="007159CB"/>
    <w:rsid w:val="00721D32"/>
    <w:rsid w:val="0072656B"/>
    <w:rsid w:val="00742B34"/>
    <w:rsid w:val="00746B83"/>
    <w:rsid w:val="00747289"/>
    <w:rsid w:val="00750791"/>
    <w:rsid w:val="00755503"/>
    <w:rsid w:val="0076347E"/>
    <w:rsid w:val="00765816"/>
    <w:rsid w:val="00773B48"/>
    <w:rsid w:val="00775364"/>
    <w:rsid w:val="0078063F"/>
    <w:rsid w:val="007841AE"/>
    <w:rsid w:val="0079051A"/>
    <w:rsid w:val="0079377B"/>
    <w:rsid w:val="00793B47"/>
    <w:rsid w:val="00797C5A"/>
    <w:rsid w:val="007A5639"/>
    <w:rsid w:val="007A5A94"/>
    <w:rsid w:val="007B1256"/>
    <w:rsid w:val="007C3990"/>
    <w:rsid w:val="007D070F"/>
    <w:rsid w:val="007D393A"/>
    <w:rsid w:val="007E5F0D"/>
    <w:rsid w:val="007F0FFD"/>
    <w:rsid w:val="007F5BBE"/>
    <w:rsid w:val="007F5F43"/>
    <w:rsid w:val="008005DC"/>
    <w:rsid w:val="00800CB2"/>
    <w:rsid w:val="00817CC4"/>
    <w:rsid w:val="00820DA4"/>
    <w:rsid w:val="00826666"/>
    <w:rsid w:val="00836225"/>
    <w:rsid w:val="008406E8"/>
    <w:rsid w:val="00841C94"/>
    <w:rsid w:val="00844825"/>
    <w:rsid w:val="00844928"/>
    <w:rsid w:val="00845940"/>
    <w:rsid w:val="00845C1C"/>
    <w:rsid w:val="00854116"/>
    <w:rsid w:val="008556E1"/>
    <w:rsid w:val="00864A52"/>
    <w:rsid w:val="0086522E"/>
    <w:rsid w:val="008747D5"/>
    <w:rsid w:val="008A3581"/>
    <w:rsid w:val="008B07C7"/>
    <w:rsid w:val="008B0997"/>
    <w:rsid w:val="008B4CEB"/>
    <w:rsid w:val="008B7C14"/>
    <w:rsid w:val="008F443F"/>
    <w:rsid w:val="008F5D52"/>
    <w:rsid w:val="008F5F99"/>
    <w:rsid w:val="008F7746"/>
    <w:rsid w:val="00910B82"/>
    <w:rsid w:val="0091163D"/>
    <w:rsid w:val="009125F4"/>
    <w:rsid w:val="00923AFD"/>
    <w:rsid w:val="00931CA2"/>
    <w:rsid w:val="00932992"/>
    <w:rsid w:val="0093765B"/>
    <w:rsid w:val="009551C6"/>
    <w:rsid w:val="009552AF"/>
    <w:rsid w:val="0095698C"/>
    <w:rsid w:val="00964C11"/>
    <w:rsid w:val="00987DFF"/>
    <w:rsid w:val="00992A59"/>
    <w:rsid w:val="00996C60"/>
    <w:rsid w:val="009B2C69"/>
    <w:rsid w:val="009C3DA9"/>
    <w:rsid w:val="009D0D2B"/>
    <w:rsid w:val="009D0EFE"/>
    <w:rsid w:val="009D5E9D"/>
    <w:rsid w:val="009F00E3"/>
    <w:rsid w:val="009F5BF1"/>
    <w:rsid w:val="00A257F8"/>
    <w:rsid w:val="00A43949"/>
    <w:rsid w:val="00A52A86"/>
    <w:rsid w:val="00A54846"/>
    <w:rsid w:val="00A8193A"/>
    <w:rsid w:val="00A81F61"/>
    <w:rsid w:val="00A928E2"/>
    <w:rsid w:val="00A947DA"/>
    <w:rsid w:val="00AA44F6"/>
    <w:rsid w:val="00AD01ED"/>
    <w:rsid w:val="00AE281A"/>
    <w:rsid w:val="00AE4B73"/>
    <w:rsid w:val="00AF30F0"/>
    <w:rsid w:val="00AF4351"/>
    <w:rsid w:val="00B047AC"/>
    <w:rsid w:val="00B23E83"/>
    <w:rsid w:val="00B266F6"/>
    <w:rsid w:val="00B316AA"/>
    <w:rsid w:val="00B402B6"/>
    <w:rsid w:val="00B50A69"/>
    <w:rsid w:val="00B50ABF"/>
    <w:rsid w:val="00B530AB"/>
    <w:rsid w:val="00B766A6"/>
    <w:rsid w:val="00B80D94"/>
    <w:rsid w:val="00B83015"/>
    <w:rsid w:val="00BA1A6A"/>
    <w:rsid w:val="00BA69BA"/>
    <w:rsid w:val="00BA7660"/>
    <w:rsid w:val="00BC2533"/>
    <w:rsid w:val="00BE42F8"/>
    <w:rsid w:val="00BE5058"/>
    <w:rsid w:val="00BE7EC5"/>
    <w:rsid w:val="00BF096C"/>
    <w:rsid w:val="00BF2DC5"/>
    <w:rsid w:val="00C1214D"/>
    <w:rsid w:val="00C3422C"/>
    <w:rsid w:val="00C45189"/>
    <w:rsid w:val="00C50EC9"/>
    <w:rsid w:val="00C54E12"/>
    <w:rsid w:val="00C57383"/>
    <w:rsid w:val="00C60639"/>
    <w:rsid w:val="00C641BB"/>
    <w:rsid w:val="00C64266"/>
    <w:rsid w:val="00C667C9"/>
    <w:rsid w:val="00C6798A"/>
    <w:rsid w:val="00C9374D"/>
    <w:rsid w:val="00C9453F"/>
    <w:rsid w:val="00CB4D08"/>
    <w:rsid w:val="00CB53D0"/>
    <w:rsid w:val="00CC153B"/>
    <w:rsid w:val="00CC1908"/>
    <w:rsid w:val="00CC39A9"/>
    <w:rsid w:val="00CC56A1"/>
    <w:rsid w:val="00CD1A75"/>
    <w:rsid w:val="00CE70F7"/>
    <w:rsid w:val="00CF0C42"/>
    <w:rsid w:val="00CF36A6"/>
    <w:rsid w:val="00D02B48"/>
    <w:rsid w:val="00D34550"/>
    <w:rsid w:val="00D43763"/>
    <w:rsid w:val="00D51CBD"/>
    <w:rsid w:val="00D549A5"/>
    <w:rsid w:val="00D6561C"/>
    <w:rsid w:val="00D7451F"/>
    <w:rsid w:val="00D751C3"/>
    <w:rsid w:val="00D83834"/>
    <w:rsid w:val="00D83E4A"/>
    <w:rsid w:val="00D954AA"/>
    <w:rsid w:val="00D97C39"/>
    <w:rsid w:val="00DA040B"/>
    <w:rsid w:val="00DA0DD3"/>
    <w:rsid w:val="00DA1F74"/>
    <w:rsid w:val="00DA75DA"/>
    <w:rsid w:val="00DB72B5"/>
    <w:rsid w:val="00DB739D"/>
    <w:rsid w:val="00DB7F65"/>
    <w:rsid w:val="00DC3B94"/>
    <w:rsid w:val="00DC4797"/>
    <w:rsid w:val="00DD3865"/>
    <w:rsid w:val="00DD4606"/>
    <w:rsid w:val="00DE1D3F"/>
    <w:rsid w:val="00DE2FC7"/>
    <w:rsid w:val="00DE5EEA"/>
    <w:rsid w:val="00DE7AA5"/>
    <w:rsid w:val="00DE7CDC"/>
    <w:rsid w:val="00E00DED"/>
    <w:rsid w:val="00E20120"/>
    <w:rsid w:val="00E2796D"/>
    <w:rsid w:val="00E354F9"/>
    <w:rsid w:val="00E37C24"/>
    <w:rsid w:val="00E45FEF"/>
    <w:rsid w:val="00E63A81"/>
    <w:rsid w:val="00E66B18"/>
    <w:rsid w:val="00E70277"/>
    <w:rsid w:val="00E737C3"/>
    <w:rsid w:val="00E73980"/>
    <w:rsid w:val="00E74441"/>
    <w:rsid w:val="00E82997"/>
    <w:rsid w:val="00E835A0"/>
    <w:rsid w:val="00E84165"/>
    <w:rsid w:val="00E94256"/>
    <w:rsid w:val="00EA6A12"/>
    <w:rsid w:val="00EB0D65"/>
    <w:rsid w:val="00EB0F90"/>
    <w:rsid w:val="00EB22D6"/>
    <w:rsid w:val="00EB2691"/>
    <w:rsid w:val="00EC09BA"/>
    <w:rsid w:val="00EC4949"/>
    <w:rsid w:val="00EE4BE3"/>
    <w:rsid w:val="00EF0CDF"/>
    <w:rsid w:val="00EF2110"/>
    <w:rsid w:val="00EF474A"/>
    <w:rsid w:val="00EF5562"/>
    <w:rsid w:val="00F0400C"/>
    <w:rsid w:val="00F21C77"/>
    <w:rsid w:val="00F23C4C"/>
    <w:rsid w:val="00F33D33"/>
    <w:rsid w:val="00F54E30"/>
    <w:rsid w:val="00F5529E"/>
    <w:rsid w:val="00F80886"/>
    <w:rsid w:val="00F97728"/>
    <w:rsid w:val="00F97A8E"/>
    <w:rsid w:val="00F97EE4"/>
    <w:rsid w:val="00FA1796"/>
    <w:rsid w:val="00FA252A"/>
    <w:rsid w:val="00FC4CA3"/>
    <w:rsid w:val="00FE066B"/>
    <w:rsid w:val="00FF0263"/>
    <w:rsid w:val="00FF2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975" w:val="left"/>
      </w:tabs>
      <w:jc w:val="both"/>
      <w:outlineLvl w:val="0"/>
    </w:pPr>
    <w:rPr>
      <w:rFonts w:cs="Arial" w:hAnsi="Arial" w:ascii="Arial"/>
      <w:i/>
      <w:i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cs="Arial" w:eastAsia="Arial Unicode MS" w:hAnsi="Arial" w:asci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styleId="Podnoje" w:type="paragraph">
    <w:name w:val="footer"/>
    <w:basedOn w:val="Normal"/>
    <w:pPr>
      <w:tabs>
        <w:tab w:pos="4153" w:val="center"/>
        <w:tab w:pos="8306" w:val="right"/>
      </w:tabs>
    </w:pPr>
    <w:rPr>
      <w:lang w:eastAsia="en-US" w:val="en-US"/>
    </w:rPr>
  </w:style>
  <w:style w:styleId="Tijeloteksta" w:type="paragraph">
    <w:name w:val="Body Text"/>
    <w:aliases w:val=" uvlaka 3"/>
    <w:basedOn w:val="Normal"/>
    <w:pPr>
      <w:tabs>
        <w:tab w:pos="975" w:val="left"/>
      </w:tabs>
      <w:jc w:val="both"/>
    </w:pPr>
    <w:rPr>
      <w:rFonts w:hAnsi="Arial" w:ascii="Arial"/>
      <w:lang w:eastAsia="en-US"/>
    </w:rPr>
  </w:style>
  <w:style w:styleId="Brojstranice" w:type="character">
    <w:name w:val="page number"/>
    <w:basedOn w:val="Zadanifontodlomka"/>
  </w:style>
  <w:style w:customStyle="true" w:styleId="xl59" w:type="paragraph">
    <w:name w:val="xl59"/>
    <w:basedOn w:val="Normal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Tekstfusnote" w:type="paragraph">
    <w:name w:val="footnote text"/>
    <w:basedOn w:val="Normal"/>
    <w:semiHidden/>
    <w:rPr>
      <w:sz w:val="20"/>
      <w:szCs w:val="20"/>
      <w:lang w:eastAsia="en-US" w:val="en-GB"/>
    </w:rPr>
  </w:style>
  <w:style w:styleId="Obinitekst" w:type="paragraph">
    <w:name w:val="Plain Text"/>
    <w:basedOn w:val="Normal"/>
    <w:rsid w:val="00306FA7"/>
    <w:rPr>
      <w:rFonts w:cs="Courier New" w:hAnsi="Courier New" w:ascii="Courier New"/>
      <w:szCs w:val="20"/>
    </w:rPr>
  </w:style>
  <w:style w:styleId="Zaglavlje" w:type="paragraph">
    <w:name w:val="header"/>
    <w:basedOn w:val="Normal"/>
    <w:rsid w:val="00560F4A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5C5C5D"/>
    <w:pPr>
      <w:spacing w:afterAutospacing="true" w:after="100" w:beforeAutospacing="true" w:before="100"/>
    </w:pPr>
    <w:rPr>
      <w:lang w:eastAsia="en-US" w:val="en-US"/>
    </w:rPr>
  </w:style>
  <w:style w:styleId="Uvuenotijeloteksta" w:type="paragraph">
    <w:name w:val="Body Text Indent"/>
    <w:basedOn w:val="Normal"/>
    <w:rsid w:val="0048429E"/>
    <w:pPr>
      <w:spacing w:after="120"/>
      <w:ind w:left="283"/>
    </w:pPr>
    <w:rPr>
      <w:szCs w:val="20"/>
      <w:lang w:val="en-GB"/>
    </w:rPr>
  </w:style>
  <w:style w:styleId="Tijeloteksta-uvlaka3" w:type="paragraph">
    <w:name w:val="Body Text Indent 3"/>
    <w:basedOn w:val="Normal"/>
    <w:rsid w:val="0048429E"/>
    <w:pPr>
      <w:spacing w:after="120"/>
      <w:ind w:left="283"/>
    </w:pPr>
    <w:rPr>
      <w:sz w:val="16"/>
      <w:szCs w:val="16"/>
      <w:lang w:val="en-GB"/>
    </w:rPr>
  </w:style>
  <w:style w:styleId="Naglaeno" w:type="character">
    <w:name w:val="Strong"/>
    <w:uiPriority w:val="22"/>
    <w:qFormat/>
    <w:rsid w:val="008B4CEB"/>
    <w:rPr>
      <w:b/>
      <w:bCs/>
    </w:rPr>
  </w:style>
  <w:style w:styleId="Bezproreda" w:type="paragraph">
    <w:name w:val="No Spacing"/>
    <w:uiPriority w:val="1"/>
    <w:qFormat/>
    <w:rsid w:val="001E6A13"/>
    <w:pPr>
      <w:jc w:val="both"/>
    </w:pPr>
    <w:rPr>
      <w:bCs/>
    </w:rPr>
  </w:style>
  <w:style w:styleId="Tekstbalonia" w:type="paragraph">
    <w:name w:val="Balloon Text"/>
    <w:basedOn w:val="Normal"/>
    <w:link w:val="TekstbaloniaChar"/>
    <w:rsid w:val="007E5F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E5F0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F443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F443F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443F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443F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443F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975" w:val="left"/>
      </w:tabs>
      <w:jc w:val="both"/>
      <w:outlineLvl w:val="0"/>
    </w:pPr>
    <w:rPr>
      <w:rFonts w:ascii="Arial" w:cs="Arial" w:hAnsi="Arial"/>
      <w:i/>
      <w:i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ascii="Arial" w:cs="Arial" w:eastAsia="Arial Unicode MS" w:hAns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styleId="Podnoje" w:type="paragraph">
    <w:name w:val="footer"/>
    <w:basedOn w:val="Normal"/>
    <w:pPr>
      <w:tabs>
        <w:tab w:pos="4153" w:val="center"/>
        <w:tab w:pos="8306" w:val="right"/>
      </w:tabs>
    </w:pPr>
    <w:rPr>
      <w:lang w:eastAsia="en-US" w:val="en-US"/>
    </w:rPr>
  </w:style>
  <w:style w:styleId="Tijeloteksta" w:type="paragraph">
    <w:name w:val="Body Text"/>
    <w:aliases w:val=" uvlaka 3"/>
    <w:basedOn w:val="Normal"/>
    <w:pPr>
      <w:tabs>
        <w:tab w:pos="975" w:val="left"/>
      </w:tabs>
      <w:jc w:val="both"/>
    </w:pPr>
    <w:rPr>
      <w:rFonts w:ascii="Arial" w:hAnsi="Arial"/>
      <w:lang w:eastAsia="en-US"/>
    </w:rPr>
  </w:style>
  <w:style w:styleId="Brojstranice" w:type="character">
    <w:name w:val="page number"/>
    <w:basedOn w:val="Zadanifontodlomka"/>
  </w:style>
  <w:style w:customStyle="1" w:styleId="xl59" w:type="paragraph">
    <w:name w:val="xl59"/>
    <w:basedOn w:val="Normal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Tekstfusnote" w:type="paragraph">
    <w:name w:val="footnote text"/>
    <w:basedOn w:val="Normal"/>
    <w:semiHidden/>
    <w:rPr>
      <w:sz w:val="20"/>
      <w:szCs w:val="20"/>
      <w:lang w:eastAsia="en-US" w:val="en-GB"/>
    </w:rPr>
  </w:style>
  <w:style w:styleId="Obinitekst" w:type="paragraph">
    <w:name w:val="Plain Text"/>
    <w:basedOn w:val="Normal"/>
    <w:rsid w:val="00306FA7"/>
    <w:rPr>
      <w:rFonts w:ascii="Courier New" w:cs="Courier New" w:hAnsi="Courier New"/>
      <w:szCs w:val="20"/>
    </w:rPr>
  </w:style>
  <w:style w:styleId="Zaglavlje" w:type="paragraph">
    <w:name w:val="header"/>
    <w:basedOn w:val="Normal"/>
    <w:rsid w:val="00560F4A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5C5C5D"/>
    <w:pPr>
      <w:spacing w:after="100" w:afterAutospacing="1" w:before="100" w:beforeAutospacing="1"/>
    </w:pPr>
    <w:rPr>
      <w:lang w:eastAsia="en-US" w:val="en-US"/>
    </w:rPr>
  </w:style>
  <w:style w:styleId="Uvuenotijeloteksta" w:type="paragraph">
    <w:name w:val="Body Text Indent"/>
    <w:basedOn w:val="Normal"/>
    <w:rsid w:val="0048429E"/>
    <w:pPr>
      <w:spacing w:after="120"/>
      <w:ind w:left="283"/>
    </w:pPr>
    <w:rPr>
      <w:szCs w:val="20"/>
      <w:lang w:val="en-GB"/>
    </w:rPr>
  </w:style>
  <w:style w:styleId="Tijeloteksta-uvlaka3" w:type="paragraph">
    <w:name w:val="Body Text Indent 3"/>
    <w:basedOn w:val="Normal"/>
    <w:rsid w:val="0048429E"/>
    <w:pPr>
      <w:spacing w:after="120"/>
      <w:ind w:left="283"/>
    </w:pPr>
    <w:rPr>
      <w:sz w:val="16"/>
      <w:szCs w:val="16"/>
      <w:lang w:val="en-GB"/>
    </w:rPr>
  </w:style>
  <w:style w:styleId="Naglaeno" w:type="character">
    <w:name w:val="Strong"/>
    <w:uiPriority w:val="22"/>
    <w:qFormat/>
    <w:rsid w:val="008B4CEB"/>
    <w:rPr>
      <w:b/>
      <w:bCs/>
    </w:rPr>
  </w:style>
  <w:style w:styleId="Bezproreda" w:type="paragraph">
    <w:name w:val="No Spacing"/>
    <w:uiPriority w:val="1"/>
    <w:qFormat/>
    <w:rsid w:val="001E6A13"/>
    <w:pPr>
      <w:jc w:val="both"/>
    </w:pPr>
    <w:rPr>
      <w:bCs/>
    </w:rPr>
  </w:style>
  <w:style w:styleId="Tekstbalonia" w:type="paragraph">
    <w:name w:val="Balloon Text"/>
    <w:basedOn w:val="Normal"/>
    <w:link w:val="TekstbaloniaChar"/>
    <w:rsid w:val="007E5F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E5F0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F443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F443F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443F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443F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443F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3031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1228183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388607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8496309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274025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46174715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35303286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  <w:div w:id="1141582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61892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1914258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  <w:div w:id="1736390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2017.</izvorni_sadrzaj>
    <derivirana_varijabla naziv="DomainObject.DatumDonosenjaOdluke_1">17.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St-64/1999-1017</izvorni_sadrzaj>
    <derivirana_varijabla naziv="DomainObject.Oznaka_1">St-64/1999-1017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</izvorni_sadrzaj>
    <derivirana_varijabla naziv="DomainObject.Predmet.Broj_1">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1999.</izvorni_sadrzaj>
    <derivirana_varijabla naziv="DomainObject.Predmet.DatumOsnivanja_1">20. srpnja 1999.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St-64/1999</izvorni_sadrzaj>
    <derivirana_varijabla naziv="DomainObject.Predmet.OznakaBroj_1">St-64/1999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BRODOMATERIJAL d.d.  Rijeka</izvorni_sadrzaj>
    <derivirana_varijabla naziv="DomainObject.Predmet.ProtustrankaFormated_1">  BRODOMATERIJAL d.d.  Rijeka</derivirana_varijabla>
  </DomainObject.Predmet.ProtustrankaFormated>
  <DomainObject.Predmet.ProtustrankaFormatedOIB>
    <izvorni_sadrzaj>  BRODOMATERIJAL d.d.  Rijeka, OIB 32152751113</izvorni_sadrzaj>
    <derivirana_varijabla naziv="DomainObject.Predmet.ProtustrankaFormatedOIB_1">  BRODOMATERIJAL d.d.  Rijeka, OIB 32152751113</derivirana_varijabla>
  </DomainObject.Predmet.ProtustrankaFormatedOIB>
  <DomainObject.Predmet.ProtustrankaFormatedWithAdress>
    <izvorni_sadrzaj> BRODOMATERIJAL d.d.  Rijeka, Martinšćica bb, 51000 Rijeka</izvorni_sadrzaj>
    <derivirana_varijabla naziv="DomainObject.Predmet.ProtustrankaFormatedWithAdress_1"> BRODOMATERIJAL d.d.  Rijeka, Martinšćica bb, 51000 Rijeka</derivirana_varijabla>
  </DomainObject.Predmet.ProtustrankaFormatedWithAdress>
  <DomainObject.Predmet.ProtustrankaFormatedWithAdressOIB>
    <izvorni_sadrzaj> BRODOMATERIJAL d.d.  Rijeka, OIB 32152751113, Martinšćica bb, 51000 Rijeka</izvorni_sadrzaj>
    <derivirana_varijabla naziv="DomainObject.Predmet.ProtustrankaFormatedWithAdressOIB_1"> BRODOMATERIJAL d.d.  Rijeka, OIB 32152751113, Martinšćica bb, 51000 Rijeka</derivirana_varijabla>
  </DomainObject.Predmet.ProtustrankaFormatedWithAdressOIB>
  <DomainObject.Predmet.ProtustrankaWithAdress>
    <izvorni_sadrzaj>BRODOMATERIJAL d.d.  Rijeka Martinšćica bb, 51000 Rijeka</izvorni_sadrzaj>
    <derivirana_varijabla naziv="DomainObject.Predmet.ProtustrankaWithAdress_1">BRODOMATERIJAL d.d.  Rijeka Martinšćica bb, 51000 Rijeka</derivirana_varijabla>
  </DomainObject.Predmet.ProtustrankaWithAdress>
  <DomainObject.Predmet.ProtustrankaWithAdressOIB>
    <izvorni_sadrzaj>BRODOMATERIJAL d.d.  Rijeka, OIB 32152751113, Martinšćica bb, 51000 Rijeka</izvorni_sadrzaj>
    <derivirana_varijabla naziv="DomainObject.Predmet.ProtustrankaWithAdressOIB_1">BRODOMATERIJAL d.d.  Rijeka, OIB 32152751113, Martinšćica bb, 51000 Rijeka</derivirana_varijabla>
  </DomainObject.Predmet.ProtustrankaWithAdressOIB>
  <DomainObject.Predmet.ProtustrankaNazivFormated>
    <izvorni_sadrzaj>BRODOMATERIJAL d.d.  Rijeka</izvorni_sadrzaj>
    <derivirana_varijabla naziv="DomainObject.Predmet.ProtustrankaNazivFormated_1">BRODOMATERIJAL d.d.  Rijeka</derivirana_varijabla>
  </DomainObject.Predmet.ProtustrankaNazivFormated>
  <DomainObject.Predmet.ProtustrankaNazivFormatedOIB>
    <izvorni_sadrzaj>BRODOMATERIJAL d.d.  Rijeka, OIB 32152751113</izvorni_sadrzaj>
    <derivirana_varijabla naziv="DomainObject.Predmet.ProtustrankaNazivFormatedOIB_1">BRODOMATERIJAL d.d.  Rijeka, OIB 32152751113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GRAD RIJEKA; Antun Ožanić; OPĆINSKO DRŽAVNO ODVJETNIŠTVO; Frane Trošelj; ZZ ZANATOPREMA / Ilonka Pavelić; CROATIA OSIGURANJE d.d. / Marin Glavočić; POREZNA UPRAVA / Ksenija Pogarčić Luštica; ČISTOĆA d.o.o. / Velimir Knežević</izvorni_sadrzaj>
    <derivirana_varijabla naziv="DomainObject.Predmet.StrankaFormated_1">  GRAD RIJEKA; Antun Ožanić; OPĆINSKO DRŽAVNO ODVJETNIŠTVO; Frane Trošelj; ZZ ZANATOPREMA / Ilonka Pavelić; CROATIA OSIGURANJE d.d. / Marin Glavočić; POREZNA UPRAVA / Ksenija Pogarčić Luštica; ČISTOĆA d.o.o. / Velimir Knežević</derivirana_varijabla>
  </DomainObject.Predmet.StrankaFormated>
  <DomainObject.Predmet.StrankaFormatedOIB>
    <izvorni_sadrzaj>  GRAD RIJEKA; Antun Ožanić; OPĆINSKO DRŽAVNO ODVJETNIŠTVO; Frane Trošelj; ZZ ZANATOPREMA / Ilonka Pavelić; CROATIA OSIGURANJE d.d. / Marin Glavočić; POREZNA UPRAVA / Ksenija Pogarčić Luštica; ČISTOĆA d.o.o. / Velimir Knežević</izvorni_sadrzaj>
    <derivirana_varijabla naziv="DomainObject.Predmet.StrankaFormatedOIB_1">  GRAD RIJEKA; Antun Ožanić; OPĆINSKO DRŽAVNO ODVJETNIŠTVO; Frane Trošelj; ZZ ZANATOPREMA / Ilonka Pavelić; CROATIA OSIGURANJE d.d. / Marin Glavočić; POREZNA UPRAVA / Ksenija Pogarčić Luštica; ČISTOĆA d.o.o. / Velimir Knežević</derivirana_varijabla>
  </DomainObject.Predmet.StrankaFormatedOIB>
  <DomainObject.Predmet.StrankaFormatedWithAdress>
    <izvorni_sadrzaj> GRAD RIJEKA, Korzo 16, 51000 Rijeka; Antun Ožanić, A. Peruča 5, 51000 Rijeka; OPĆINSKO DRŽAVNO ODVJETNIŠTVO, 51000 Rijeka; Frane Trošelj, R. Petrovića 22, 51000 Rijeka; ZZ ZANATOPREMA / Ilonka Pavelić, VUKOVARSKA 7B, 51000 Rijeka; CROATIA OSIGURANJE d.d. / Marin Glavočić, Korzo 35, 51000 Rijeka; POREZNA UPRAVA / Ksenija Pogarčić Luštica, Rijeka; ČISTOĆA d.o.o. / Velimir Knežević, Dolac, 51000 Rijeka</izvorni_sadrzaj>
    <derivirana_varijabla naziv="DomainObject.Predmet.StrankaFormatedWithAdress_1"> GRAD RIJEKA, Korzo 16, 51000 Rijeka; Antun Ožanić, A. Peruča 5, 51000 Rijeka; OPĆINSKO DRŽAVNO ODVJETNIŠTVO, 51000 Rijeka; Frane Trošelj, R. Petrovića 22, 51000 Rijeka; ZZ ZANATOPREMA / Ilonka Pavelić, VUKOVARSKA 7B, 51000 Rijeka; CROATIA OSIGURANJE d.d. / Marin Glavočić, Korzo 35, 51000 Rijeka; POREZNA UPRAVA / Ksenija Pogarčić Luštica, Rijeka; ČISTOĆA d.o.o. / Velimir Knežević, Dolac, 51000 Rijeka</derivirana_varijabla>
  </DomainObject.Predmet.StrankaFormatedWithAdress>
  <DomainObject.Predmet.StrankaFormatedWithAdressOIB>
    <izvorni_sadrzaj> GRAD RIJEKA, Korzo 16, 51000 Rijeka; Antun Ožanić, A. Peruča 5, 51000 Rijeka; OPĆINSKO DRŽAVNO ODVJETNIŠTVO, 51000 Rijeka; Frane Trošelj, R. Petrovića 22, 51000 Rijeka; ZZ ZANATOPREMA / Ilonka Pavelić, VUKOVARSKA 7B, 51000 Rijeka; CROATIA OSIGURANJE d.d. / Marin Glavočić, Korzo 35, 51000 Rijeka; POREZNA UPRAVA / Ksenija Pogarčić Luštica, Rijeka; ČISTOĆA d.o.o. / Velimir Knežević, Dolac, 51000 Rijeka</izvorni_sadrzaj>
    <derivirana_varijabla naziv="DomainObject.Predmet.StrankaFormatedWithAdressOIB_1"> GRAD RIJEKA, Korzo 16, 51000 Rijeka; Antun Ožanić, A. Peruča 5, 51000 Rijeka; OPĆINSKO DRŽAVNO ODVJETNIŠTVO, 51000 Rijeka; Frane Trošelj, R. Petrovića 22, 51000 Rijeka; ZZ ZANATOPREMA / Ilonka Pavelić, VUKOVARSKA 7B, 51000 Rijeka; CROATIA OSIGURANJE d.d. / Marin Glavočić, Korzo 35, 51000 Rijeka; POREZNA UPRAVA / Ksenija Pogarčić Luštica, Rijeka; ČISTOĆA d.o.o. / Velimir Knežević, Dolac, 51000 Rijeka</derivirana_varijabla>
  </DomainObject.Predmet.StrankaFormatedWithAdressOIB>
  <DomainObject.Predmet.StrankaWithAdress>
    <izvorni_sadrzaj>GRAD RIJEKA Korzo 16,51000 Rijeka,Antun Ožanić A. Peruča 5,51000 Rijeka,OPĆINSKO DRŽAVNO ODVJETNIŠTVO 51000 Rijeka,Frane Trošelj R. Petrovića 22,51000 Rijeka,ZZ ZANATOPREMA / Ilonka Pavelić VUKOVARSKA 7B,51000 Rijeka,CROATIA OSIGURANJE d.d. / Marin Glavočić Korzo 35,51000 Rijeka,POREZNA UPRAVA / Ksenija Pogarčić Luštica Rijeka,ČISTOĆA d.o.o. / Velimir Knežević Dolac,51000 Rijeka</izvorni_sadrzaj>
    <derivirana_varijabla naziv="DomainObject.Predmet.StrankaWithAdress_1">GRAD RIJEKA Korzo 16,51000 Rijeka,Antun Ožanić A. Peruča 5,51000 Rijeka,OPĆINSKO DRŽAVNO ODVJETNIŠTVO 51000 Rijeka,Frane Trošelj R. Petrovića 22,51000 Rijeka,ZZ ZANATOPREMA / Ilonka Pavelić VUKOVARSKA 7B,51000 Rijeka,CROATIA OSIGURANJE d.d. / Marin Glavočić Korzo 35,51000 Rijeka,POREZNA UPRAVA / Ksenija Pogarčić Luštica Rijeka,ČISTOĆA d.o.o. / Velimir Knežević Dolac,51000 Rijeka</derivirana_varijabla>
  </DomainObject.Predmet.StrankaWithAdress>
  <DomainObject.Predmet.StrankaWithAdressOIB>
    <izvorni_sadrzaj>GRAD RIJEKA, Korzo 16,51000 Rijeka,Antun Ožanić, A. Peruča 5,51000 Rijeka,OPĆINSKO DRŽAVNO ODVJETNIŠTVO, 51000 Rijeka,Frane Trošelj, R. Petrovića 22,51000 Rijeka,ZZ ZANATOPREMA / Ilonka Pavelić, VUKOVARSKA 7B,51000 Rijeka,CROATIA OSIGURANJE d.d. / Marin Glavočić, Korzo 35,51000 Rijeka,POREZNA UPRAVA / Ksenija Pogarčić Luštica, Rijeka,ČISTOĆA d.o.o. / Velimir Knežević, Dolac,51000 Rijeka</izvorni_sadrzaj>
    <derivirana_varijabla naziv="DomainObject.Predmet.StrankaWithAdressOIB_1">GRAD RIJEKA, Korzo 16,51000 Rijeka,Antun Ožanić, A. Peruča 5,51000 Rijeka,OPĆINSKO DRŽAVNO ODVJETNIŠTVO, 51000 Rijeka,Frane Trošelj, R. Petrovića 22,51000 Rijeka,ZZ ZANATOPREMA / Ilonka Pavelić, VUKOVARSKA 7B,51000 Rijeka,CROATIA OSIGURANJE d.d. / Marin Glavočić, Korzo 35,51000 Rijeka,POREZNA UPRAVA / Ksenija Pogarčić Luštica, Rijeka,ČISTOĆA d.o.o. / Velimir Knežević, Dolac,51000 Rijeka</derivirana_varijabla>
  </DomainObject.Predmet.StrankaWithAdressOIB>
  <DomainObject.Predmet.StrankaNazivFormated>
    <izvorni_sadrzaj>GRAD RIJEKA,Antun Ožanić,OPĆINSKO DRŽAVNO ODVJETNIŠTVO,Frane Trošelj,ZZ ZANATOPREMA / Ilonka Pavelić,CROATIA OSIGURANJE d.d. / Marin Glavočić,POREZNA UPRAVA / Ksenija Pogarčić Luštica,ČISTOĆA d.o.o. / Velimir Knežević</izvorni_sadrzaj>
    <derivirana_varijabla naziv="DomainObject.Predmet.StrankaNazivFormated_1">GRAD RIJEKA,Antun Ožanić,OPĆINSKO DRŽAVNO ODVJETNIŠTVO,Frane Trošelj,ZZ ZANATOPREMA / Ilonka Pavelić,CROATIA OSIGURANJE d.d. / Marin Glavočić,POREZNA UPRAVA / Ksenija Pogarčić Luštica,ČISTOĆA d.o.o. / Velimir Knežević</derivirana_varijabla>
  </DomainObject.Predmet.StrankaNazivFormated>
  <DomainObject.Predmet.StrankaNazivFormatedOIB>
    <izvorni_sadrzaj>GRAD RIJEKA,Antun Ožanić,OPĆINSKO DRŽAVNO ODVJETNIŠTVO,Frane Trošelj,ZZ ZANATOPREMA / Ilonka Pavelić,CROATIA OSIGURANJE d.d. / Marin Glavočić,POREZNA UPRAVA / Ksenija Pogarčić Luštica,ČISTOĆA d.o.o. / Velimir Knežević</izvorni_sadrzaj>
    <derivirana_varijabla naziv="DomainObject.Predmet.StrankaNazivFormatedOIB_1">GRAD RIJEKA,Antun Ožanić,OPĆINSKO DRŽAVNO ODVJETNIŠTVO,Frane Trošelj,ZZ ZANATOPREMA / Ilonka Pavelić,CROATIA OSIGURANJE d.d. / Marin Glavočić,POREZNA UPRAVA / Ksenija Pogarčić Luštica,ČISTOĆA d.o.o. / Velimir Knežević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GRAD RIJEKA</item>
      <item>Antun Ožanić</item>
      <item>OPĆINSKO DRŽAVNO ODVJETNIŠTVO</item>
      <item>Frane Trošelj</item>
      <item>ZZ ZANATOPREMA / Ilonka Pavelić</item>
      <item>CROATIA OSIGURANJE d.d. / Marin Glavočić</item>
      <item>POREZNA UPRAVA / Ksenija Pogarčić Luštica</item>
      <item>ČISTOĆA d.o.o. / Velimir Knežević</item>
    </izvorni_sadrzaj>
    <derivirana_varijabla naziv="DomainObject.Predmet.StrankaListFormated_1">
      <item>GRAD RIJEKA</item>
      <item>Antun Ožanić</item>
      <item>OPĆINSKO DRŽAVNO ODVJETNIŠTVO</item>
      <item>Frane Trošelj</item>
      <item>ZZ ZANATOPREMA / Ilonka Pavelić</item>
      <item>CROATIA OSIGURANJE d.d. / Marin Glavočić</item>
      <item>POREZNA UPRAVA / Ksenija Pogarčić Luštica</item>
      <item>ČISTOĆA d.o.o. / Velimir Knežević</item>
    </derivirana_varijabla>
  </DomainObject.Predmet.StrankaListFormated>
  <DomainObject.Predmet.StrankaListFormatedOIB>
    <izvorni_sadrzaj>
      <item>GRAD RIJEKA</item>
      <item>Antun Ožanić</item>
      <item>OPĆINSKO DRŽAVNO ODVJETNIŠTVO</item>
      <item>Frane Trošelj</item>
      <item>ZZ ZANATOPREMA / Ilonka Pavelić</item>
      <item>CROATIA OSIGURANJE d.d. / Marin Glavočić</item>
      <item>POREZNA UPRAVA / Ksenija Pogarčić Luštica</item>
      <item>ČISTOĆA d.o.o. / Velimir Knežević</item>
    </izvorni_sadrzaj>
    <derivirana_varijabla naziv="DomainObject.Predmet.StrankaListFormatedOIB_1">
      <item>GRAD RIJEKA</item>
      <item>Antun Ožanić</item>
      <item>OPĆINSKO DRŽAVNO ODVJETNIŠTVO</item>
      <item>Frane Trošelj</item>
      <item>ZZ ZANATOPREMA / Ilonka Pavelić</item>
      <item>CROATIA OSIGURANJE d.d. / Marin Glavočić</item>
      <item>POREZNA UPRAVA / Ksenija Pogarčić Luštica</item>
      <item>ČISTOĆA d.o.o. / Velimir Knežević</item>
    </derivirana_varijabla>
  </DomainObject.Predmet.StrankaListFormatedOIB>
  <DomainObject.Predmet.StrankaListFormatedWithAdress>
    <izvorni_sadrzaj>
      <item>GRAD RIJEKA, Korzo 16, 51000 Rijeka</item>
      <item>Antun Ožanić, A. Peruča 5, 51000 Rijeka</item>
      <item>OPĆINSKO DRŽAVNO ODVJETNIŠTVO, 51000 Rijeka</item>
      <item>Frane Trošelj, R. Petrovića 22, 51000 Rijeka</item>
      <item>ZZ ZANATOPREMA / Ilonka Pavelić, VUKOVARSKA 7B, 51000 Rijeka</item>
      <item>CROATIA OSIGURANJE d.d. / Marin Glavočić, Korzo 35, 51000 Rijeka</item>
      <item>POREZNA UPRAVA / Ksenija Pogarčić Luštica, Rijeka</item>
      <item>ČISTOĆA d.o.o. / Velimir Knežević, Dolac, 51000 Rijeka</item>
    </izvorni_sadrzaj>
    <derivirana_varijabla naziv="DomainObject.Predmet.StrankaListFormatedWithAdress_1">
      <item>GRAD RIJEKA, Korzo 16, 51000 Rijeka</item>
      <item>Antun Ožanić, A. Peruča 5, 51000 Rijeka</item>
      <item>OPĆINSKO DRŽAVNO ODVJETNIŠTVO, 51000 Rijeka</item>
      <item>Frane Trošelj, R. Petrovića 22, 51000 Rijeka</item>
      <item>ZZ ZANATOPREMA / Ilonka Pavelić, VUKOVARSKA 7B, 51000 Rijeka</item>
      <item>CROATIA OSIGURANJE d.d. / Marin Glavočić, Korzo 35, 51000 Rijeka</item>
      <item>POREZNA UPRAVA / Ksenija Pogarčić Luštica, Rijeka</item>
      <item>ČISTOĆA d.o.o. / Velimir Knežević, Dolac, 51000 Rijeka</item>
    </derivirana_varijabla>
  </DomainObject.Predmet.StrankaListFormatedWithAdress>
  <DomainObject.Predmet.StrankaListFormatedWithAdressOIB>
    <izvorni_sadrzaj>
      <item>GRAD RIJEKA, Korzo 16, 51000 Rijeka</item>
      <item>Antun Ožanić, A. Peruča 5, 51000 Rijeka</item>
      <item>OPĆINSKO DRŽAVNO ODVJETNIŠTVO, 51000 Rijeka</item>
      <item>Frane Trošelj, R. Petrovića 22, 51000 Rijeka</item>
      <item>ZZ ZANATOPREMA / Ilonka Pavelić, VUKOVARSKA 7B, 51000 Rijeka</item>
      <item>CROATIA OSIGURANJE d.d. / Marin Glavočić, Korzo 35, 51000 Rijeka</item>
      <item>POREZNA UPRAVA / Ksenija Pogarčić Luštica, Rijeka</item>
      <item>ČISTOĆA d.o.o. / Velimir Knežević, Dolac, 51000 Rijeka</item>
    </izvorni_sadrzaj>
    <derivirana_varijabla naziv="DomainObject.Predmet.StrankaListFormatedWithAdressOIB_1">
      <item>GRAD RIJEKA, Korzo 16, 51000 Rijeka</item>
      <item>Antun Ožanić, A. Peruča 5, 51000 Rijeka</item>
      <item>OPĆINSKO DRŽAVNO ODVJETNIŠTVO, 51000 Rijeka</item>
      <item>Frane Trošelj, R. Petrovića 22, 51000 Rijeka</item>
      <item>ZZ ZANATOPREMA / Ilonka Pavelić, VUKOVARSKA 7B, 51000 Rijeka</item>
      <item>CROATIA OSIGURANJE d.d. / Marin Glavočić, Korzo 35, 51000 Rijeka</item>
      <item>POREZNA UPRAVA / Ksenija Pogarčić Luštica, Rijeka</item>
      <item>ČISTOĆA d.o.o. / Velimir Knežević, Dolac, 51000 Rijeka</item>
    </derivirana_varijabla>
  </DomainObject.Predmet.StrankaListFormatedWithAdressOIB>
  <DomainObject.Predmet.StrankaListNazivFormated>
    <izvorni_sadrzaj>
      <item>GRAD RIJEKA</item>
      <item>Antun Ožanić</item>
      <item>OPĆINSKO DRŽAVNO ODVJETNIŠTVO</item>
      <item>Frane Trošelj</item>
      <item>ZZ ZANATOPREMA / Ilonka Pavelić</item>
      <item>CROATIA OSIGURANJE d.d. / Marin Glavočić</item>
      <item>POREZNA UPRAVA / Ksenija Pogarčić Luštica</item>
      <item>ČISTOĆA d.o.o. / Velimir Knežević</item>
    </izvorni_sadrzaj>
    <derivirana_varijabla naziv="DomainObject.Predmet.StrankaListNazivFormated_1">
      <item>GRAD RIJEKA</item>
      <item>Antun Ožanić</item>
      <item>OPĆINSKO DRŽAVNO ODVJETNIŠTVO</item>
      <item>Frane Trošelj</item>
      <item>ZZ ZANATOPREMA / Ilonka Pavelić</item>
      <item>CROATIA OSIGURANJE d.d. / Marin Glavočić</item>
      <item>POREZNA UPRAVA / Ksenija Pogarčić Luštica</item>
      <item>ČISTOĆA d.o.o. / Velimir Knežević</item>
    </derivirana_varijabla>
  </DomainObject.Predmet.StrankaListNazivFormated>
  <DomainObject.Predmet.StrankaListNazivFormatedOIB>
    <izvorni_sadrzaj>
      <item>GRAD RIJEKA</item>
      <item>Antun Ožanić</item>
      <item>OPĆINSKO DRŽAVNO ODVJETNIŠTVO</item>
      <item>Frane Trošelj</item>
      <item>ZZ ZANATOPREMA / Ilonka Pavelić</item>
      <item>CROATIA OSIGURANJE d.d. / Marin Glavočić</item>
      <item>POREZNA UPRAVA / Ksenija Pogarčić Luštica</item>
      <item>ČISTOĆA d.o.o. / Velimir Knežević</item>
    </izvorni_sadrzaj>
    <derivirana_varijabla naziv="DomainObject.Predmet.StrankaListNazivFormatedOIB_1">
      <item>GRAD RIJEKA</item>
      <item>Antun Ožanić</item>
      <item>OPĆINSKO DRŽAVNO ODVJETNIŠTVO</item>
      <item>Frane Trošelj</item>
      <item>ZZ ZANATOPREMA / Ilonka Pavelić</item>
      <item>CROATIA OSIGURANJE d.d. / Marin Glavočić</item>
      <item>POREZNA UPRAVA / Ksenija Pogarčić Luštica</item>
      <item>ČISTOĆA d.o.o. / Velimir Knežević</item>
    </derivirana_varijabla>
  </DomainObject.Predmet.StrankaListNazivFormatedOIB>
  <DomainObject.Predmet.ProtuStrankaListFormated>
    <izvorni_sadrzaj>
      <item>BRODOMATERIJAL d.d.  Rijeka</item>
    </izvorni_sadrzaj>
    <derivirana_varijabla naziv="DomainObject.Predmet.ProtuStrankaListFormated_1">
      <item>BRODOMATERIJAL d.d.  Rijeka</item>
    </derivirana_varijabla>
  </DomainObject.Predmet.ProtuStrankaListFormated>
  <DomainObject.Predmet.ProtuStrankaListFormatedOIB>
    <izvorni_sadrzaj>
      <item>BRODOMATERIJAL d.d.  Rijeka, OIB 32152751113</item>
    </izvorni_sadrzaj>
    <derivirana_varijabla naziv="DomainObject.Predmet.ProtuStrankaListFormatedOIB_1">
      <item>BRODOMATERIJAL d.d.  Rijeka, OIB 32152751113</item>
    </derivirana_varijabla>
  </DomainObject.Predmet.ProtuStrankaListFormatedOIB>
  <DomainObject.Predmet.ProtuStrankaListFormatedWithAdress>
    <izvorni_sadrzaj>
      <item>BRODOMATERIJAL d.d.  Rijeka, Martinšćica bb, 51000 Rijeka</item>
    </izvorni_sadrzaj>
    <derivirana_varijabla naziv="DomainObject.Predmet.ProtuStrankaListFormatedWithAdress_1">
      <item>BRODOMATERIJAL d.d.  Rijeka, Martinšćica bb, 51000 Rijeka</item>
    </derivirana_varijabla>
  </DomainObject.Predmet.ProtuStrankaListFormatedWithAdress>
  <DomainObject.Predmet.ProtuStrankaListFormatedWithAdressOIB>
    <izvorni_sadrzaj>
      <item>BRODOMATERIJAL d.d.  Rijeka, OIB 32152751113, Martinšćica bb, 51000 Rijeka</item>
    </izvorni_sadrzaj>
    <derivirana_varijabla naziv="DomainObject.Predmet.ProtuStrankaListFormatedWithAdressOIB_1">
      <item>BRODOMATERIJAL d.d.  Rijeka, OIB 32152751113, Martinšćica bb, 51000 Rijeka</item>
    </derivirana_varijabla>
  </DomainObject.Predmet.ProtuStrankaListFormatedWithAdressOIB>
  <DomainObject.Predmet.ProtuStrankaListNazivFormated>
    <izvorni_sadrzaj>
      <item>BRODOMATERIJAL d.d.  Rijeka</item>
    </izvorni_sadrzaj>
    <derivirana_varijabla naziv="DomainObject.Predmet.ProtuStrankaListNazivFormated_1">
      <item>BRODOMATERIJAL d.d.  Rijeka</item>
    </derivirana_varijabla>
  </DomainObject.Predmet.ProtuStrankaListNazivFormated>
  <DomainObject.Predmet.ProtuStrankaListNazivFormatedOIB>
    <izvorni_sadrzaj>
      <item>BRODOMATERIJAL d.d.  Rijeka, OIB 32152751113</item>
    </izvorni_sadrzaj>
    <derivirana_varijabla naziv="DomainObject.Predmet.ProtuStrankaListNazivFormatedOIB_1">
      <item>BRODOMATERIJAL d.d.  Rijeka, OIB 32152751113</item>
    </derivirana_varijabla>
  </DomainObject.Predmet.ProtuStrankaListNazivFormatedOIB>
  <DomainObject.Predmet.OstaliListFormated>
    <izvorni_sadrzaj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Josipa Barak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</izvorni_sadrzaj>
    <derivirana_varijabla naziv="DomainObject.Predmet.OstaliListFormated_1"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Josipa Barak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</derivirana_varijabla>
  </DomainObject.Predmet.OstaliListFormated>
  <DomainObject.Predmet.OstaliListFormatedOIB>
    <izvorni_sadrzaj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Josipa Barak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</izvorni_sadrzaj>
    <derivirana_varijabla naziv="DomainObject.Predmet.OstaliListFormatedOIB_1"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Josipa Barak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</derivirana_varijabla>
  </DomainObject.Predmet.OstaliListFormatedOIB>
  <DomainObject.Predmet.OstaliListFormatedWithAdress>
    <izvorni_sadrzaj>
      <item>GRADSKA BANKA d.d., TRG ANTE STARČEVIĆA 7, 31000 Osijek</item>
      <item>ANTUN OŽANIĆ, ANDRIJE PERUČA 5, 51000 Rijeka</item>
      <item>Milan Dokmanović, Ćićarijska 45, 51000 Rijeka</item>
      <item>Nevenka Stašić, Balači 10, 51414 Ičići</item>
      <item>Marica Dokmanović, Ćićarijska 45, 51000 Rijeka</item>
      <item>Nataša Sinožić, S. Krautzeka 92, 51000 Rijeka</item>
      <item>Marica Ganić, Podhum, 51218 Dražice</item>
      <item>Tomislav Špalj, Ružić selo 186, 51226 Hreljin</item>
      <item>Marija Jurković, Emilija Randića 14, 51000 Rijeka</item>
      <item>Đuro Vograniću, Mate Lovraka 6, Rijeka</item>
      <item>Franjo Kraljić, Moše Albaharija 8/3, Rijeka</item>
      <item>Zorica Pavlović, Verdijeva 11, Rijeka</item>
      <item>Vesna Blažek, Zastenice, 51219 Čavle</item>
      <item>Marinko Linić, Drežničkih boraca 32, Dražice</item>
      <item>Ante Brakus, B. Bačića 22a, Rijeka</item>
      <item>Anton Kovač, Irene Tome 4, Rijeka</item>
      <item>Radojka Iskra, Crnčićeva 9, Rijeka</item>
      <item>Karmela Špalj, Ružić selo 186, Hreljin</item>
      <item>Nikola Gvozden, Braće Stipčić 9, Rijeka</item>
      <item>Vladimir Legac, Zlobin, 51226 Hreljin</item>
      <item>Tomislav Kremenović, 51000 Rijeka</item>
      <item>Alesandra Tau, Dr Jože Grabovšeka 13, 51000 Rijeka</item>
      <item>Engebert Weiss, Ružić selo bb, 51226 Hreljin</item>
      <item>Dorotea Žic, Švalbina 3, Rijeka</item>
      <item>Danijela Zidarić, Braće Blečića 2, Rijeka</item>
      <item>Jadranka Polić, Mavrinci 125, 51219 Čavle</item>
      <item>Katica Marković, Brig 13, Rijeka</item>
      <item>Josipa Barak, Pod ohrušvom 15c, Rijeka</item>
      <item>Darinka Juričev Ivin, Zagrebačka 16, Rijeka</item>
      <item>Dubravka Čargonja, Brig 7, Rijeka</item>
      <item>Zdenka Starčević, Gušć 9, 51000 Rijeka</item>
      <item>Irena Abramović, Ratka Petrovića 15, Rijeka</item>
      <item>Katica Krikšić, Ćićarijska 11, 51000 Rijeka</item>
      <item>Suzana Rilko, Brig 71/3, 51000 Rijeka</item>
      <item>Rozalija Štokić, Pod ohrušvom 6, Rijeka</item>
      <item>Mirna Kučan, Hreljin 29, 51226 Hreljin</item>
      <item>Branka Frigan, Pilepići 10, Rijeka</item>
      <item>Bruno Vagaja, J.P. Kamova 14/1, 51000 Rijeka</item>
      <item>Svjetlana Reinić, Tina Ujevića 1/IV, Rijeka</item>
      <item>Sandra Rajčić Klapan, Braće Fućak 5, Rijeka</item>
      <item>Krunoslava Rumac, Braće Fućak 5, Rijeka</item>
      <item>Alka Volarić, Verdijeva 11, Rijeka</item>
      <item>Doris Vujnović, Dolac 14, 51000 Rijeka</item>
      <item>Velimir Knežević, A.B.Šimića 50, 51000 Rijeka</item>
      <item>Nataša Sinožić, S. Krautzeka 92, 51000 Rijeka</item>
      <item>ZZ ZANATOPREMA - Ilonka Pavelić, Vukovarska 7a, 51000 Rijeka</item>
      <item>CROATIA OSIGURANJE d.d. Rijeka Maja Walter Vengust, Korzo 35, 51000 Rijeka</item>
      <item>POREZNA UPRAVA RIJEKA Ksenija Luštica, Riva 6, 51000 Rijeka</item>
      <item>Marin Glavočić, Croatia osiguranje d.d. Filijala Korzo, Korzo 39, 51000 Rijeka</item>
      <item>Zagrebačka banka d.d., Trg bana Josipa Jelačića 10, 10000 Zagreb</item>
    </izvorni_sadrzaj>
    <derivirana_varijabla naziv="DomainObject.Predmet.OstaliListFormatedWithAdress_1">
      <item>GRADSKA BANKA d.d., TRG ANTE STARČEVIĆA 7, 31000 Osijek</item>
      <item>ANTUN OŽANIĆ, ANDRIJE PERUČA 5, 51000 Rijeka</item>
      <item>Milan Dokmanović, Ćićarijska 45, 51000 Rijeka</item>
      <item>Nevenka Stašić, Balači 10, 51414 Ičići</item>
      <item>Marica Dokmanović, Ćićarijska 45, 51000 Rijeka</item>
      <item>Nataša Sinožić, S. Krautzeka 92, 51000 Rijeka</item>
      <item>Marica Ganić, Podhum, 51218 Dražice</item>
      <item>Tomislav Špalj, Ružić selo 186, 51226 Hreljin</item>
      <item>Marija Jurković, Emilija Randića 14, 51000 Rijeka</item>
      <item>Đuro Vograniću, Mate Lovraka 6, Rijeka</item>
      <item>Franjo Kraljić, Moše Albaharija 8/3, Rijeka</item>
      <item>Zorica Pavlović, Verdijeva 11, Rijeka</item>
      <item>Vesna Blažek, Zastenice, 51219 Čavle</item>
      <item>Marinko Linić, Drežničkih boraca 32, Dražice</item>
      <item>Ante Brakus, B. Bačića 22a, Rijeka</item>
      <item>Anton Kovač, Irene Tome 4, Rijeka</item>
      <item>Radojka Iskra, Crnčićeva 9, Rijeka</item>
      <item>Karmela Špalj, Ružić selo 186, Hreljin</item>
      <item>Nikola Gvozden, Braće Stipčić 9, Rijeka</item>
      <item>Vladimir Legac, Zlobin, 51226 Hreljin</item>
      <item>Tomislav Kremenović, 51000 Rijeka</item>
      <item>Alesandra Tau, Dr Jože Grabovšeka 13, 51000 Rijeka</item>
      <item>Engebert Weiss, Ružić selo bb, 51226 Hreljin</item>
      <item>Dorotea Žic, Švalbina 3, Rijeka</item>
      <item>Danijela Zidarić, Braće Blečića 2, Rijeka</item>
      <item>Jadranka Polić, Mavrinci 125, 51219 Čavle</item>
      <item>Katica Marković, Brig 13, Rijeka</item>
      <item>Josipa Barak, Pod ohrušvom 15c, Rijeka</item>
      <item>Darinka Juričev Ivin, Zagrebačka 16, Rijeka</item>
      <item>Dubravka Čargonja, Brig 7, Rijeka</item>
      <item>Zdenka Starčević, Gušć 9, 51000 Rijeka</item>
      <item>Irena Abramović, Ratka Petrovića 15, Rijeka</item>
      <item>Katica Krikšić, Ćićarijska 11, 51000 Rijeka</item>
      <item>Suzana Rilko, Brig 71/3, 51000 Rijeka</item>
      <item>Rozalija Štokić, Pod ohrušvom 6, Rijeka</item>
      <item>Mirna Kučan, Hreljin 29, 51226 Hreljin</item>
      <item>Branka Frigan, Pilepići 10, Rijeka</item>
      <item>Bruno Vagaja, J.P. Kamova 14/1, 51000 Rijeka</item>
      <item>Svjetlana Reinić, Tina Ujevića 1/IV, Rijeka</item>
      <item>Sandra Rajčić Klapan, Braće Fućak 5, Rijeka</item>
      <item>Krunoslava Rumac, Braće Fućak 5, Rijeka</item>
      <item>Alka Volarić, Verdijeva 11, Rijeka</item>
      <item>Doris Vujnović, Dolac 14, 51000 Rijeka</item>
      <item>Velimir Knežević, A.B.Šimića 50, 51000 Rijeka</item>
      <item>Nataša Sinožić, S. Krautzeka 92, 51000 Rijeka</item>
      <item>ZZ ZANATOPREMA - Ilonka Pavelić, Vukovarska 7a, 51000 Rijeka</item>
      <item>CROATIA OSIGURANJE d.d. Rijeka Maja Walter Vengust, Korzo 35, 51000 Rijeka</item>
      <item>POREZNA UPRAVA RIJEKA Ksenija Luštica, Riva 6, 51000 Rijeka</item>
      <item>Marin Glavočić, Croatia osiguranje d.d. Filijala Korzo, Korzo 39, 51000 Rijeka</item>
      <item>Zagrebačka banka d.d., Trg bana Josipa Jelačića 10, 10000 Zagreb</item>
    </derivirana_varijabla>
  </DomainObject.Predmet.OstaliListFormatedWithAdress>
  <DomainObject.Predmet.OstaliListFormatedWithAdressOIB>
    <izvorni_sadrzaj>
      <item>GRADSKA BANKA d.d., TRG ANTE STARČEVIĆA 7, 31000 Osijek</item>
      <item>ANTUN OŽANIĆ, ANDRIJE PERUČA 5, 51000 Rijeka</item>
      <item>Milan Dokmanović, Ćićarijska 45, 51000 Rijeka</item>
      <item>Nevenka Stašić, Balači 10, 51414 Ičići</item>
      <item>Marica Dokmanović, Ćićarijska 45, 51000 Rijeka</item>
      <item>Nataša Sinožić, S. Krautzeka 92, 51000 Rijeka</item>
      <item>Marica Ganić, Podhum, 51218 Dražice</item>
      <item>Tomislav Špalj, Ružić selo 186, 51226 Hreljin</item>
      <item>Marija Jurković, Emilija Randića 14, 51000 Rijeka</item>
      <item>Đuro Vograniću, Mate Lovraka 6, Rijeka</item>
      <item>Franjo Kraljić, Moše Albaharija 8/3, Rijeka</item>
      <item>Zorica Pavlović, Verdijeva 11, Rijeka</item>
      <item>Vesna Blažek, Zastenice, 51219 Čavle</item>
      <item>Marinko Linić, Drežničkih boraca 32, Dražice</item>
      <item>Ante Brakus, B. Bačića 22a, Rijeka</item>
      <item>Anton Kovač, Irene Tome 4, Rijeka</item>
      <item>Radojka Iskra, Crnčićeva 9, Rijeka</item>
      <item>Karmela Špalj, Ružić selo 186, Hreljin</item>
      <item>Nikola Gvozden, Braće Stipčić 9, Rijeka</item>
      <item>Vladimir Legac, Zlobin, 51226 Hreljin</item>
      <item>Tomislav Kremenović, 51000 Rijeka</item>
      <item>Alesandra Tau, Dr Jože Grabovšeka 13, 51000 Rijeka</item>
      <item>Engebert Weiss, Ružić selo bb, 51226 Hreljin</item>
      <item>Dorotea Žic, Švalbina 3, Rijeka</item>
      <item>Danijela Zidarić, Braće Blečića 2, Rijeka</item>
      <item>Jadranka Polić, Mavrinci 125, 51219 Čavle</item>
      <item>Katica Marković, Brig 13, Rijeka</item>
      <item>Josipa Barak, Pod ohrušvom 15c, Rijeka</item>
      <item>Darinka Juričev Ivin, Zagrebačka 16, Rijeka</item>
      <item>Dubravka Čargonja, Brig 7, Rijeka</item>
      <item>Zdenka Starčević, Gušć 9, 51000 Rijeka</item>
      <item>Irena Abramović, Ratka Petrovića 15, Rijeka</item>
      <item>Katica Krikšić, Ćićarijska 11, 51000 Rijeka</item>
      <item>Suzana Rilko, Brig 71/3, 51000 Rijeka</item>
      <item>Rozalija Štokić, Pod ohrušvom 6, Rijeka</item>
      <item>Mirna Kučan, Hreljin 29, 51226 Hreljin</item>
      <item>Branka Frigan, Pilepići 10, Rijeka</item>
      <item>Bruno Vagaja, J.P. Kamova 14/1, 51000 Rijeka</item>
      <item>Svjetlana Reinić, Tina Ujevića 1/IV, Rijeka</item>
      <item>Sandra Rajčić Klapan, Braće Fućak 5, Rijeka</item>
      <item>Krunoslava Rumac, Braće Fućak 5, Rijeka</item>
      <item>Alka Volarić, Verdijeva 11, Rijeka</item>
      <item>Doris Vujnović, Dolac 14, 51000 Rijeka</item>
      <item>Velimir Knežević, A.B.Šimića 50, 51000 Rijeka</item>
      <item>Nataša Sinožić, S. Krautzeka 92, 51000 Rijeka</item>
      <item>ZZ ZANATOPREMA - Ilonka Pavelić, Vukovarska 7a, 51000 Rijeka</item>
      <item>CROATIA OSIGURANJE d.d. Rijeka Maja Walter Vengust, Korzo 35, 51000 Rijeka</item>
      <item>POREZNA UPRAVA RIJEKA Ksenija Luštica, Riva 6, 51000 Rijeka</item>
      <item>Marin Glavočić, Croatia osiguranje d.d. Filijala Korzo, Korzo 39, 51000 Rijeka</item>
      <item>Zagrebačka banka d.d., Trg bana Josipa Jelačića 10, 10000 Zagreb</item>
    </izvorni_sadrzaj>
    <derivirana_varijabla naziv="DomainObject.Predmet.OstaliListFormatedWithAdressOIB_1">
      <item>GRADSKA BANKA d.d., TRG ANTE STARČEVIĆA 7, 31000 Osijek</item>
      <item>ANTUN OŽANIĆ, ANDRIJE PERUČA 5, 51000 Rijeka</item>
      <item>Milan Dokmanović, Ćićarijska 45, 51000 Rijeka</item>
      <item>Nevenka Stašić, Balači 10, 51414 Ičići</item>
      <item>Marica Dokmanović, Ćićarijska 45, 51000 Rijeka</item>
      <item>Nataša Sinožić, S. Krautzeka 92, 51000 Rijeka</item>
      <item>Marica Ganić, Podhum, 51218 Dražice</item>
      <item>Tomislav Špalj, Ružić selo 186, 51226 Hreljin</item>
      <item>Marija Jurković, Emilija Randića 14, 51000 Rijeka</item>
      <item>Đuro Vograniću, Mate Lovraka 6, Rijeka</item>
      <item>Franjo Kraljić, Moše Albaharija 8/3, Rijeka</item>
      <item>Zorica Pavlović, Verdijeva 11, Rijeka</item>
      <item>Vesna Blažek, Zastenice, 51219 Čavle</item>
      <item>Marinko Linić, Drežničkih boraca 32, Dražice</item>
      <item>Ante Brakus, B. Bačića 22a, Rijeka</item>
      <item>Anton Kovač, Irene Tome 4, Rijeka</item>
      <item>Radojka Iskra, Crnčićeva 9, Rijeka</item>
      <item>Karmela Špalj, Ružić selo 186, Hreljin</item>
      <item>Nikola Gvozden, Braće Stipčić 9, Rijeka</item>
      <item>Vladimir Legac, Zlobin, 51226 Hreljin</item>
      <item>Tomislav Kremenović, 51000 Rijeka</item>
      <item>Alesandra Tau, Dr Jože Grabovšeka 13, 51000 Rijeka</item>
      <item>Engebert Weiss, Ružić selo bb, 51226 Hreljin</item>
      <item>Dorotea Žic, Švalbina 3, Rijeka</item>
      <item>Danijela Zidarić, Braće Blečića 2, Rijeka</item>
      <item>Jadranka Polić, Mavrinci 125, 51219 Čavle</item>
      <item>Katica Marković, Brig 13, Rijeka</item>
      <item>Josipa Barak, Pod ohrušvom 15c, Rijeka</item>
      <item>Darinka Juričev Ivin, Zagrebačka 16, Rijeka</item>
      <item>Dubravka Čargonja, Brig 7, Rijeka</item>
      <item>Zdenka Starčević, Gušć 9, 51000 Rijeka</item>
      <item>Irena Abramović, Ratka Petrovića 15, Rijeka</item>
      <item>Katica Krikšić, Ćićarijska 11, 51000 Rijeka</item>
      <item>Suzana Rilko, Brig 71/3, 51000 Rijeka</item>
      <item>Rozalija Štokić, Pod ohrušvom 6, Rijeka</item>
      <item>Mirna Kučan, Hreljin 29, 51226 Hreljin</item>
      <item>Branka Frigan, Pilepići 10, Rijeka</item>
      <item>Bruno Vagaja, J.P. Kamova 14/1, 51000 Rijeka</item>
      <item>Svjetlana Reinić, Tina Ujevića 1/IV, Rijeka</item>
      <item>Sandra Rajčić Klapan, Braće Fućak 5, Rijeka</item>
      <item>Krunoslava Rumac, Braće Fućak 5, Rijeka</item>
      <item>Alka Volarić, Verdijeva 11, Rijeka</item>
      <item>Doris Vujnović, Dolac 14, 51000 Rijeka</item>
      <item>Velimir Knežević, A.B.Šimića 50, 51000 Rijeka</item>
      <item>Nataša Sinožić, S. Krautzeka 92, 51000 Rijeka</item>
      <item>ZZ ZANATOPREMA - Ilonka Pavelić, Vukovarska 7a, 51000 Rijeka</item>
      <item>CROATIA OSIGURANJE d.d. Rijeka Maja Walter Vengust, Korzo 35, 51000 Rijeka</item>
      <item>POREZNA UPRAVA RIJEKA Ksenija Luštica, Riva 6, 51000 Rijeka</item>
      <item>Marin Glavočić, Croatia osiguranje d.d. Filijala Korzo, Korzo 39, 51000 Rijeka</item>
      <item>Zagrebačka banka d.d., Trg bana Josipa Jelačića 10, 10000 Zagreb</item>
    </derivirana_varijabla>
  </DomainObject.Predmet.OstaliListFormatedWithAdressOIB>
  <DomainObject.Predmet.OstaliListNazivFormated>
    <izvorni_sadrzaj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Josipa Barak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</izvorni_sadrzaj>
    <derivirana_varijabla naziv="DomainObject.Predmet.OstaliListNazivFormated_1"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Josipa Barak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</derivirana_varijabla>
  </DomainObject.Predmet.OstaliListNazivFormated>
  <DomainObject.Predmet.OstaliListNazivFormatedOIB>
    <izvorni_sadrzaj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Josipa Barak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</izvorni_sadrzaj>
    <derivirana_varijabla naziv="DomainObject.Predmet.OstaliListNazivFormatedOIB_1"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Josipa Barak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2017.</izvorni_sadrzaj>
    <derivirana_varijabla naziv="DomainObject.Datum_1">17. veljače 2017.</derivirana_varijabla>
  </DomainObject.Datum>
  <DomainObject.PoslovniBrojDokumenta>
    <izvorni_sadrzaj>St-64/1999-1017</izvorni_sadrzaj>
    <derivirana_varijabla naziv="DomainObject.PoslovniBrojDokumenta_1">St-64/1999-1017</derivirana_varijabla>
  </DomainObject.PoslovniBrojDokumenta>
  <DomainObject.Predmet.StrankaIDrugi>
    <izvorni_sadrzaj>ZZ ZANATOPREMA / Ilonka Pavelić i dr.</izvorni_sadrzaj>
    <derivirana_varijabla naziv="DomainObject.Predmet.StrankaIDrugi_1">ZZ ZANATOPREMA / Ilonka Pavelić i dr.</derivirana_varijabla>
  </DomainObject.Predmet.StrankaIDrugi>
  <DomainObject.Predmet.ProtustrankaIDrugi>
    <izvorni_sadrzaj>BRODOMATERIJAL d.d.  Rijeka</izvorni_sadrzaj>
    <derivirana_varijabla naziv="DomainObject.Predmet.ProtustrankaIDrugi_1">BRODOMATERIJAL d.d.  Rijeka</derivirana_varijabla>
  </DomainObject.Predmet.ProtustrankaIDrugi>
  <DomainObject.Predmet.StrankaIDrugiAdressOIB>
    <izvorni_sadrzaj>ZZ ZANATOPREMA / Ilonka Pavelić, VUKOVARSKA 7B, 51000 Rijeka i dr.</izvorni_sadrzaj>
    <derivirana_varijabla naziv="DomainObject.Predmet.StrankaIDrugiAdressOIB_1">ZZ ZANATOPREMA / Ilonka Pavelić, VUKOVARSKA 7B, 51000 Rijeka i dr.</derivirana_varijabla>
  </DomainObject.Predmet.StrankaIDrugiAdressOIB>
  <DomainObject.Predmet.ProtustrankaIDrugiAdressOIB>
    <izvorni_sadrzaj>BRODOMATERIJAL d.d.  Rijeka, OIB 32152751113, Martinšćica bb, 51000 Rijeka</izvorni_sadrzaj>
    <derivirana_varijabla naziv="DomainObject.Predmet.ProtustrankaIDrugiAdressOIB_1">BRODOMATERIJAL d.d.  Rijeka, OIB 32152751113, Martinšćica bb,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 RIJEKA</item>
      <item>BRODOMATERIJAL d.d.  Rijeka</item>
      <item>GRADSKA BANKA d.d.</item>
      <item>Antun Ožanić</item>
      <item>ANTUN OŽANIĆ</item>
      <item>OPĆINSKO DRŽAVNO ODVJETNIŠTVO</item>
      <item>Frane Trošelj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Josipa Barak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ZZ ZANATOPREMA / Ilonka Pavelić</item>
      <item>CROATIA OSIGURANJE d.d. / Marin Glavočić</item>
      <item>POREZNA UPRAVA / Ksenija Pogarčić Luštica</item>
      <item>ČISTOĆA d.o.o. / Velimir Knežević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</izvorni_sadrzaj>
    <derivirana_varijabla naziv="DomainObject.Predmet.SudioniciListNaziv_1">
      <item>GRAD RIJEKA</item>
      <item>BRODOMATERIJAL d.d.  Rijeka</item>
      <item>GRADSKA BANKA d.d.</item>
      <item>Antun Ožanić</item>
      <item>ANTUN OŽANIĆ</item>
      <item>OPĆINSKO DRŽAVNO ODVJETNIŠTVO</item>
      <item>Frane Trošelj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Josipa Barak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ZZ ZANATOPREMA / Ilonka Pavelić</item>
      <item>CROATIA OSIGURANJE d.d. / Marin Glavočić</item>
      <item>POREZNA UPRAVA / Ksenija Pogarčić Luštica</item>
      <item>ČISTOĆA d.o.o. / Velimir Knežević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</derivirana_varijabla>
  </DomainObject.Predmet.SudioniciListNaziv>
  <DomainObject.Predmet.SudioniciListAdressOIB>
    <izvorni_sadrzaj>
      <item>GRAD RIJEKA, Korzo 16,51000 Rijeka</item>
      <item>BRODOMATERIJAL d.d.  Rijeka, OIB 32152751113, Martinšćica bb,51000 Rijeka</item>
      <item>GRADSKA BANKA d.d., TRG ANTE STARČEVIĆA 7,31000 Osijek</item>
      <item>Antun Ožanić, A. Peruča 5,51000 Rijeka</item>
      <item>ANTUN OŽANIĆ, ANDRIJE PERUČA 5,51000 Rijeka</item>
      <item>OPĆINSKO DRŽAVNO ODVJETNIŠTVO, 51000 Rijeka</item>
      <item>Frane Trošelj, R. Petrovića 22,51000 Rijeka</item>
      <item>Milan Dokmanović, Ćićarijska 45,51000 Rijeka</item>
      <item>Nevenka Stašić, Balači 10,51414 Ičići</item>
      <item>Marica Dokmanović, Ćićarijska 45,51000 Rijeka</item>
      <item>Nataša Sinožić, S. Krautzeka 92,51000 Rijeka</item>
      <item>Marica Ganić, Podhum,51218 Dražice</item>
      <item>Tomislav Špalj, Ružić selo 186,51226 Hreljin</item>
      <item>Marija Jurković, Emilija Randića 14,51000 Rijeka</item>
      <item>Đuro Vograniću, Mate Lovraka 6,Rijeka</item>
      <item>Franjo Kraljić, Moše Albaharija 8/3,Rijeka</item>
      <item>Zorica Pavlović, Verdijeva 11,Rijeka</item>
      <item>Vesna Blažek, Zastenice,51219 Čavle</item>
      <item>Marinko Linić, Drežničkih boraca 32,Dražice</item>
      <item>Ante Brakus, B. Bačića 22a,Rijeka</item>
      <item>Anton Kovač, Irene Tome 4,Rijeka</item>
      <item>Radojka Iskra, Crnčićeva 9,Rijeka</item>
      <item>Karmela Špalj, Ružić selo 186,Hreljin</item>
      <item>Nikola Gvozden, Braće Stipčić 9,Rijeka</item>
      <item>Vladimir Legac, Zlobin,51226 Hreljin</item>
      <item>Tomislav Kremenović, 51000 Rijeka</item>
      <item>Alesandra Tau, Dr Jože Grabovšeka 13,51000 Rijeka</item>
      <item>Engebert Weiss, Ružić selo bb,51226 Hreljin</item>
      <item>Dorotea Žic, Švalbina 3,Rijeka</item>
      <item>Danijela Zidarić, Braće Blečića 2,Rijeka</item>
      <item>Jadranka Polić, Mavrinci 125,51219 Čavle</item>
      <item>Katica Marković, Brig 13,Rijeka</item>
      <item>Josipa Barak, Pod ohrušvom 15c,Rijeka</item>
      <item>Darinka Juričev Ivin, Zagrebačka 16,Rijeka</item>
      <item>Dubravka Čargonja, Brig 7,Rijeka</item>
      <item>Zdenka Starčević, Gušć 9,51000 Rijeka</item>
      <item>Irena Abramović, Ratka Petrovića 15,Rijeka</item>
      <item>Katica Krikšić, Ćićarijska 11,51000 Rijeka</item>
      <item>Suzana Rilko, Brig 71/3,51000 Rijeka</item>
      <item>Rozalija Štokić, Pod ohrušvom 6,Rijeka</item>
      <item>Mirna Kučan, Hreljin 29,51226 Hreljin</item>
      <item>Branka Frigan, Pilepići 10,Rijeka</item>
      <item>Bruno Vagaja, J.P. Kamova 14/1,51000 Rijeka</item>
      <item>Svjetlana Reinić, Tina Ujevića 1/IV,Rijeka</item>
      <item>Sandra Rajčić Klapan, Braće Fućak 5,Rijeka</item>
      <item>Krunoslava Rumac, Braće Fućak 5,Rijeka</item>
      <item>Alka Volarić, Verdijeva 11,Rijeka</item>
      <item>ZZ ZANATOPREMA / Ilonka Pavelić, VUKOVARSKA 7B,51000 Rijeka</item>
      <item>CROATIA OSIGURANJE d.d. / Marin Glavočić, Korzo 35,51000 Rijeka</item>
      <item>POREZNA UPRAVA / Ksenija Pogarčić Luštica, Rijeka</item>
      <item>ČISTOĆA d.o.o. / Velimir Knežević, Dolac,51000 Rijeka</item>
      <item>Doris Vujnović, Dolac 14,51000 Rijeka</item>
      <item>Velimir Knežević, A.B.Šimića 50,51000 Rijeka</item>
      <item>Nataša Sinožić, S. Krautzeka 92,51000 Rijeka</item>
      <item>ZZ ZANATOPREMA - Ilonka Pavelić, Vukovarska 7a,51000 Rijeka</item>
      <item>CROATIA OSIGURANJE d.d. Rijeka Maja Walter Vengust, Korzo 35,51000 Rijeka</item>
      <item>POREZNA UPRAVA RIJEKA Ksenija Luštica, Riva 6,51000 Rijeka</item>
      <item>Marin Glavočić, Croatia osiguranje d.d. Filijala Korzo, Korzo 39,51000 Rijeka</item>
      <item>Zagrebačka banka d.d., Trg bana Josipa Jelačića 10,10000 Zagreb</item>
    </izvorni_sadrzaj>
    <derivirana_varijabla naziv="DomainObject.Predmet.SudioniciListAdressOIB_1">
      <item>GRAD RIJEKA, Korzo 16,51000 Rijeka</item>
      <item>BRODOMATERIJAL d.d.  Rijeka, OIB 32152751113, Martinšćica bb,51000 Rijeka</item>
      <item>GRADSKA BANKA d.d., TRG ANTE STARČEVIĆA 7,31000 Osijek</item>
      <item>Antun Ožanić, A. Peruča 5,51000 Rijeka</item>
      <item>ANTUN OŽANIĆ, ANDRIJE PERUČA 5,51000 Rijeka</item>
      <item>OPĆINSKO DRŽAVNO ODVJETNIŠTVO, 51000 Rijeka</item>
      <item>Frane Trošelj, R. Petrovića 22,51000 Rijeka</item>
      <item>Milan Dokmanović, Ćićarijska 45,51000 Rijeka</item>
      <item>Nevenka Stašić, Balači 10,51414 Ičići</item>
      <item>Marica Dokmanović, Ćićarijska 45,51000 Rijeka</item>
      <item>Nataša Sinožić, S. Krautzeka 92,51000 Rijeka</item>
      <item>Marica Ganić, Podhum,51218 Dražice</item>
      <item>Tomislav Špalj, Ružić selo 186,51226 Hreljin</item>
      <item>Marija Jurković, Emilija Randića 14,51000 Rijeka</item>
      <item>Đuro Vograniću, Mate Lovraka 6,Rijeka</item>
      <item>Franjo Kraljić, Moše Albaharija 8/3,Rijeka</item>
      <item>Zorica Pavlović, Verdijeva 11,Rijeka</item>
      <item>Vesna Blažek, Zastenice,51219 Čavle</item>
      <item>Marinko Linić, Drežničkih boraca 32,Dražice</item>
      <item>Ante Brakus, B. Bačića 22a,Rijeka</item>
      <item>Anton Kovač, Irene Tome 4,Rijeka</item>
      <item>Radojka Iskra, Crnčićeva 9,Rijeka</item>
      <item>Karmela Špalj, Ružić selo 186,Hreljin</item>
      <item>Nikola Gvozden, Braće Stipčić 9,Rijeka</item>
      <item>Vladimir Legac, Zlobin,51226 Hreljin</item>
      <item>Tomislav Kremenović, 51000 Rijeka</item>
      <item>Alesandra Tau, Dr Jože Grabovšeka 13,51000 Rijeka</item>
      <item>Engebert Weiss, Ružić selo bb,51226 Hreljin</item>
      <item>Dorotea Žic, Švalbina 3,Rijeka</item>
      <item>Danijela Zidarić, Braće Blečića 2,Rijeka</item>
      <item>Jadranka Polić, Mavrinci 125,51219 Čavle</item>
      <item>Katica Marković, Brig 13,Rijeka</item>
      <item>Josipa Barak, Pod ohrušvom 15c,Rijeka</item>
      <item>Darinka Juričev Ivin, Zagrebačka 16,Rijeka</item>
      <item>Dubravka Čargonja, Brig 7,Rijeka</item>
      <item>Zdenka Starčević, Gušć 9,51000 Rijeka</item>
      <item>Irena Abramović, Ratka Petrovića 15,Rijeka</item>
      <item>Katica Krikšić, Ćićarijska 11,51000 Rijeka</item>
      <item>Suzana Rilko, Brig 71/3,51000 Rijeka</item>
      <item>Rozalija Štokić, Pod ohrušvom 6,Rijeka</item>
      <item>Mirna Kučan, Hreljin 29,51226 Hreljin</item>
      <item>Branka Frigan, Pilepići 10,Rijeka</item>
      <item>Bruno Vagaja, J.P. Kamova 14/1,51000 Rijeka</item>
      <item>Svjetlana Reinić, Tina Ujevića 1/IV,Rijeka</item>
      <item>Sandra Rajčić Klapan, Braće Fućak 5,Rijeka</item>
      <item>Krunoslava Rumac, Braće Fućak 5,Rijeka</item>
      <item>Alka Volarić, Verdijeva 11,Rijeka</item>
      <item>ZZ ZANATOPREMA / Ilonka Pavelić, VUKOVARSKA 7B,51000 Rijeka</item>
      <item>CROATIA OSIGURANJE d.d. / Marin Glavočić, Korzo 35,51000 Rijeka</item>
      <item>POREZNA UPRAVA / Ksenija Pogarčić Luštica, Rijeka</item>
      <item>ČISTOĆA d.o.o. / Velimir Knežević, Dolac,51000 Rijeka</item>
      <item>Doris Vujnović, Dolac 14,51000 Rijeka</item>
      <item>Velimir Knežević, A.B.Šimića 50,51000 Rijeka</item>
      <item>Nataša Sinožić, S. Krautzeka 92,51000 Rijeka</item>
      <item>ZZ ZANATOPREMA - Ilonka Pavelić, Vukovarska 7a,51000 Rijeka</item>
      <item>CROATIA OSIGURANJE d.d. Rijeka Maja Walter Vengust, Korzo 35,51000 Rijeka</item>
      <item>POREZNA UPRAVA RIJEKA Ksenija Luštica, Riva 6,51000 Rijeka</item>
      <item>Marin Glavočić, Croatia osiguranje d.d. Filijala Korzo, Korzo 39,51000 Rijeka</item>
      <item>Zagrebačka banka d.d.,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32152751113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32152751113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Ombretta Belić-Ilijašić, OIB 00873493442, Jadranska 2 Rabac</item>
    </izvorni_sadrzaj>
    <derivirana_varijabla naziv="DomainObject.Predmet.StecajniUpraviteljiListAddressOIB_1">
      <item>Ombretta Belić-Ilijašić, OIB 00873493442, Jadranska 2 Rabac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EB6837-2E16-4788-A73C-5013E1C0E4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177</properties:Words>
  <properties:Characters>947</properties:Characters>
  <properties:Lines>57</properties:Lines>
  <properties:Paragraphs>21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Temeljem članka 55 stavak 2 Stečajnog zakona stečajni sudac donosi</vt:lpstr>
      <vt:lpstr>Temeljem članka 55 stavak 2 Stečajnog zakona stečajni sudac donosi </vt:lpstr>
    </vt:vector>
  </properties:TitlesOfParts>
  <properties:LinksUpToDate>false</properties:LinksUpToDate>
  <properties:CharactersWithSpaces>1133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2017-02-17T10:56:00Z</dcterms:created>
  <dc:creator>ministarstvo pravosuđa rh</dc:creator>
  <cp:lastModifiedBy>Tanja Fidel</cp:lastModifiedBy>
  <cp:lastPrinted>2017-02-17T12:15:00Z</cp:lastPrinted>
  <dcterms:modified xmlns:xsi="http://www.w3.org/2001/XMLSchema-instance" xsi:type="dcterms:W3CDTF">2017-02-17T12:17:00Z</dcterms:modified>
  <cp:revision>4</cp:revision>
  <dc:title>Temeljem članka 55 stavak 2 Stečajnog zakona stečajni sudac donosi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St-64/1999-1017 / Odluka - Zaključak - određeno ročište za diobu kupovnine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