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0060" w14:paraId="1600060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D96E4B">
        <w:t>98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A1FFC">
        <w:t xml:space="preserve">IZVOĐAČ </w:t>
      </w:r>
      <w:r w:rsidR="00FA1FFC" w:rsidRPr="005D3532">
        <w:t xml:space="preserve">d.o.o., </w:t>
      </w:r>
      <w:r w:rsidR="00FA1FFC">
        <w:t>Zadar</w:t>
      </w:r>
      <w:r w:rsidR="00FA1FFC" w:rsidRPr="005D3532">
        <w:t xml:space="preserve">, </w:t>
      </w:r>
      <w:r w:rsidR="00FA1FFC">
        <w:t>Polačišće 9</w:t>
      </w:r>
      <w:r w:rsidR="00FA1FFC" w:rsidRPr="005D3532">
        <w:t xml:space="preserve">, OIB: </w:t>
      </w:r>
      <w:r w:rsidR="00FA1FFC">
        <w:t>21511986327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FA1FFC">
        <w:t>Anti Kurtoviću iz Zadra</w:t>
      </w:r>
      <w:r>
        <w:t xml:space="preserve">,  </w:t>
      </w:r>
      <w:r w:rsidR="00966DD4">
        <w:t>20</w:t>
      </w:r>
      <w:r w:rsidR="00B7471E">
        <w:t xml:space="preserve">. </w:t>
      </w:r>
      <w:r w:rsidR="003E6E95">
        <w:t>travnja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A1FFC">
        <w:rPr>
          <w:b/>
        </w:rPr>
        <w:t>29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B7752F">
        <w:rPr>
          <w:b/>
        </w:rPr>
        <w:t>svibnja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B7752F">
        <w:rPr>
          <w:b/>
        </w:rPr>
        <w:t>5</w:t>
      </w:r>
      <w:r w:rsidR="00D96E4B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FA1FFC">
        <w:t>Ante Kurtović iz 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FA1FFC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FA1FFC">
        <w:t>Ante Kurtović iz Zadra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FA1FFC">
        <w:t xml:space="preserve">IZVOĐAČ </w:t>
      </w:r>
      <w:r w:rsidR="00FA1FFC" w:rsidRPr="005D3532">
        <w:t xml:space="preserve">d.o.o., </w:t>
      </w:r>
      <w:r w:rsidR="00FA1FFC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A1FFC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E0438">
        <w:t>5</w:t>
      </w:r>
      <w:r w:rsidR="00C6393F">
        <w:t xml:space="preserve"> St-</w:t>
      </w:r>
      <w:r w:rsidR="00FA1FFC">
        <w:t>154</w:t>
      </w:r>
      <w:r w:rsidR="00C6393F">
        <w:t>/</w:t>
      </w:r>
      <w:r w:rsidR="00E3211A">
        <w:t>20</w:t>
      </w:r>
      <w:r w:rsidR="00B7752F">
        <w:t>17</w:t>
      </w:r>
      <w:r w:rsidR="00F61541">
        <w:t>-</w:t>
      </w:r>
      <w:r w:rsidR="00FA1FFC">
        <w:t>13</w:t>
      </w:r>
      <w:r w:rsidR="00C6393F">
        <w:t xml:space="preserve"> od </w:t>
      </w:r>
      <w:r w:rsidR="00FA1FFC">
        <w:t>16</w:t>
      </w:r>
      <w:r w:rsidR="00C6393F">
        <w:t xml:space="preserve">. </w:t>
      </w:r>
      <w:r w:rsidR="00FA1FFC">
        <w:t>veljače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966DD4">
        <w:t>20</w:t>
      </w:r>
      <w:r w:rsidR="00B7471E">
        <w:t xml:space="preserve">. </w:t>
      </w:r>
      <w:r w:rsidR="003E6E95">
        <w:t>travnja</w:t>
      </w:r>
      <w:r w:rsidR="00B7471E">
        <w:t xml:space="preserve"> 2018.</w:t>
      </w:r>
    </w:p>
    <w:p w:rsidRDefault="00A576FE" w:rsidP="00A576FE" w:rsidR="00A576FE"/>
    <w:p w:rsidRDefault="002037C5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FA1FFC">
        <w:t>Anti Kurtoviću iz Zadra</w:t>
      </w:r>
      <w:r w:rsidR="00FA1FFC" w:rsidRPr="005D3532">
        <w:t xml:space="preserve">, </w:t>
      </w:r>
      <w:r w:rsidR="00FA1FFC">
        <w:t>Bana Josipa Jelačića 28/A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5C310E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037C5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FA1FFC">
      <w:t>98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37C5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</izvorni_sadrzaj>
    <derivirana_varijabla naziv="DomainObject.Predmet.SudioniciListNaziv_1">
      <item>IZVOĐAČ d.o.o. za trgovinu i poslovne usluge</item>
      <item>FINA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</izvorni_sadrzaj>
    <derivirana_varijabla naziv="DomainObject.Predmet.SudioniciListAdressOIB_1">
      <item>IZVOĐAČ d.o.o. za trgovinu i poslovne usluge, OIB 21511986327, Polačišće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</izvorni_sadrzaj>
    <derivirana_varijabla naziv="DomainObject.Predmet.SudioniciListNazivOIB_1">
      <item>, OIB 21511986327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1B071-834A-42AE-A54E-C270FDA2F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2569</properties:Characters>
  <properties:Lines>79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2018-03-28T06:51:00Z</dcterms:created>
  <dc:creator>Administrator</dc:creator>
  <cp:lastModifiedBy>Ante Rubelj</cp:lastModifiedBy>
  <cp:lastPrinted>2018-04-23T09:02:00Z</cp:lastPrinted>
  <dcterms:modified xmlns:xsi="http://www.w3.org/2001/XMLSchema-instance" xsi:type="dcterms:W3CDTF">2018-04-23T09:02:00Z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(1St-98-18-2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