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c8d16" w14:paraId="d0c8d16" w:rsidRDefault="00B903E8" w:rsidP="00864FFB" w:rsidR="00B903E8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C918E2" w:rsidP="00864FFB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020B1F" w:rsidRPr="001F634C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</w:t>
      </w:r>
      <w:r w:rsidR="00B903E8">
        <w:rPr>
          <w:rFonts w:hAnsi="Times New Roman" w:ascii="Times New Roman"/>
          <w:szCs w:val="24"/>
        </w:rPr>
        <w:t>sucu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stečajnim dužnikom </w:t>
      </w:r>
      <w:r w:rsidR="002717E8" w:rsidRPr="00DF6F24">
        <w:rPr>
          <w:rFonts w:hAnsi="Times New Roman" w:ascii="Times New Roman"/>
          <w:szCs w:val="24"/>
        </w:rPr>
        <w:t xml:space="preserve">TRAMOT d.o.o. </w:t>
      </w:r>
      <w:r w:rsidR="002717E8">
        <w:rPr>
          <w:rFonts w:hAnsi="Times New Roman" w:ascii="Times New Roman"/>
          <w:szCs w:val="24"/>
        </w:rPr>
        <w:t>za propagandu, informatiku</w:t>
      </w:r>
      <w:r w:rsidR="002717E8" w:rsidRPr="00DF6F24">
        <w:rPr>
          <w:rFonts w:hAnsi="Times New Roman" w:ascii="Times New Roman"/>
          <w:szCs w:val="24"/>
        </w:rPr>
        <w:t>, izdavaštvo i usluge, Zagreb (Grad Zagreb), Taborska 31, OIB: 58411173463</w:t>
      </w:r>
      <w:r w:rsidR="000F2934" w:rsidRPr="0016314D">
        <w:rPr>
          <w:rFonts w:hAnsi="Times New Roman" w:ascii="Times New Roman"/>
          <w:szCs w:val="24"/>
        </w:rPr>
        <w:t>,</w:t>
      </w:r>
      <w:r w:rsidR="0047281F">
        <w:rPr>
          <w:rFonts w:hAnsi="Times New Roman" w:ascii="Times New Roman"/>
          <w:szCs w:val="24"/>
        </w:rPr>
        <w:t xml:space="preserve"> 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2717E8">
        <w:rPr>
          <w:rFonts w:hAnsi="Times New Roman" w:ascii="Times New Roman"/>
          <w:szCs w:val="24"/>
        </w:rPr>
        <w:t>24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AA039F">
        <w:rPr>
          <w:rFonts w:hAnsi="Times New Roman" w:ascii="Times New Roman"/>
          <w:szCs w:val="24"/>
        </w:rPr>
        <w:t>ožujka</w:t>
      </w:r>
      <w:r w:rsidR="000F2934">
        <w:rPr>
          <w:rFonts w:hAnsi="Times New Roman" w:ascii="Times New Roman"/>
          <w:szCs w:val="24"/>
        </w:rPr>
        <w:t xml:space="preserve"> </w:t>
      </w:r>
      <w:r w:rsidR="00D95043">
        <w:rPr>
          <w:rFonts w:hAnsi="Times New Roman" w:ascii="Times New Roman"/>
          <w:szCs w:val="24"/>
        </w:rPr>
        <w:t>2016</w:t>
      </w:r>
      <w:r w:rsidR="000665A2">
        <w:rPr>
          <w:rFonts w:hAnsi="Times New Roman" w:ascii="Times New Roman"/>
          <w:szCs w:val="24"/>
        </w:rPr>
        <w:t>.</w:t>
      </w:r>
      <w:r w:rsidR="0047281F">
        <w:rPr>
          <w:rFonts w:hAnsi="Times New Roman" w:ascii="Times New Roman"/>
          <w:szCs w:val="24"/>
        </w:rPr>
        <w:t xml:space="preserve"> godine</w:t>
      </w: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i j e š i o      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975865" w:rsidP="003379C5" w:rsidR="001F634C" w:rsidRPr="000D128D">
      <w:pPr>
        <w:numPr>
          <w:ilvl w:val="0"/>
          <w:numId w:val="3"/>
        </w:numPr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stečajni </w:t>
      </w:r>
      <w:r w:rsidR="00A85058" w:rsidRPr="005E2BC4">
        <w:rPr>
          <w:rFonts w:hAnsi="Times New Roman" w:ascii="Times New Roman"/>
          <w:szCs w:val="24"/>
        </w:rPr>
        <w:t>postupak nad</w:t>
      </w:r>
      <w:r w:rsidR="00BB41C4">
        <w:rPr>
          <w:rFonts w:hAnsi="Times New Roman" w:ascii="Times New Roman"/>
          <w:szCs w:val="24"/>
        </w:rPr>
        <w:t xml:space="preserve"> dužnikom</w:t>
      </w:r>
      <w:r w:rsidR="002C27E9">
        <w:rPr>
          <w:rFonts w:hAnsi="Times New Roman" w:ascii="Times New Roman"/>
          <w:szCs w:val="24"/>
        </w:rPr>
        <w:t xml:space="preserve"> </w:t>
      </w:r>
      <w:r w:rsidR="002717E8" w:rsidRPr="00DF6F24">
        <w:rPr>
          <w:rFonts w:hAnsi="Times New Roman" w:ascii="Times New Roman"/>
          <w:szCs w:val="24"/>
        </w:rPr>
        <w:t xml:space="preserve">TRAMOT d.o.o. </w:t>
      </w:r>
      <w:r w:rsidR="002717E8">
        <w:rPr>
          <w:rFonts w:hAnsi="Times New Roman" w:ascii="Times New Roman"/>
          <w:szCs w:val="24"/>
        </w:rPr>
        <w:t>za propagandu, informatiku</w:t>
      </w:r>
      <w:r w:rsidR="002717E8" w:rsidRPr="00DF6F24">
        <w:rPr>
          <w:rFonts w:hAnsi="Times New Roman" w:ascii="Times New Roman"/>
          <w:szCs w:val="24"/>
        </w:rPr>
        <w:t>, izdavaštvo i usluge, Zagreb (Grad Zagreb), Taborska 31, OIB: 58411173463</w:t>
      </w:r>
    </w:p>
    <w:p w:rsidRDefault="00A85058" w:rsidP="00975865" w:rsidR="00A85058" w:rsidRPr="005E2BC4">
      <w:p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</w:p>
    <w:p w:rsidRDefault="00A85058" w:rsidP="003379C5" w:rsidR="002A00F8" w:rsidRPr="00975865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u w:val="single"/>
        </w:rPr>
      </w:pPr>
      <w:r w:rsidRPr="00975865">
        <w:rPr>
          <w:rFonts w:hAnsi="Times New Roman" w:ascii="Times New Roman"/>
          <w:szCs w:val="24"/>
        </w:rPr>
        <w:t xml:space="preserve">Za </w:t>
      </w:r>
      <w:r w:rsidRPr="00BE5962">
        <w:rPr>
          <w:rFonts w:hAnsi="Times New Roman" w:ascii="Times New Roman"/>
          <w:szCs w:val="24"/>
        </w:rPr>
        <w:t>stečajnog upravitelja imenuje se</w:t>
      </w:r>
      <w:r w:rsidR="00020B1F" w:rsidRPr="00BE5962">
        <w:rPr>
          <w:rFonts w:hAnsi="Times New Roman" w:ascii="Times New Roman"/>
          <w:szCs w:val="24"/>
        </w:rPr>
        <w:t xml:space="preserve"> </w:t>
      </w:r>
      <w:r w:rsidR="007110D7">
        <w:rPr>
          <w:rFonts w:hAnsi="Times New Roman" w:ascii="Times New Roman"/>
          <w:szCs w:val="24"/>
        </w:rPr>
        <w:t>KREŠIMIR PANJAKOVIĆ odvjetnik</w:t>
      </w:r>
      <w:r w:rsidR="00DA16C9" w:rsidRPr="00BE5962">
        <w:rPr>
          <w:rFonts w:hAnsi="Times New Roman" w:ascii="Times New Roman"/>
          <w:szCs w:val="24"/>
        </w:rPr>
        <w:t xml:space="preserve"> iz Osijeka, </w:t>
      </w:r>
      <w:r w:rsidR="007110D7">
        <w:rPr>
          <w:rFonts w:hAnsi="Times New Roman" w:ascii="Times New Roman"/>
        </w:rPr>
        <w:t>Kapucinska 27/2</w:t>
      </w:r>
      <w:r w:rsidR="00DA16C9" w:rsidRPr="00BE5962">
        <w:rPr>
          <w:rFonts w:hAnsi="Times New Roman" w:ascii="Times New Roman"/>
        </w:rPr>
        <w:t xml:space="preserve">, </w:t>
      </w:r>
      <w:r w:rsidR="00BE5962" w:rsidRPr="00BE5962">
        <w:rPr>
          <w:rFonts w:hAnsi="Times New Roman" w:ascii="Times New Roman"/>
        </w:rPr>
        <w:t>OIB:</w:t>
      </w:r>
      <w:r w:rsidR="00BE5962">
        <w:rPr>
          <w:rFonts w:hAnsi="Times New Roman" w:ascii="Times New Roman"/>
        </w:rPr>
        <w:t xml:space="preserve"> </w:t>
      </w:r>
      <w:r w:rsidR="00BE5962" w:rsidRPr="00BE5962">
        <w:rPr>
          <w:rFonts w:hAnsi="Times New Roman" w:ascii="Times New Roman"/>
        </w:rPr>
        <w:t>39814088271</w:t>
      </w:r>
    </w:p>
    <w:p w:rsidRDefault="00A85058" w:rsidP="00975865" w:rsidR="00A85058" w:rsidRPr="00682CB8">
      <w:pPr>
        <w:pStyle w:val="BodyText21"/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3379C5" w:rsidR="00A85058" w:rsidRPr="005E2BC4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82CB8">
        <w:rPr>
          <w:rFonts w:hAnsi="Times New Roman" w:ascii="Times New Roman"/>
          <w:szCs w:val="24"/>
        </w:rPr>
        <w:t>Zaklj</w:t>
      </w:r>
      <w:r w:rsidR="00DA1AAD">
        <w:rPr>
          <w:rFonts w:hAnsi="Times New Roman" w:ascii="Times New Roman"/>
          <w:szCs w:val="24"/>
        </w:rPr>
        <w:t xml:space="preserve">učuje se stečajni postupak nad </w:t>
      </w:r>
      <w:r w:rsidR="002717E8" w:rsidRPr="00DF6F24">
        <w:rPr>
          <w:rFonts w:hAnsi="Times New Roman" w:ascii="Times New Roman"/>
          <w:szCs w:val="24"/>
        </w:rPr>
        <w:t xml:space="preserve">TRAMOT d.o.o. </w:t>
      </w:r>
      <w:r w:rsidR="002717E8">
        <w:rPr>
          <w:rFonts w:hAnsi="Times New Roman" w:ascii="Times New Roman"/>
          <w:szCs w:val="24"/>
        </w:rPr>
        <w:t>za propagandu, informatiku</w:t>
      </w:r>
      <w:r w:rsidR="002717E8" w:rsidRPr="00DF6F24">
        <w:rPr>
          <w:rFonts w:hAnsi="Times New Roman" w:ascii="Times New Roman"/>
          <w:szCs w:val="24"/>
        </w:rPr>
        <w:t>, izdavaštvo i usluge, Zagreb (Grad Zagreb), Taborska 31, OIB: 58411173463</w:t>
      </w:r>
      <w:r w:rsidR="00E3175E" w:rsidRPr="00682CB8"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temeljem odredbe čl.</w:t>
      </w:r>
      <w:r w:rsidR="00156BFF" w:rsidRPr="005E2BC4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Stečajnog zakona.</w:t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975865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Ovo će se rješenje objaviti na </w:t>
      </w:r>
      <w:r w:rsidR="00975865">
        <w:rPr>
          <w:rFonts w:hAnsi="Times New Roman" w:ascii="Times New Roman"/>
          <w:szCs w:val="24"/>
        </w:rPr>
        <w:t xml:space="preserve">mrežnoj stranici </w:t>
      </w:r>
      <w:r w:rsidR="000665A2">
        <w:rPr>
          <w:rFonts w:hAnsi="Times New Roman" w:ascii="Times New Roman"/>
          <w:szCs w:val="24"/>
        </w:rPr>
        <w:t>e-O</w:t>
      </w:r>
      <w:r w:rsidR="00975865">
        <w:rPr>
          <w:rFonts w:hAnsi="Times New Roman" w:ascii="Times New Roman"/>
          <w:szCs w:val="24"/>
        </w:rPr>
        <w:t>glasna ploča</w:t>
      </w:r>
      <w:r w:rsidR="00020B1F">
        <w:rPr>
          <w:rFonts w:hAnsi="Times New Roman" w:ascii="Times New Roman"/>
          <w:szCs w:val="24"/>
        </w:rPr>
        <w:t xml:space="preserve"> suda, </w:t>
      </w:r>
      <w:r w:rsidR="000665A2">
        <w:rPr>
          <w:rFonts w:hAnsi="Times New Roman" w:ascii="Times New Roman"/>
          <w:szCs w:val="24"/>
        </w:rPr>
        <w:t xml:space="preserve">a nakon </w:t>
      </w:r>
      <w:r w:rsidRPr="005E2BC4">
        <w:rPr>
          <w:rFonts w:hAnsi="Times New Roman" w:ascii="Times New Roman"/>
          <w:szCs w:val="24"/>
        </w:rPr>
        <w:t>pravomoćnosti će se dostaviti sudskom registru radi brisanja dužnika iz istoga.</w:t>
      </w:r>
    </w:p>
    <w:p w:rsidRDefault="00C63880" w:rsidP="00167E9E" w:rsidR="00C63880">
      <w:pPr>
        <w:ind w:left="709"/>
        <w:rPr>
          <w:rFonts w:hAnsi="Times New Roman" w:ascii="Times New Roman"/>
          <w:szCs w:val="24"/>
        </w:rPr>
      </w:pPr>
    </w:p>
    <w:p w:rsidRDefault="00C63880" w:rsidP="00C63880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70D41">
        <w:rPr>
          <w:rFonts w:hAnsi="Times New Roman" w:ascii="Times New Roman"/>
          <w:szCs w:val="24"/>
        </w:rPr>
        <w:t xml:space="preserve">eljem prijedloga predlagatelja,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posebnim rješenjem,</w:t>
      </w:r>
      <w:r w:rsidR="00C63880" w:rsidRPr="005E2BC4">
        <w:rPr>
          <w:rFonts w:hAnsi="Times New Roman" w:ascii="Times New Roman"/>
          <w:szCs w:val="24"/>
        </w:rPr>
        <w:t xml:space="preserve"> 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42. Stečajnog zakona (NN 44/96 do 133/12 dalje SZ).</w:t>
      </w:r>
    </w:p>
    <w:p w:rsidRDefault="00167E9E" w:rsidP="00167E9E" w:rsidR="00167E9E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Tijekom prethodnog postupka</w:t>
      </w:r>
      <w:r>
        <w:rPr>
          <w:rFonts w:hAnsi="Times New Roman" w:ascii="Times New Roman"/>
          <w:szCs w:val="24"/>
        </w:rPr>
        <w:t>, uvidom u dokumentaciju u spisu,</w:t>
      </w:r>
      <w:r w:rsidRPr="00AA7BE8">
        <w:rPr>
          <w:rFonts w:hAnsi="Times New Roman" w:ascii="Times New Roman"/>
          <w:szCs w:val="24"/>
        </w:rPr>
        <w:t xml:space="preserve"> utvrđeno je da kod dužnika postoji stečajni razlog, insolventnost, dakle postoje uvjeti za otvaranje stečajnog postupka nad dužnikom, međutim da dužnik nema</w:t>
      </w:r>
      <w:r>
        <w:rPr>
          <w:rFonts w:hAnsi="Times New Roman" w:ascii="Times New Roman"/>
          <w:szCs w:val="24"/>
        </w:rPr>
        <w:t xml:space="preserve"> dostatne</w:t>
      </w:r>
      <w:r w:rsidRPr="00AA7BE8">
        <w:rPr>
          <w:rFonts w:hAnsi="Times New Roman" w:ascii="Times New Roman"/>
          <w:szCs w:val="24"/>
        </w:rPr>
        <w:t xml:space="preserve"> imovi</w:t>
      </w:r>
      <w:r>
        <w:rPr>
          <w:rFonts w:hAnsi="Times New Roman" w:ascii="Times New Roman"/>
          <w:szCs w:val="24"/>
        </w:rPr>
        <w:t xml:space="preserve">ne koja bi činila stečajnu masu potrebnu za namirenje troškova postupka i dužnikovih vjerovnika, </w:t>
      </w:r>
      <w:r w:rsidRPr="00AA7BE8">
        <w:rPr>
          <w:rFonts w:hAnsi="Times New Roman" w:ascii="Times New Roman"/>
          <w:szCs w:val="24"/>
        </w:rPr>
        <w:t xml:space="preserve">čime proizlazi da su </w:t>
      </w:r>
      <w:r>
        <w:rPr>
          <w:rFonts w:hAnsi="Times New Roman" w:ascii="Times New Roman"/>
          <w:szCs w:val="24"/>
        </w:rPr>
        <w:t xml:space="preserve">ispunjeni </w:t>
      </w:r>
      <w:r w:rsidRPr="00AA7BE8">
        <w:rPr>
          <w:rFonts w:hAnsi="Times New Roman" w:ascii="Times New Roman"/>
          <w:szCs w:val="24"/>
        </w:rPr>
        <w:t>uvjeti iz čl. 63</w:t>
      </w:r>
      <w:r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B903E8" w:rsidP="00167E9E" w:rsidR="00B903E8">
      <w:pPr>
        <w:ind w:firstLine="709"/>
        <w:jc w:val="both"/>
        <w:rPr>
          <w:rFonts w:hAnsi="Times New Roman" w:ascii="Times New Roman"/>
          <w:szCs w:val="24"/>
        </w:rPr>
      </w:pPr>
    </w:p>
    <w:p w:rsidRDefault="00A911B1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Pr="00AA7BE8">
        <w:rPr>
          <w:rFonts w:hAnsi="Times New Roman" w:ascii="Times New Roman"/>
          <w:szCs w:val="24"/>
        </w:rPr>
        <w:t>63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tijekom prethodnog postupka bude utvrđeno da imovina dužnika koja bi ušla u stečajnu masu nije dovoljna ni za namirenje troškova toga </w:t>
      </w:r>
      <w:r w:rsidRPr="00AA7BE8">
        <w:rPr>
          <w:rFonts w:hAnsi="Times New Roman" w:ascii="Times New Roman"/>
          <w:szCs w:val="24"/>
        </w:rPr>
        <w:lastRenderedPageBreak/>
        <w:t>postupka ili je neznatne vrijednosti, stečajni sudac će donijeti odluku o otvaranju i istovremenom zaključenju stečajnog postupka, u kojem slučaju se otvoreni stečajni postupak neće provoditi, te će se na odgovarajući način primijeniti odredbe čl. 196. do 202.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. 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 isti propisuje da se p</w:t>
      </w:r>
      <w:r w:rsidR="00A911B1" w:rsidRPr="00AA7BE8">
        <w:rPr>
          <w:rFonts w:hAnsi="Times New Roman" w:ascii="Times New Roman"/>
          <w:szCs w:val="24"/>
        </w:rPr>
        <w:t xml:space="preserve">ostupak </w:t>
      </w:r>
      <w:r>
        <w:rPr>
          <w:rFonts w:hAnsi="Times New Roman" w:ascii="Times New Roman"/>
          <w:szCs w:val="24"/>
        </w:rPr>
        <w:t>neće zaključiti</w:t>
      </w:r>
      <w:r w:rsidR="00A911B1" w:rsidRPr="00AA7BE8">
        <w:rPr>
          <w:rFonts w:hAnsi="Times New Roman" w:ascii="Times New Roman"/>
          <w:szCs w:val="24"/>
        </w:rPr>
        <w:t xml:space="preserve"> ako se u roku koji rješenjem odredi stečajni sudac, predujmi dostatni iznos novca za pokriće troškova, kako prethodnog, tako i </w:t>
      </w:r>
      <w:r w:rsidR="00A911B1">
        <w:rPr>
          <w:rFonts w:hAnsi="Times New Roman" w:ascii="Times New Roman"/>
          <w:szCs w:val="24"/>
        </w:rPr>
        <w:t>otvorenog</w:t>
      </w:r>
      <w:r w:rsidR="00A911B1" w:rsidRPr="00AA7BE8">
        <w:rPr>
          <w:rFonts w:hAnsi="Times New Roman" w:ascii="Times New Roman"/>
          <w:szCs w:val="24"/>
        </w:rPr>
        <w:t xml:space="preserve"> stečajnog postupka.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A911B1" w:rsidP="00A911B1" w:rsidR="00C63880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 xml:space="preserve">Stoga su </w:t>
      </w:r>
      <w:r>
        <w:rPr>
          <w:rFonts w:hAnsi="Times New Roman" w:ascii="Times New Roman"/>
          <w:szCs w:val="24"/>
        </w:rPr>
        <w:t>posebnim rješenjem</w:t>
      </w:r>
      <w:r w:rsidR="00D2461A">
        <w:rPr>
          <w:rFonts w:hAnsi="Times New Roman" w:ascii="Times New Roman"/>
          <w:szCs w:val="24"/>
        </w:rPr>
        <w:t>,</w:t>
      </w:r>
      <w:r w:rsidR="000149E5">
        <w:rPr>
          <w:rFonts w:hAnsi="Times New Roman" w:ascii="Times New Roman"/>
          <w:szCs w:val="24"/>
        </w:rPr>
        <w:t xml:space="preserve"> javnim oglašavanjem putem </w:t>
      </w:r>
      <w:r w:rsidR="00D2461A">
        <w:rPr>
          <w:rFonts w:hAnsi="Times New Roman" w:ascii="Times New Roman"/>
          <w:szCs w:val="24"/>
        </w:rPr>
        <w:t>mrežne stranice e-Oglasna ploča ovog suda</w:t>
      </w:r>
      <w:r w:rsidR="000149E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bili pozvani dužnikovi vjerovnici i druge zainteresirane osobe predujmiti iznos potreban za pokriće dostatnih troškova kako prethodnog tako i otvorenog stečajnog postupka, sukladno odredbi čl. 63.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1. i 2. 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, uz upozorenje da ukoliko navedeni iznos ne uplate, da će sud donijeti rješenje o istovremenom otvaranju  i zaključenju stečajnog postupka nad gore navedenim dužnikom</w:t>
      </w:r>
    </w:p>
    <w:p w:rsidRDefault="00B903E8" w:rsidP="00A911B1" w:rsidR="00B903E8" w:rsidRPr="005E2BC4">
      <w:pPr>
        <w:ind w:firstLine="709"/>
        <w:jc w:val="both"/>
        <w:rPr>
          <w:rFonts w:hAnsi="Times New Roman" w:ascii="Times New Roman"/>
          <w:szCs w:val="24"/>
        </w:rPr>
      </w:pPr>
    </w:p>
    <w:p w:rsidRDefault="00C63880" w:rsidP="001F634C" w:rsidR="00C63880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Kako u ostavljenom roku nije bilo uplata, to je temeljem kogentne odredbe čl. </w:t>
      </w:r>
      <w:smartTag w:element="metricconverter" w:uri="urn:schemas-microsoft-com:office:smarttags">
        <w:smartTagPr>
          <w:attr w:val="63 st" w:name="ProductID"/>
        </w:smartTagPr>
        <w:r w:rsidRPr="005E2BC4">
          <w:rPr>
            <w:rFonts w:hAnsi="Times New Roman" w:ascii="Times New Roman"/>
            <w:szCs w:val="24"/>
          </w:rPr>
          <w:t>63 st</w:t>
        </w:r>
      </w:smartTag>
      <w:r w:rsidRPr="005E2BC4">
        <w:rPr>
          <w:rFonts w:hAnsi="Times New Roman" w:ascii="Times New Roman"/>
          <w:szCs w:val="24"/>
        </w:rPr>
        <w:t>.1.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odlučeno kao u izreci ovog rješenja, istovremeno otvoren i zaključen stečajni postupak nad dužnikom, budući da je tijekom prethodnog postupka</w:t>
      </w:r>
      <w:r w:rsidR="000149E5">
        <w:rPr>
          <w:rFonts w:hAnsi="Times New Roman" w:ascii="Times New Roman"/>
          <w:szCs w:val="24"/>
        </w:rPr>
        <w:t>, dakle,</w:t>
      </w:r>
      <w:r w:rsidRPr="005E2BC4">
        <w:rPr>
          <w:rFonts w:hAnsi="Times New Roman" w:ascii="Times New Roman"/>
          <w:szCs w:val="24"/>
        </w:rPr>
        <w:t xml:space="preserve"> utvrđeno kod dužnika postoji stečajni razlog</w:t>
      </w:r>
      <w:r w:rsidR="000149E5">
        <w:rPr>
          <w:rFonts w:hAnsi="Times New Roman" w:ascii="Times New Roman"/>
          <w:szCs w:val="24"/>
        </w:rPr>
        <w:t xml:space="preserve"> -</w:t>
      </w:r>
      <w:r w:rsidRPr="005E2BC4">
        <w:rPr>
          <w:rFonts w:hAnsi="Times New Roman" w:ascii="Times New Roman"/>
          <w:szCs w:val="24"/>
        </w:rPr>
        <w:t xml:space="preserve"> insolventnost</w:t>
      </w:r>
      <w:r w:rsidR="000149E5">
        <w:rPr>
          <w:rFonts w:hAnsi="Times New Roman" w:ascii="Times New Roman"/>
          <w:szCs w:val="24"/>
        </w:rPr>
        <w:t xml:space="preserve"> čime postoje uvjeti za otvaranje stečajnog postupka,</w:t>
      </w:r>
      <w:r w:rsidRPr="005E2BC4">
        <w:rPr>
          <w:rFonts w:hAnsi="Times New Roman" w:ascii="Times New Roman"/>
          <w:szCs w:val="24"/>
        </w:rPr>
        <w:t xml:space="preserve"> a da imovina koja bi ušla u stečajnu masu nije dovoljna ni za namirenje troškova tog postupka</w:t>
      </w:r>
      <w:r w:rsidR="000149E5">
        <w:rPr>
          <w:rFonts w:hAnsi="Times New Roman" w:ascii="Times New Roman"/>
          <w:szCs w:val="24"/>
        </w:rPr>
        <w:t>, jer je svrha stečajnog postupka sukladno odredbi čl. 2. SZ</w:t>
      </w:r>
      <w:r w:rsidR="001166D2">
        <w:rPr>
          <w:rFonts w:hAnsi="Times New Roman" w:ascii="Times New Roman"/>
          <w:szCs w:val="24"/>
        </w:rPr>
        <w:t>-a</w:t>
      </w:r>
      <w:r w:rsidR="000149E5">
        <w:rPr>
          <w:rFonts w:hAnsi="Times New Roman" w:ascii="Times New Roman"/>
          <w:szCs w:val="24"/>
        </w:rPr>
        <w:t xml:space="preserve"> unovčenje dužnikove imovine radi skupnog namirenja dužnikovih vjerovnika.</w:t>
      </w:r>
    </w:p>
    <w:p w:rsidRDefault="00B903E8" w:rsidP="001F634C" w:rsidR="00B903E8" w:rsidRPr="005E2BC4">
      <w:pPr>
        <w:ind w:firstLine="708"/>
        <w:jc w:val="both"/>
        <w:rPr>
          <w:rFonts w:hAnsi="Times New Roman" w:ascii="Times New Roman"/>
          <w:szCs w:val="24"/>
        </w:rPr>
      </w:pPr>
    </w:p>
    <w:p w:rsidRDefault="00C63880" w:rsidP="00C63880" w:rsidR="00C63880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  <w:t xml:space="preserve">Temeljem čl. </w:t>
      </w:r>
      <w:r w:rsidR="001166D2" w:rsidRPr="001166D2">
        <w:rPr>
          <w:rFonts w:hAnsi="Times New Roman" w:ascii="Times New Roman"/>
          <w:szCs w:val="24"/>
        </w:rPr>
        <w:t>12</w:t>
      </w:r>
      <w:r w:rsidRPr="001166D2">
        <w:rPr>
          <w:rFonts w:hAnsi="Times New Roman" w:ascii="Times New Roman"/>
          <w:szCs w:val="24"/>
        </w:rPr>
        <w:t>.</w:t>
      </w:r>
      <w:r w:rsidR="001166D2">
        <w:rPr>
          <w:rFonts w:hAnsi="Times New Roman" w:ascii="Times New Roman"/>
          <w:szCs w:val="24"/>
        </w:rPr>
        <w:t xml:space="preserve"> Stečajnog zakona</w:t>
      </w:r>
      <w:r w:rsidRPr="001166D2">
        <w:rPr>
          <w:rFonts w:hAnsi="Times New Roman" w:ascii="Times New Roman"/>
          <w:szCs w:val="24"/>
        </w:rPr>
        <w:t xml:space="preserve"> </w:t>
      </w:r>
      <w:r w:rsidR="001166D2" w:rsidRPr="001166D2">
        <w:rPr>
          <w:rFonts w:hAnsi="Times New Roman" w:ascii="Times New Roman"/>
          <w:szCs w:val="24"/>
        </w:rPr>
        <w:t>(NN 71/15)</w:t>
      </w:r>
      <w:r w:rsidR="001166D2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 xml:space="preserve">ovo će se rješenje objaviti </w:t>
      </w:r>
      <w:r w:rsidR="001C3C79">
        <w:rPr>
          <w:rFonts w:hAnsi="Times New Roman" w:ascii="Times New Roman"/>
          <w:szCs w:val="24"/>
        </w:rPr>
        <w:t>na mrežnoj stranici e-Oglasna ploča ovog suda</w:t>
      </w:r>
      <w:r w:rsidRPr="005E2BC4">
        <w:rPr>
          <w:rFonts w:hAnsi="Times New Roman" w:ascii="Times New Roman"/>
          <w:szCs w:val="24"/>
        </w:rPr>
        <w:t xml:space="preserve">, a dužnik će se po pravomoćnosti istog brisati iz sudskog registra. </w:t>
      </w:r>
    </w:p>
    <w:p w:rsidRDefault="00B903E8" w:rsidP="00C63880" w:rsidR="00B903E8" w:rsidRPr="005E2BC4">
      <w:pPr>
        <w:jc w:val="both"/>
        <w:rPr>
          <w:rFonts w:hAnsi="Times New Roman" w:ascii="Times New Roman"/>
          <w:szCs w:val="24"/>
        </w:rPr>
      </w:pPr>
    </w:p>
    <w:p w:rsidRDefault="00C63880" w:rsidP="00A911B1" w:rsidR="00167E9E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Ukol</w:t>
      </w:r>
      <w:r w:rsidR="001F634C">
        <w:rPr>
          <w:rFonts w:hAnsi="Times New Roman" w:ascii="Times New Roman"/>
          <w:szCs w:val="24"/>
        </w:rPr>
        <w:t>iko se ispune uvjeti iz čl.</w:t>
      </w:r>
      <w:r w:rsidR="000D128D">
        <w:rPr>
          <w:rFonts w:hAnsi="Times New Roman" w:ascii="Times New Roman"/>
          <w:szCs w:val="24"/>
        </w:rPr>
        <w:t xml:space="preserve"> </w:t>
      </w:r>
      <w:r w:rsidR="001F634C">
        <w:rPr>
          <w:rFonts w:hAnsi="Times New Roman" w:ascii="Times New Roman"/>
          <w:szCs w:val="24"/>
        </w:rPr>
        <w:t>199.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stečajni sudac određuje posebnim rješenjem nastavak postupka radi naknadne diobe, sukladno odredbi čl.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7.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>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0149E5" w:rsidRPr="00AA7BE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koji je imenovan temeljem odredbe čl. 54. SZ-a, zastupa</w:t>
      </w:r>
      <w:r w:rsidR="00CB4222">
        <w:rPr>
          <w:rFonts w:hAnsi="Times New Roman" w:ascii="Times New Roman"/>
          <w:szCs w:val="24"/>
        </w:rPr>
        <w:t xml:space="preserve"> eventualno novopronađenu</w:t>
      </w:r>
      <w:r>
        <w:rPr>
          <w:rFonts w:hAnsi="Times New Roman" w:ascii="Times New Roman"/>
          <w:szCs w:val="24"/>
        </w:rPr>
        <w:t xml:space="preserve"> stečajnu masu stečajnog dužnika i nakon zaključenja i brisanja dužnika iz sudskog registra </w:t>
      </w:r>
      <w:r w:rsidR="00CB4222">
        <w:rPr>
          <w:rFonts w:hAnsi="Times New Roman" w:ascii="Times New Roman"/>
          <w:szCs w:val="24"/>
        </w:rPr>
        <w:t>temeljem odredbe čl. 25. SZ-a, odnosno ukoliko bi se naknadno pronašla imovina dužnika koja bi činila stečajnu masu, stečajni sudac će posebnim rješenjem odrediti nastavak stečajnog postupka radi unovčenja iste i namirenja dužnikovih vjerovnika.</w:t>
      </w:r>
    </w:p>
    <w:p w:rsidRDefault="00167E9E" w:rsidP="00E20925" w:rsidR="00167E9E" w:rsidRPr="005E2BC4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2717E8">
        <w:rPr>
          <w:rFonts w:hAnsi="Times New Roman" w:ascii="Times New Roman"/>
          <w:szCs w:val="24"/>
        </w:rPr>
        <w:t>24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AA039F">
        <w:rPr>
          <w:rFonts w:hAnsi="Times New Roman" w:ascii="Times New Roman"/>
          <w:szCs w:val="24"/>
        </w:rPr>
        <w:t>ožujka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D95043">
        <w:rPr>
          <w:rFonts w:hAnsi="Times New Roman" w:ascii="Times New Roman"/>
          <w:szCs w:val="24"/>
        </w:rPr>
        <w:t>2016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3D3807">
        <w:rPr>
          <w:rFonts w:hAnsi="Times New Roman" w:ascii="Times New Roman"/>
          <w:szCs w:val="24"/>
        </w:rPr>
        <w:t xml:space="preserve">          </w:t>
      </w:r>
      <w:r w:rsidR="000F2934">
        <w:rPr>
          <w:rFonts w:hAnsi="Times New Roman" w:ascii="Times New Roman"/>
          <w:szCs w:val="24"/>
        </w:rPr>
        <w:t xml:space="preserve">  </w:t>
      </w:r>
      <w:r w:rsidR="00D2461A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Nevenka Siladi Rstić</w:t>
      </w:r>
      <w:r w:rsidR="005A363F">
        <w:rPr>
          <w:rFonts w:hAnsi="Times New Roman" w:ascii="Times New Roman"/>
          <w:szCs w:val="24"/>
        </w:rPr>
        <w:t>, v.</w:t>
      </w:r>
      <w:r w:rsidR="003E311D">
        <w:rPr>
          <w:rFonts w:hAnsi="Times New Roman" w:ascii="Times New Roman"/>
          <w:szCs w:val="24"/>
        </w:rPr>
        <w:t xml:space="preserve"> </w:t>
      </w:r>
      <w:r w:rsidR="005A363F">
        <w:rPr>
          <w:rFonts w:hAnsi="Times New Roman" w:ascii="Times New Roman"/>
          <w:szCs w:val="24"/>
        </w:rPr>
        <w:t>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173936" w:rsidRPr="005E2BC4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5A363F" w:rsidP="00E335E3" w:rsidR="005A363F">
      <w:pPr>
        <w:jc w:val="both"/>
        <w:rPr>
          <w:rFonts w:hAnsi="Times New Roman" w:ascii="Times New Roman"/>
          <w:i/>
          <w:szCs w:val="24"/>
        </w:rPr>
      </w:pPr>
    </w:p>
    <w:p w:rsidRDefault="005A363F" w:rsidP="00F677AE" w:rsidR="005A363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5A363F" w:rsidP="00E335E3" w:rsidR="00D2461A" w:rsidRPr="0026093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260936" w:rsidP="00E335E3" w:rsidR="00260936">
      <w:pPr>
        <w:jc w:val="both"/>
        <w:rPr>
          <w:rFonts w:hAnsi="Times New Roman" w:ascii="Times New Roman"/>
          <w:i/>
          <w:szCs w:val="24"/>
        </w:rPr>
      </w:pPr>
    </w:p>
    <w:p w:rsidRDefault="00260936" w:rsidP="00E335E3" w:rsidR="00260936" w:rsidRPr="005E2BC4">
      <w:pPr>
        <w:jc w:val="both"/>
        <w:rPr>
          <w:rFonts w:hAnsi="Times New Roman" w:ascii="Times New Roman"/>
          <w:i/>
          <w:szCs w:val="24"/>
        </w:rPr>
      </w:pPr>
    </w:p>
    <w:p w:rsidRDefault="003D3807" w:rsidP="00BB1138" w:rsidR="00BB1138" w:rsidRPr="005E2BC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975865" w:rsidP="000665A2" w:rsidR="006725C3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 w:rsidRPr="00087CAA">
        <w:rPr>
          <w:rFonts w:hAnsi="Times New Roman" w:ascii="Times New Roman"/>
          <w:szCs w:val="24"/>
        </w:rPr>
        <w:t>Predlagatelju</w:t>
      </w:r>
      <w:r w:rsidR="006725C3">
        <w:rPr>
          <w:rFonts w:hAnsi="Times New Roman" w:ascii="Times New Roman"/>
          <w:szCs w:val="24"/>
        </w:rPr>
        <w:t xml:space="preserve">, </w:t>
      </w:r>
      <w:r w:rsidR="002717E8">
        <w:rPr>
          <w:rFonts w:hAnsi="Times New Roman" w:ascii="Times New Roman"/>
          <w:szCs w:val="24"/>
        </w:rPr>
        <w:t>FINA, po sudskom dostavljaču</w:t>
      </w:r>
    </w:p>
    <w:p w:rsidRDefault="00FC1DEC" w:rsidP="000665A2" w:rsidR="00087CAA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Dužniku</w:t>
      </w:r>
      <w:r w:rsidR="003379C5">
        <w:rPr>
          <w:rFonts w:hAnsi="Times New Roman" w:ascii="Times New Roman"/>
          <w:szCs w:val="24"/>
        </w:rPr>
        <w:t xml:space="preserve">, </w:t>
      </w:r>
      <w:r w:rsidR="002717E8">
        <w:rPr>
          <w:rFonts w:hAnsi="Times New Roman" w:ascii="Times New Roman"/>
          <w:szCs w:val="24"/>
        </w:rPr>
        <w:t>TRAMOT</w:t>
      </w:r>
      <w:r w:rsidR="006725C3">
        <w:rPr>
          <w:rFonts w:hAnsi="Times New Roman" w:ascii="Times New Roman"/>
          <w:szCs w:val="24"/>
        </w:rPr>
        <w:t xml:space="preserve"> d.o.o., (putem oglasne ploče)</w:t>
      </w:r>
      <w:r w:rsidR="003379C5">
        <w:rPr>
          <w:rFonts w:hAnsi="Times New Roman" w:ascii="Times New Roman"/>
          <w:szCs w:val="24"/>
        </w:rPr>
        <w:t xml:space="preserve"> </w:t>
      </w:r>
    </w:p>
    <w:p w:rsidRDefault="006725C3" w:rsidP="002717E8" w:rsidR="00260936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Zakonskom zastupniku dužnika, </w:t>
      </w:r>
      <w:r w:rsidR="002717E8">
        <w:rPr>
          <w:rFonts w:hAnsi="Times New Roman" w:ascii="Times New Roman"/>
          <w:szCs w:val="24"/>
        </w:rPr>
        <w:t xml:space="preserve">Michael </w:t>
      </w:r>
      <w:r w:rsidR="002717E8" w:rsidRPr="002717E8">
        <w:rPr>
          <w:rFonts w:hAnsi="Times New Roman" w:ascii="Times New Roman"/>
          <w:szCs w:val="24"/>
        </w:rPr>
        <w:t>Träger</w:t>
      </w:r>
      <w:r w:rsidR="002717E8">
        <w:rPr>
          <w:rFonts w:hAnsi="Times New Roman" w:ascii="Times New Roman"/>
          <w:szCs w:val="24"/>
        </w:rPr>
        <w:t>, Zagreb, Pavlenski put 5/O</w:t>
      </w:r>
    </w:p>
    <w:p w:rsidRDefault="00BB1138" w:rsidP="00DA5DDD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 w:rsidRPr="00DA5DDD">
        <w:rPr>
          <w:rFonts w:hAnsi="Times New Roman" w:ascii="Times New Roman"/>
          <w:szCs w:val="24"/>
        </w:rPr>
        <w:t>Stečajn</w:t>
      </w:r>
      <w:r w:rsidR="00B903E8">
        <w:rPr>
          <w:rFonts w:hAnsi="Times New Roman" w:ascii="Times New Roman"/>
          <w:szCs w:val="24"/>
        </w:rPr>
        <w:t>om</w:t>
      </w:r>
      <w:r w:rsidRPr="00DA5DDD">
        <w:rPr>
          <w:rFonts w:hAnsi="Times New Roman" w:ascii="Times New Roman"/>
          <w:szCs w:val="24"/>
        </w:rPr>
        <w:t xml:space="preserve"> upravitelj</w:t>
      </w:r>
      <w:r w:rsidR="00B903E8">
        <w:rPr>
          <w:rFonts w:hAnsi="Times New Roman" w:ascii="Times New Roman"/>
          <w:szCs w:val="24"/>
        </w:rPr>
        <w:t>u</w:t>
      </w:r>
      <w:r w:rsidR="0047281F">
        <w:rPr>
          <w:rFonts w:hAnsi="Times New Roman" w:ascii="Times New Roman"/>
          <w:szCs w:val="24"/>
        </w:rPr>
        <w:t>,</w:t>
      </w:r>
      <w:r w:rsidR="005C257A">
        <w:rPr>
          <w:rFonts w:hAnsi="Times New Roman" w:ascii="Times New Roman"/>
          <w:szCs w:val="24"/>
        </w:rPr>
        <w:t xml:space="preserve"> odvjetnik</w:t>
      </w:r>
      <w:r w:rsidR="0047281F">
        <w:rPr>
          <w:rFonts w:hAnsi="Times New Roman" w:ascii="Times New Roman"/>
          <w:szCs w:val="24"/>
        </w:rPr>
        <w:t xml:space="preserve"> </w:t>
      </w:r>
      <w:r w:rsidR="005C257A">
        <w:rPr>
          <w:rFonts w:hAnsi="Times New Roman" w:ascii="Times New Roman"/>
        </w:rPr>
        <w:t>Krešimir Panjaković, Osijek, Kapucinska 27/2</w:t>
      </w:r>
    </w:p>
    <w:p w:rsidRDefault="0047281F" w:rsidP="0047281F" w:rsidR="0047281F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RH, MF, </w:t>
      </w:r>
      <w:r w:rsidRPr="009B6674">
        <w:rPr>
          <w:rFonts w:hAnsi="Times New Roman" w:ascii="Times New Roman"/>
          <w:szCs w:val="24"/>
        </w:rPr>
        <w:t>Porezna uprava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</w:p>
    <w:p w:rsidRDefault="00BB113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ŽDO</w:t>
      </w:r>
      <w:r w:rsidR="000665A2">
        <w:rPr>
          <w:rFonts w:hAnsi="Times New Roman" w:ascii="Times New Roman"/>
          <w:szCs w:val="24"/>
        </w:rPr>
        <w:t xml:space="preserve"> – Građansko upravni odjel</w:t>
      </w:r>
    </w:p>
    <w:p w:rsidRDefault="00B903E8" w:rsidP="00B903E8" w:rsidR="00B903E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47281F" w:rsidP="0047281F" w:rsidR="0047281F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</w:t>
      </w:r>
      <w:r w:rsidRPr="009B6674">
        <w:rPr>
          <w:rFonts w:hAnsi="Times New Roman" w:ascii="Times New Roman"/>
          <w:szCs w:val="24"/>
        </w:rPr>
        <w:t>glasna ploča suda</w:t>
      </w:r>
      <w:r>
        <w:rPr>
          <w:rFonts w:hAnsi="Times New Roman" w:ascii="Times New Roman"/>
          <w:szCs w:val="24"/>
        </w:rPr>
        <w:t xml:space="preserve"> za javnost </w:t>
      </w:r>
    </w:p>
    <w:p w:rsidRDefault="000665A2" w:rsidP="000665A2" w:rsidR="000665A2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Sudski registar</w:t>
      </w:r>
      <w:r>
        <w:rPr>
          <w:rFonts w:hAnsi="Times New Roman" w:ascii="Times New Roman"/>
          <w:szCs w:val="24"/>
        </w:rPr>
        <w:t xml:space="preserve"> – elektronski i neposredno (po pravomoćnosti)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2717E8" w:rsidR="00CD5D35" w:rsidRPr="00AE6243">
    <w:pPr>
      <w:pStyle w:val="Zaglavlje"/>
      <w:framePr w:y="1" w:x="1231" w:vAnchor="text" w:hAnchor="page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C467EC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2717E8" w:rsidRPr="00DA1AAD">
      <w:rPr>
        <w:rFonts w:hAnsi="Times New Roman" w:ascii="Times New Roman"/>
        <w:szCs w:val="24"/>
      </w:rPr>
      <w:t>47.</w:t>
    </w:r>
    <w:r w:rsidR="002717E8">
      <w:rPr>
        <w:rFonts w:hAnsi="Times New Roman" w:ascii="Times New Roman"/>
        <w:szCs w:val="24"/>
      </w:rPr>
      <w:t xml:space="preserve"> </w:t>
    </w:r>
    <w:r w:rsidR="002717E8" w:rsidRPr="00DA1AAD">
      <w:rPr>
        <w:rFonts w:hAnsi="Times New Roman" w:ascii="Times New Roman"/>
        <w:szCs w:val="24"/>
      </w:rPr>
      <w:t>St-</w:t>
    </w:r>
    <w:r w:rsidR="002717E8">
      <w:rPr>
        <w:rFonts w:hAnsi="Times New Roman" w:ascii="Times New Roman"/>
        <w:szCs w:val="24"/>
      </w:rPr>
      <w:t>596</w:t>
    </w:r>
    <w:r w:rsidR="002717E8" w:rsidRPr="00DA1AAD">
      <w:rPr>
        <w:rFonts w:hAnsi="Times New Roman" w:ascii="Times New Roman"/>
        <w:szCs w:val="24"/>
      </w:rPr>
      <w:t>/</w:t>
    </w:r>
    <w:r w:rsidR="002717E8">
      <w:rPr>
        <w:rFonts w:hAnsi="Times New Roman" w:ascii="Times New Roman"/>
        <w:szCs w:val="24"/>
      </w:rPr>
      <w:t>15</w:t>
    </w:r>
    <w:r w:rsidR="002717E8">
      <w:rPr>
        <w:rFonts w:hAnsi="Times New Roman" w:ascii="Times New Roman"/>
        <w:sz w:val="20"/>
        <w:szCs w:val="24"/>
      </w:rPr>
      <w:t>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53077" w:rsidR="00B903E8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B903E8" w:rsidP="00953077" w:rsidR="00B903E8">
    <w:pPr>
      <w:pStyle w:val="Zaglavlje"/>
      <w:rPr>
        <w:rFonts w:hAnsi="Times New Roman" w:ascii="Times New Roman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67E9E" w:rsidRPr="00DA1AAD">
      <w:rPr>
        <w:rFonts w:hAnsi="Times New Roman" w:ascii="Times New Roman"/>
        <w:szCs w:val="24"/>
      </w:rPr>
      <w:t>47.</w:t>
    </w:r>
    <w:r w:rsidR="00D95043"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2717E8">
      <w:rPr>
        <w:rFonts w:hAnsi="Times New Roman" w:ascii="Times New Roman"/>
        <w:szCs w:val="24"/>
      </w:rPr>
      <w:t>596</w:t>
    </w:r>
    <w:r w:rsidR="00CD5D35" w:rsidRPr="00DA1AAD">
      <w:rPr>
        <w:rFonts w:hAnsi="Times New Roman" w:ascii="Times New Roman"/>
        <w:szCs w:val="24"/>
      </w:rPr>
      <w:t>/</w:t>
    </w:r>
    <w:r w:rsidR="00496D83">
      <w:rPr>
        <w:rFonts w:hAnsi="Times New Roman" w:ascii="Times New Roman"/>
        <w:szCs w:val="24"/>
      </w:rPr>
      <w:t>15</w:t>
    </w:r>
    <w:r w:rsidR="00AE6243">
      <w:rPr>
        <w:rFonts w:hAnsi="Times New Roman" w:ascii="Times New Roman"/>
        <w:sz w:val="20"/>
        <w:szCs w:val="24"/>
      </w:rPr>
      <w:t>-</w:t>
    </w:r>
    <w:r w:rsidR="002717E8">
      <w:rPr>
        <w:rFonts w:hAnsi="Times New Roman" w:ascii="Times New Roman"/>
        <w:sz w:val="20"/>
        <w:szCs w:val="24"/>
      </w:rPr>
      <w:t>10</w:t>
    </w: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864FFB" w:rsidP="00953077" w:rsidR="00B903E8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B903E8" w:rsidP="00953077" w:rsidR="00B903E8">
    <w:pPr>
      <w:pStyle w:val="Zaglavlje"/>
      <w:rPr>
        <w:rFonts w:hAnsi="Times New Roman" w:ascii="Times New Roman"/>
      </w:rPr>
    </w:pP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64FFB" w:rsidP="00B903E8" w:rsidR="00616A8E" w:rsidRPr="005E2BC4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0DB1616F"/>
    <w:multiLevelType w:val="hybridMultilevel"/>
    <w:tmpl w:val="A88EE7A4"/>
    <w:lvl w:tplc="931C38CE" w:ilvl="0">
      <w:start w:val="4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9E789C"/>
    <w:multiLevelType w:val="hybridMultilevel"/>
    <w:tmpl w:val="A8183228"/>
    <w:lvl w:tplc="B6207F64" w:ilvl="0">
      <w:start w:val="4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8">
    <w:nsid w:val="77B47DEF"/>
    <w:multiLevelType w:val="hybridMultilevel"/>
    <w:tmpl w:val="E272BDE2"/>
    <w:lvl w:tplc="6FE04E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B1F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65A2"/>
    <w:rsid w:val="0007123C"/>
    <w:rsid w:val="00084086"/>
    <w:rsid w:val="0008468D"/>
    <w:rsid w:val="00086014"/>
    <w:rsid w:val="00087CAA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18E9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6EDE"/>
    <w:rsid w:val="0010798E"/>
    <w:rsid w:val="00112060"/>
    <w:rsid w:val="00113683"/>
    <w:rsid w:val="001166D2"/>
    <w:rsid w:val="00117D16"/>
    <w:rsid w:val="001312FF"/>
    <w:rsid w:val="00132E9B"/>
    <w:rsid w:val="00134620"/>
    <w:rsid w:val="001350E9"/>
    <w:rsid w:val="00142AE6"/>
    <w:rsid w:val="0014346E"/>
    <w:rsid w:val="00143A8A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7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2A5E"/>
    <w:rsid w:val="00212B6D"/>
    <w:rsid w:val="002137D5"/>
    <w:rsid w:val="0022375B"/>
    <w:rsid w:val="00227DCA"/>
    <w:rsid w:val="00233F52"/>
    <w:rsid w:val="00242BF3"/>
    <w:rsid w:val="0024623E"/>
    <w:rsid w:val="0025441F"/>
    <w:rsid w:val="002558D3"/>
    <w:rsid w:val="00260936"/>
    <w:rsid w:val="002663B6"/>
    <w:rsid w:val="002702AA"/>
    <w:rsid w:val="002717E8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864"/>
    <w:rsid w:val="002B798E"/>
    <w:rsid w:val="002B7EC0"/>
    <w:rsid w:val="002C27E9"/>
    <w:rsid w:val="002C349E"/>
    <w:rsid w:val="002D0A57"/>
    <w:rsid w:val="002D61BB"/>
    <w:rsid w:val="002D7EA5"/>
    <w:rsid w:val="002E1E7E"/>
    <w:rsid w:val="002E501D"/>
    <w:rsid w:val="002F2A18"/>
    <w:rsid w:val="002F4295"/>
    <w:rsid w:val="002F67BC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79C5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3807"/>
    <w:rsid w:val="003E311D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7281F"/>
    <w:rsid w:val="004750F5"/>
    <w:rsid w:val="00481B26"/>
    <w:rsid w:val="00491B23"/>
    <w:rsid w:val="00496C00"/>
    <w:rsid w:val="00496D83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363F"/>
    <w:rsid w:val="005A4554"/>
    <w:rsid w:val="005A4774"/>
    <w:rsid w:val="005A6720"/>
    <w:rsid w:val="005A7000"/>
    <w:rsid w:val="005A7501"/>
    <w:rsid w:val="005B4C8E"/>
    <w:rsid w:val="005B7CD5"/>
    <w:rsid w:val="005C257A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52859"/>
    <w:rsid w:val="006637D6"/>
    <w:rsid w:val="006644EF"/>
    <w:rsid w:val="006703C1"/>
    <w:rsid w:val="00670FA7"/>
    <w:rsid w:val="006725C3"/>
    <w:rsid w:val="006726A9"/>
    <w:rsid w:val="00674259"/>
    <w:rsid w:val="00674F35"/>
    <w:rsid w:val="00677DC8"/>
    <w:rsid w:val="00680573"/>
    <w:rsid w:val="00680867"/>
    <w:rsid w:val="00681038"/>
    <w:rsid w:val="006829DB"/>
    <w:rsid w:val="00682CB8"/>
    <w:rsid w:val="00693577"/>
    <w:rsid w:val="00694DD1"/>
    <w:rsid w:val="00696272"/>
    <w:rsid w:val="00697794"/>
    <w:rsid w:val="006A05C2"/>
    <w:rsid w:val="006A09F8"/>
    <w:rsid w:val="006A1C75"/>
    <w:rsid w:val="006A25D5"/>
    <w:rsid w:val="006A674C"/>
    <w:rsid w:val="006A7FC4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10D7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159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233D"/>
    <w:rsid w:val="007E30F7"/>
    <w:rsid w:val="007E67EE"/>
    <w:rsid w:val="007F03D1"/>
    <w:rsid w:val="007F2207"/>
    <w:rsid w:val="007F486D"/>
    <w:rsid w:val="007F7513"/>
    <w:rsid w:val="00800A9E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FC5"/>
    <w:rsid w:val="00860C7D"/>
    <w:rsid w:val="00863B92"/>
    <w:rsid w:val="00864FFB"/>
    <w:rsid w:val="0087297B"/>
    <w:rsid w:val="00874415"/>
    <w:rsid w:val="00875498"/>
    <w:rsid w:val="00891429"/>
    <w:rsid w:val="00892C86"/>
    <w:rsid w:val="00893CD3"/>
    <w:rsid w:val="00894B08"/>
    <w:rsid w:val="00896643"/>
    <w:rsid w:val="008A2D90"/>
    <w:rsid w:val="008B11B0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865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039F"/>
    <w:rsid w:val="00AC6DD8"/>
    <w:rsid w:val="00AC7C51"/>
    <w:rsid w:val="00AD0F34"/>
    <w:rsid w:val="00AD13E2"/>
    <w:rsid w:val="00AD4212"/>
    <w:rsid w:val="00AD4785"/>
    <w:rsid w:val="00AD6D61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C22"/>
    <w:rsid w:val="00B75D50"/>
    <w:rsid w:val="00B778B4"/>
    <w:rsid w:val="00B81088"/>
    <w:rsid w:val="00B82911"/>
    <w:rsid w:val="00B842A9"/>
    <w:rsid w:val="00B8444E"/>
    <w:rsid w:val="00B86FF5"/>
    <w:rsid w:val="00B903E8"/>
    <w:rsid w:val="00B927D7"/>
    <w:rsid w:val="00BB1138"/>
    <w:rsid w:val="00BB41C4"/>
    <w:rsid w:val="00BB7C97"/>
    <w:rsid w:val="00BD198F"/>
    <w:rsid w:val="00BE5962"/>
    <w:rsid w:val="00BE60EE"/>
    <w:rsid w:val="00BE63A1"/>
    <w:rsid w:val="00BE7B7D"/>
    <w:rsid w:val="00BF033E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51E6"/>
    <w:rsid w:val="00C36C08"/>
    <w:rsid w:val="00C41D92"/>
    <w:rsid w:val="00C44268"/>
    <w:rsid w:val="00C467EC"/>
    <w:rsid w:val="00C47687"/>
    <w:rsid w:val="00C50032"/>
    <w:rsid w:val="00C51FE8"/>
    <w:rsid w:val="00C53BCA"/>
    <w:rsid w:val="00C54661"/>
    <w:rsid w:val="00C62217"/>
    <w:rsid w:val="00C63880"/>
    <w:rsid w:val="00C65179"/>
    <w:rsid w:val="00C65939"/>
    <w:rsid w:val="00C677CE"/>
    <w:rsid w:val="00C7170D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2254F"/>
    <w:rsid w:val="00D226F9"/>
    <w:rsid w:val="00D2461A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90465"/>
    <w:rsid w:val="00D91E50"/>
    <w:rsid w:val="00D95043"/>
    <w:rsid w:val="00DA09AC"/>
    <w:rsid w:val="00DA16C9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E56A3"/>
    <w:rsid w:val="00DF23AC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50150"/>
    <w:rsid w:val="00E54B64"/>
    <w:rsid w:val="00E5638A"/>
    <w:rsid w:val="00E564EB"/>
    <w:rsid w:val="00E63D27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69C4"/>
    <w:rsid w:val="00F41FB7"/>
    <w:rsid w:val="00F42934"/>
    <w:rsid w:val="00F5584F"/>
    <w:rsid w:val="00F56463"/>
    <w:rsid w:val="00F57B07"/>
    <w:rsid w:val="00F62973"/>
    <w:rsid w:val="00F631F4"/>
    <w:rsid w:val="00F71A1F"/>
    <w:rsid w:val="00F71B5F"/>
    <w:rsid w:val="00F75D6C"/>
    <w:rsid w:val="00F77713"/>
    <w:rsid w:val="00F81BDE"/>
    <w:rsid w:val="00F8210B"/>
    <w:rsid w:val="00F82D63"/>
    <w:rsid w:val="00F95288"/>
    <w:rsid w:val="00F9789F"/>
    <w:rsid w:val="00FA5138"/>
    <w:rsid w:val="00FB61D1"/>
    <w:rsid w:val="00FB667F"/>
    <w:rsid w:val="00FB7D3F"/>
    <w:rsid w:val="00FC1DEC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4FF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6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6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6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6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6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4FF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6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6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6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6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6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St-596/2015-10</izvorni_sadrzaj>
    <derivirana_varijabla naziv="DomainObject.Oznaka_1">St-596/2015-10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2015.</izvorni_sadrzaj>
    <derivirana_varijabla naziv="DomainObject.Predmet.DatumOsnivanja_1">19.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St-596/2015</izvorni_sadrzaj>
    <derivirana_varijabla naziv="DomainObject.Predmet.OznakaBroj_1">St-596/2015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TRAMOT d.o.o. za propagandu, informatiku , izdavaštvo i usluge</izvorni_sadrzaj>
    <derivirana_varijabla naziv="DomainObject.Predmet.ProtustrankaFormated_1">  TRAMOT d.o.o. za propagandu, informatiku , izdavaštvo i usluge</derivirana_varijabla>
  </DomainObject.Predmet.ProtustrankaFormated>
  <DomainObject.Predmet.ProtustrankaFormatedOIB>
    <izvorni_sadrzaj>  TRAMOT d.o.o. za propagandu, informatiku , izdavaštvo i usluge, OIB 58411173463</izvorni_sadrzaj>
    <derivirana_varijabla naziv="DomainObject.Predmet.ProtustrankaFormatedOIB_1">  TRAMOT d.o.o. za propagandu, informatiku , izdavaštvo i usluge, OIB 58411173463</derivirana_varijabla>
  </DomainObject.Predmet.ProtustrankaFormatedOIB>
  <DomainObject.Predmet.ProtustrankaFormatedWithAdress>
    <izvorni_sadrzaj> TRAMOT d.o.o. za propagandu, informatiku , izdavaštvo i usluge, Taborska 31, 10000 Zagreb</izvorni_sadrzaj>
    <derivirana_varijabla naziv="DomainObject.Predmet.ProtustrankaFormatedWithAdress_1"> TRAMOT d.o.o. za propagandu, informatiku , izdavaštvo i usluge, Taborska 31, 10000 Zagreb</derivirana_varijabla>
  </DomainObject.Predmet.ProtustrankaFormatedWithAdress>
  <DomainObject.Predmet.ProtustrankaFormatedWithAdressOIB>
    <izvorni_sadrzaj> TRAMOT d.o.o. za propagandu, informatiku , izdavaštvo i usluge, OIB 58411173463, Taborska 31, 10000 Zagreb</izvorni_sadrzaj>
    <derivirana_varijabla naziv="DomainObject.Predmet.ProtustrankaFormatedWithAdressOIB_1"> TRAMOT d.o.o. za propagandu, informatiku , izdavaštvo i usluge, OIB 58411173463, Taborska 31, 10000 Zagreb</derivirana_varijabla>
  </DomainObject.Predmet.ProtustrankaFormatedWithAdressOIB>
  <DomainObject.Predmet.ProtustrankaWithAdress>
    <izvorni_sadrzaj>TRAMOT d.o.o. za propagandu, informatiku , izdavaštvo i usluge Taborska 31, 10000 Zagreb</izvorni_sadrzaj>
    <derivirana_varijabla naziv="DomainObject.Predmet.ProtustrankaWithAdress_1">TRAMOT d.o.o. za propagandu, informatiku , izdavaštvo i usluge Taborska 31, 10000 Zagreb</derivirana_varijabla>
  </DomainObject.Predmet.ProtustrankaWithAdress>
  <DomainObject.Predmet.ProtustrankaWithAdressOIB>
    <izvorni_sadrzaj>TRAMOT d.o.o. za propagandu, informatiku , izdavaštvo i usluge, OIB 58411173463, Taborska 31, 10000 Zagreb</izvorni_sadrzaj>
    <derivirana_varijabla naziv="DomainObject.Predmet.ProtustrankaWithAdressOIB_1">TRAMOT d.o.o. za propagandu, informatiku , izdavaštvo i usluge, OIB 58411173463, Taborska 31, 10000 Zagreb</derivirana_varijabla>
  </DomainObject.Predmet.ProtustrankaWithAdressOIB>
  <DomainObject.Predmet.ProtustrankaNazivFormated>
    <izvorni_sadrzaj>TRAMOT d.o.o. za propagandu, informatiku , izdavaštvo i usluge</izvorni_sadrzaj>
    <derivirana_varijabla naziv="DomainObject.Predmet.ProtustrankaNazivFormated_1">TRAMOT d.o.o. za propagandu, informatiku , izdavaštvo i usluge</derivirana_varijabla>
  </DomainObject.Predmet.ProtustrankaNazivFormated>
  <DomainObject.Predmet.ProtustrankaNazivFormatedOIB>
    <izvorni_sadrzaj>TRAMOT d.o.o. za propagandu, informatiku , izdavaštvo i usluge, OIB 58411173463</izvorni_sadrzaj>
    <derivirana_varijabla naziv="DomainObject.Predmet.ProtustrankaNazivFormatedOIB_1">TRAMOT d.o.o. za propagandu, informatiku , izdavaštvo i usluge, OIB 58411173463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 grada Vukovara 70, 10000 Zagreb</izvorni_sadrzaj>
    <derivirana_varijabla naziv="DomainObject.Predmet.StrankaFormatedWithAdress_1"> FINA Regionalni centar Zagreb, Ul. grada Vukovara 70, 10000 Zagreb</derivirana_varijabla>
  </DomainObject.Predmet.StrankaFormatedWithAdress>
  <DomainObject.Predmet.StrankaFormatedWithAdressOIB>
    <izvorni_sadrzaj> FINA Regionalni centar Zagreb, OIB 85821130368, Ul. grada Vukovara 70, 10000 Zagreb</izvorni_sadrzaj>
    <derivirana_varijabla naziv="DomainObject.Predmet.StrankaFormatedWithAdressOIB_1"> FINA Regionalni centar Zagreb, OIB 85821130368, Ul. grada Vukovara 70, 10000 Zagreb</derivirana_varijabla>
  </DomainObject.Predmet.StrankaFormatedWithAdressOIB>
  <DomainObject.Predmet.StrankaWithAdress>
    <izvorni_sadrzaj>FINA Regionalni centar Zagreb Ul. grada Vukovara 70,10000 Zagreb</izvorni_sadrzaj>
    <derivirana_varijabla naziv="DomainObject.Predmet.StrankaWithAdress_1">FINA Regionalni centar Zagreb Ul. grada Vukovara 70,10000 Zagreb</derivirana_varijabla>
  </DomainObject.Predmet.StrankaWithAdress>
  <DomainObject.Predmet.StrankaWithAdressOIB>
    <izvorni_sadrzaj>FINA Regionalni centar Zagreb, OIB 85821130368, Ul. grada Vukovara 70,10000 Zagreb</izvorni_sadrzaj>
    <derivirana_varijabla naziv="DomainObject.Predmet.StrankaWithAdressOIB_1">FINA Regionalni centar Zagreb, OIB 85821130368, Ul.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 grada Vukovara 70, 10000 Zagreb</item>
    </izvorni_sadrzaj>
    <derivirana_varijabla naziv="DomainObject.Predmet.StrankaListFormatedWithAdress_1">
      <item>FINA Regionalni centar Zagreb, Ul. grada Vukovara 70, 10000 Zagreb</item>
    </derivirana_varijabla>
  </DomainObject.Predmet.StrankaListFormatedWithAdress>
  <DomainObject.Predmet.StrankaListFormatedWithAdressOIB>
    <izvorni_sadrzaj>
      <item>FINA Regionalni centar Zagreb, OIB 85821130368, Ul. grada Vukovara 70, 10000 Zagreb</item>
    </izvorni_sadrzaj>
    <derivirana_varijabla naziv="DomainObject.Predmet.StrankaListFormatedWithAdressOIB_1">
      <item>FINA Regionalni centar Zagreb, OIB 85821130368, Ul.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TRAMOT d.o.o. za propagandu, informatiku , izdavaštvo i usluge</item>
    </izvorni_sadrzaj>
    <derivirana_varijabla naziv="DomainObject.Predmet.ProtuStrankaListFormated_1">
      <item>TRAMOT d.o.o. za propagandu, informatiku , izdavaštvo i usluge</item>
    </derivirana_varijabla>
  </DomainObject.Predmet.ProtuStrankaListFormated>
  <DomainObject.Predmet.ProtuStrankaListFormatedOIB>
    <izvorni_sadrzaj>
      <item>TRAMOT d.o.o. za propagandu, informatiku , izdavaštvo i usluge, OIB 58411173463</item>
    </izvorni_sadrzaj>
    <derivirana_varijabla naziv="DomainObject.Predmet.ProtuStrankaListFormatedOIB_1">
      <item>TRAMOT d.o.o. za propagandu, informatiku , izdavaštvo i usluge, OIB 58411173463</item>
    </derivirana_varijabla>
  </DomainObject.Predmet.ProtuStrankaListFormatedOIB>
  <DomainObject.Predmet.ProtuStrankaListFormatedWithAdress>
    <izvorni_sadrzaj>
      <item>TRAMOT d.o.o. za propagandu, informatiku , izdavaštvo i usluge, Taborska 31, 10000 Zagreb</item>
    </izvorni_sadrzaj>
    <derivirana_varijabla naziv="DomainObject.Predmet.ProtuStrankaListFormatedWithAdress_1">
      <item>TRAMOT d.o.o. za propagandu, informatiku , izdavaštvo i usluge, Taborska 31, 10000 Zagreb</item>
    </derivirana_varijabla>
  </DomainObject.Predmet.ProtuStrankaListFormatedWithAdress>
  <DomainObject.Predmet.ProtuStrankaListFormatedWithAdressOIB>
    <izvorni_sadrzaj>
      <item>TRAMOT d.o.o. za propagandu, informatiku , izdavaštvo i usluge, OIB 58411173463, Taborska 31, 10000 Zagreb</item>
    </izvorni_sadrzaj>
    <derivirana_varijabla naziv="DomainObject.Predmet.ProtuStrankaListFormatedWithAdressOIB_1">
      <item>TRAMOT d.o.o. za propagandu, informatiku , izdavaštvo i usluge, OIB 58411173463, Taborska 31, 10000 Zagreb</item>
    </derivirana_varijabla>
  </DomainObject.Predmet.ProtuStrankaListFormatedWithAdressOIB>
  <DomainObject.Predmet.ProtuStrankaListNazivFormated>
    <izvorni_sadrzaj>
      <item>TRAMOT d.o.o. za propagandu, informatiku , izdavaštvo i usluge</item>
    </izvorni_sadrzaj>
    <derivirana_varijabla naziv="DomainObject.Predmet.ProtuStrankaListNazivFormated_1">
      <item>TRAMOT d.o.o. za propagandu, informatiku , izdavaštvo i usluge</item>
    </derivirana_varijabla>
  </DomainObject.Predmet.ProtuStrankaListNazivFormated>
  <DomainObject.Predmet.ProtuStrankaListNazivFormatedOIB>
    <izvorni_sadrzaj>
      <item>TRAMOT d.o.o. za propagandu, informatiku , izdavaštvo i usluge, OIB 58411173463</item>
    </izvorni_sadrzaj>
    <derivirana_varijabla naziv="DomainObject.Predmet.ProtuStrankaListNazivFormatedOIB_1">
      <item>TRAMOT d.o.o. za propagandu, informatiku , izdavaštvo i usluge, OIB 58411173463</item>
    </derivirana_varijabla>
  </DomainObject.Predmet.ProtuStrankaListNazivFormatedOIB>
  <DomainObject.Predmet.OstaliListFormated>
    <izvorni_sadrzaj>
      <item>Michael Träger</item>
    </izvorni_sadrzaj>
    <derivirana_varijabla naziv="DomainObject.Predmet.OstaliListFormated_1">
      <item>Michael Träger</item>
    </derivirana_varijabla>
  </DomainObject.Predmet.OstaliListFormated>
  <DomainObject.Predmet.OstaliListFormatedOIB>
    <izvorni_sadrzaj>
      <item>Michael Träger, OIB 47959199566</item>
    </izvorni_sadrzaj>
    <derivirana_varijabla naziv="DomainObject.Predmet.OstaliListFormatedOIB_1">
      <item>Michael Träger, OIB 47959199566</item>
    </derivirana_varijabla>
  </DomainObject.Predmet.OstaliListFormatedOIB>
  <DomainObject.Predmet.OstaliListFormatedWithAdress>
    <izvorni_sadrzaj>
      <item>Michael Träger, Pavlenski Put 5/O, 10000 Zagreb</item>
    </izvorni_sadrzaj>
    <derivirana_varijabla naziv="DomainObject.Predmet.OstaliListFormatedWithAdress_1">
      <item>Michael Träger, Pavlenski Put 5/O, 10000 Zagreb</item>
    </derivirana_varijabla>
  </DomainObject.Predmet.OstaliListFormatedWithAdress>
  <DomainObject.Predmet.OstaliListFormatedWithAdressOIB>
    <izvorni_sadrzaj>
      <item>Michael Träger, OIB 47959199566, Pavlenski Put 5/O, 10000 Zagreb</item>
    </izvorni_sadrzaj>
    <derivirana_varijabla naziv="DomainObject.Predmet.OstaliListFormatedWithAdressOIB_1">
      <item>Michael Träger, OIB 47959199566, Pavlenski Put 5/O, 10000 Zagreb</item>
    </derivirana_varijabla>
  </DomainObject.Predmet.OstaliListFormatedWithAdressOIB>
  <DomainObject.Predmet.OstaliListNazivFormated>
    <izvorni_sadrzaj>
      <item>Michael Träger</item>
    </izvorni_sadrzaj>
    <derivirana_varijabla naziv="DomainObject.Predmet.OstaliListNazivFormated_1">
      <item>Michael Träger</item>
    </derivirana_varijabla>
  </DomainObject.Predmet.OstaliListNazivFormated>
  <DomainObject.Predmet.OstaliListNazivFormatedOIB>
    <izvorni_sadrzaj>
      <item>Michael Träger, OIB 47959199566</item>
    </izvorni_sadrzaj>
    <derivirana_varijabla naziv="DomainObject.Predmet.OstaliListNazivFormatedOIB_1">
      <item>Michael Träger, OIB 47959199566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St-596/2015-10</izvorni_sadrzaj>
    <derivirana_varijabla naziv="DomainObject.PoslovniBrojDokumenta_1">St-596/2015-10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TRAMOT d.o.o. za propagandu, informatiku , izdavaštvo i usluge</izvorni_sadrzaj>
    <derivirana_varijabla naziv="DomainObject.Predmet.ProtustrankaIDrugi_1">TRAMOT d.o.o. za propagandu, informatiku , izdavaštvo i usluge</derivirana_varijabla>
  </DomainObject.Predmet.ProtustrankaIDrugi>
  <DomainObject.Predmet.StrankaIDrugiAdressOIB>
    <izvorni_sadrzaj>FINA Regionalni centar Zagreb, OIB 85821130368, Ul. grada Vukovara 70, 10000 Zagreb</izvorni_sadrzaj>
    <derivirana_varijabla naziv="DomainObject.Predmet.StrankaIDrugiAdressOIB_1">FINA Regionalni centar Zagreb, OIB 85821130368, Ul. grada Vukovara 70, 10000 Zagreb</derivirana_varijabla>
  </DomainObject.Predmet.StrankaIDrugiAdressOIB>
  <DomainObject.Predmet.ProtustrankaIDrugiAdressOIB>
    <izvorni_sadrzaj>TRAMOT d.o.o. za propagandu, informatiku , izdavaštvo i usluge, OIB 58411173463, Taborska 31, 10000 Zagreb</izvorni_sadrzaj>
    <derivirana_varijabla naziv="DomainObject.Predmet.ProtustrankaIDrugiAdressOIB_1">TRAMOT d.o.o. za propagandu, informatiku , izdavaštvo i usluge, OIB 58411173463, Taborska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TRAMOT d.o.o. za propagandu, informatiku , izdavaštvo i usluge</item>
      <item>Michael Träger</item>
    </izvorni_sadrzaj>
    <derivirana_varijabla naziv="DomainObject.Predmet.SudioniciListNaziv_1">
      <item>FINA Regionalni centar Zagreb</item>
      <item>TRAMOT d.o.o. za propagandu, informatiku , izdavaštvo i usluge</item>
      <item>Michael Träger</item>
    </derivirana_varijabla>
  </DomainObject.Predmet.SudioniciListNaziv>
  <DomainObject.Predmet.SudioniciListAdressOIB>
    <izvorni_sadrzaj>
      <item>FINA Regionalni centar Zagreb, OIB 85821130368, Ul. grada Vukovara 70,10000 Zagreb</item>
      <item>TRAMOT d.o.o. za propagandu, informatiku , izdavaštvo i usluge, OIB 58411173463, Taborska 31,10000 Zagreb</item>
      <item>Michael Träger, OIB 47959199566, Pavlenski Put 5/O,10000 Zagreb</item>
    </izvorni_sadrzaj>
    <derivirana_varijabla naziv="DomainObject.Predmet.SudioniciListAdressOIB_1">
      <item>FINA Regionalni centar Zagreb, OIB 85821130368, Ul. grada Vukovara 70,10000 Zagreb</item>
      <item>TRAMOT d.o.o. za propagandu, informatiku , izdavaštvo i usluge, OIB 58411173463, Taborska 31,10000 Zagreb</item>
      <item>Michael Träger, OIB 47959199566, Pavlenski Put 5/O,10000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58411173463</item>
      <item>, OIB 47959199566</item>
    </izvorni_sadrzaj>
    <derivirana_varijabla naziv="DomainObject.Predmet.SudioniciListNazivOIB_1">
      <item>, OIB 85821130368</item>
      <item>, OIB 58411173463</item>
      <item>, OIB 47959199566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</item>
    </izvorni_sadrzaj>
    <derivirana_varijabla naziv="DomainObject.Predmet.StecajniUpraviteljiListAddressOIB_1">
      <item>Krešimir Panjaković, OIB 39814088271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391D1C-9546-45E4-9966-A2D7DC4225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734</properties:Words>
  <properties:Characters>4131</properties:Characters>
  <properties:Lines>97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2016-03-24T12:09:00Z</dcterms:created>
  <dc:creator>rsticn</dc:creator>
  <cp:lastModifiedBy>Ana Brlek</cp:lastModifiedBy>
  <cp:lastPrinted>2016-03-24T12:27:00Z</cp:lastPrinted>
  <dcterms:modified xmlns:xsi="http://www.w3.org/2001/XMLSchema-instance" xsi:type="dcterms:W3CDTF">2016-03-24T12:27:00Z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St-596/2015-10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