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68f4" w14:paraId="aa468f4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E20482">
        <w:rPr>
          <w:bCs/>
        </w:rPr>
        <w:t>78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F6247" w:rsidP="00AE47E0" w:rsidR="002F6247">
      <w:pPr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E20482">
        <w:t>MAJČINA DUŠICA d.o.o., Šibenik, Bana Ivana Mažuranića 33, OIB: 93923537916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E20482">
        <w:t>28</w:t>
      </w:r>
      <w:r>
        <w:t xml:space="preserve">. </w:t>
      </w:r>
      <w:r w:rsidR="002E7B16">
        <w:t>veljače</w:t>
      </w:r>
      <w:r w:rsidR="00213EAE">
        <w:t xml:space="preserve"> 2018</w:t>
      </w:r>
      <w:r>
        <w:t xml:space="preserve">., </w:t>
      </w:r>
      <w:r w:rsidR="002F6247">
        <w:t>19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E20482">
        <w:t>MAJČINA DUŠICA d.o.o., Šibenik, Bana Ivana Mažuranića 33, OIB: 93923537916</w:t>
      </w:r>
      <w:r>
        <w:t xml:space="preserve">, na temelju neizvršenih osnova za plaćanje iznosi </w:t>
      </w:r>
      <w:r w:rsidR="00E20482">
        <w:t>22.413,32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E20482">
        <w:t>Blanka Šušnjara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2F6247">
        <w:t>19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2F6247"/>
    <w:rsid w:val="005E2AD6"/>
    <w:rsid w:val="00622122"/>
    <w:rsid w:val="009D203A"/>
    <w:rsid w:val="009D68E3"/>
    <w:rsid w:val="00AE47E0"/>
    <w:rsid w:val="00D53AD9"/>
    <w:rsid w:val="00D77F88"/>
    <w:rsid w:val="00E20482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A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AD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AD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AD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A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AD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AD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AD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MAJČINA DUŠICA d.o.o. za trgovinu i usluge</izvorni_sadrzaj>
    <derivirana_varijabla naziv="DomainObject.Predmet.ProtustrankaFormated_1">  MAJČINA DUŠICA d.o.o. za trgovinu i usluge</derivirana_varijabla>
  </DomainObject.Predmet.ProtustrankaFormated>
  <DomainObject.Predmet.ProtustrankaFormatedOIB>
    <izvorni_sadrzaj>  MAJČINA DUŠICA d.o.o. za trgovinu i usluge, OIB 93923537916</izvorni_sadrzaj>
    <derivirana_varijabla naziv="DomainObject.Predmet.ProtustrankaFormatedOIB_1">  MAJČINA DUŠICA d.o.o. za trgovinu i usluge, OIB 93923537916</derivirana_varijabla>
  </DomainObject.Predmet.ProtustrankaFormatedOIB>
  <DomainObject.Predmet.ProtustrankaFormatedWithAdress>
    <izvorni_sadrzaj> MAJČINA DUŠICA d.o.o. za trgovinu i usluge, Bana Ivana Mažuranića 33, 22000 Šibenik</izvorni_sadrzaj>
    <derivirana_varijabla naziv="DomainObject.Predmet.ProtustrankaFormatedWithAdress_1"> MAJČINA DUŠICA d.o.o. za trgovinu i usluge, Bana Ivana Mažuranića 33, 22000 Šibenik</derivirana_varijabla>
  </DomainObject.Predmet.ProtustrankaFormatedWithAdress>
  <DomainObject.Predmet.ProtustrankaFormatedWithAdressOIB>
    <izvorni_sadrzaj> MAJČINA DUŠICA d.o.o. za trgovinu i usluge, OIB 93923537916, Bana Ivana Mažuranića 33, 22000 Šibenik</izvorni_sadrzaj>
    <derivirana_varijabla naziv="DomainObject.Predmet.ProtustrankaFormatedWithAdressOIB_1"> MAJČINA DUŠICA d.o.o. za trgovinu i usluge, OIB 93923537916, Bana Ivana Mažuranića 33, 22000 Šibenik</derivirana_varijabla>
  </DomainObject.Predmet.ProtustrankaFormatedWithAdressOIB>
  <DomainObject.Predmet.ProtustrankaWithAdress>
    <izvorni_sadrzaj>MAJČINA DUŠICA d.o.o. za trgovinu i usluge Bana Ivana Mažuranića 33, 22000 Šibenik</izvorni_sadrzaj>
    <derivirana_varijabla naziv="DomainObject.Predmet.ProtustrankaWithAdress_1">MAJČINA DUŠICA d.o.o. za trgovinu i usluge Bana Ivana Mažuranića 33, 22000 Šibenik</derivirana_varijabla>
  </DomainObject.Predmet.ProtustrankaWithAdress>
  <DomainObject.Predmet.ProtustrankaWithAdressOIB>
    <izvorni_sadrzaj>MAJČINA DUŠICA d.o.o. za trgovinu i usluge, OIB 93923537916, Bana Ivana Mažuranića 33, 22000 Šibenik</izvorni_sadrzaj>
    <derivirana_varijabla naziv="DomainObject.Predmet.ProtustrankaWithAdressOIB_1">MAJČINA DUŠICA d.o.o. za trgovinu i usluge, OIB 93923537916, Bana Ivana Mažuranića 33, 22000 Šibenik</derivirana_varijabla>
  </DomainObject.Predmet.ProtustrankaWithAdressOIB>
  <DomainObject.Predmet.ProtustrankaNazivFormated>
    <izvorni_sadrzaj>MAJČINA DUŠICA d.o.o. za trgovinu i usluge</izvorni_sadrzaj>
    <derivirana_varijabla naziv="DomainObject.Predmet.ProtustrankaNazivFormated_1">MAJČINA DUŠICA d.o.o. za trgovinu i usluge</derivirana_varijabla>
  </DomainObject.Predmet.ProtustrankaNazivFormated>
  <DomainObject.Predmet.ProtustrankaNazivFormatedOIB>
    <izvorni_sadrzaj>MAJČINA DUŠICA d.o.o. za trgovinu i usluge, OIB 93923537916</izvorni_sadrzaj>
    <derivirana_varijabla naziv="DomainObject.Predmet.ProtustrankaNazivFormatedOIB_1">MAJČINA DUŠICA d.o.o. za trgovinu i usluge, OIB 93923537916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MAJČINA DUŠICA d.o.o. za trgovinu i usluge</item>
    </izvorni_sadrzaj>
    <derivirana_varijabla naziv="DomainObject.Predmet.ProtuStrankaListFormated_1">
      <item>MAJČINA DUŠICA d.o.o. za trgovinu i usluge</item>
    </derivirana_varijabla>
  </DomainObject.Predmet.ProtuStrankaListFormated>
  <DomainObject.Predmet.ProtuStrankaListFormatedOIB>
    <izvorni_sadrzaj>
      <item>MAJČINA DUŠICA d.o.o. za trgovinu i usluge, OIB 93923537916</item>
    </izvorni_sadrzaj>
    <derivirana_varijabla naziv="DomainObject.Predmet.ProtuStrankaListFormatedOIB_1">
      <item>MAJČINA DUŠICA d.o.o. za trgovinu i usluge, OIB 93923537916</item>
    </derivirana_varijabla>
  </DomainObject.Predmet.ProtuStrankaListFormatedOIB>
  <DomainObject.Predmet.ProtuStrankaListFormatedWithAdress>
    <izvorni_sadrzaj>
      <item>MAJČINA DUŠICA d.o.o. za trgovinu i usluge, Bana Ivana Mažuranića 33, 22000 Šibenik</item>
    </izvorni_sadrzaj>
    <derivirana_varijabla naziv="DomainObject.Predmet.ProtuStrankaListFormatedWithAdress_1">
      <item>MAJČINA DUŠICA d.o.o. za trgovinu i usluge, Bana Ivana Mažuranića 33, 22000 Šibenik</item>
    </derivirana_varijabla>
  </DomainObject.Predmet.ProtuStrankaListFormatedWithAdress>
  <DomainObject.Predmet.ProtuStrankaListFormatedWithAdressOIB>
    <izvorni_sadrzaj>
      <item>MAJČINA DUŠICA d.o.o. za trgovinu i usluge, OIB 93923537916, Bana Ivana Mažuranića 33, 22000 Šibenik</item>
    </izvorni_sadrzaj>
    <derivirana_varijabla naziv="DomainObject.Predmet.ProtuStrankaListFormatedWithAdressOIB_1">
      <item>MAJČINA DUŠICA d.o.o. za trgovinu i usluge, OIB 93923537916, Bana Ivana Mažuranića 33, 22000 Šibenik</item>
    </derivirana_varijabla>
  </DomainObject.Predmet.ProtuStrankaListFormatedWithAdressOIB>
  <DomainObject.Predmet.ProtuStrankaListNazivFormated>
    <izvorni_sadrzaj>
      <item>MAJČINA DUŠICA d.o.o. za trgovinu i usluge</item>
    </izvorni_sadrzaj>
    <derivirana_varijabla naziv="DomainObject.Predmet.ProtuStrankaListNazivFormated_1">
      <item>MAJČINA DUŠICA d.o.o. za trgovinu i usluge</item>
    </derivirana_varijabla>
  </DomainObject.Predmet.ProtuStrankaListNazivFormated>
  <DomainObject.Predmet.ProtuStrankaListNazivFormatedOIB>
    <izvorni_sadrzaj>
      <item>MAJČINA DUŠICA d.o.o. za trgovinu i usluge, OIB 93923537916</item>
    </izvorni_sadrzaj>
    <derivirana_varijabla naziv="DomainObject.Predmet.ProtuStrankaListNazivFormatedOIB_1">
      <item>MAJČINA DUŠICA d.o.o. za trgovinu i usluge, OIB 93923537916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MAJČINA DUŠICA d.o.o. za trgovinu i usluge</izvorni_sadrzaj>
    <derivirana_varijabla naziv="DomainObject.Predmet.ProtustrankaIDrugi_1">MAJČINA DUŠICA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MAJČINA DUŠICA d.o.o. za trgovinu i usluge, OIB 93923537916, Bana Ivana Mažuranića 33, 22000 Šibenik</izvorni_sadrzaj>
    <derivirana_varijabla naziv="DomainObject.Predmet.ProtustrankaIDrugiAdressOIB_1">MAJČINA DUŠICA d.o.o. za trgovinu i usluge, OIB 93923537916, Bana Ivana Mažuranića 33,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MAJČINA DUŠICA d.o.o. za trgovinu i usluge</item>
    </izvorni_sadrzaj>
    <derivirana_varijabla naziv="DomainObject.Predmet.SudioniciListNaziv_1">
      <item>FINA - Podružnica Šibenik</item>
      <item>MAJČINA DUŠICA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MAJČINA DUŠICA d.o.o. za trgovinu i usluge, OIB 93923537916, Bana Ivana Mažuranića 33,22000 Šibenik</item>
    </izvorni_sadrzaj>
    <derivirana_varijabla naziv="DomainObject.Predmet.SudioniciListAdressOIB_1">
      <item>FINA - Podružnica Šibenik, OIB 85821130368, Perivoj L. Marune 1,22000 Šibenik</item>
      <item>MAJČINA DUŠICA d.o.o. za trgovinu i usluge, OIB 93923537916, Bana Ivana Mažuranića 33,22000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93923537916</item>
    </izvorni_sadrzaj>
    <derivirana_varijabla naziv="DomainObject.Predmet.SudioniciListNazivOIB_1">
      <item>, OIB 85821130368</item>
      <item>, OIB 93923537916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2046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2018-03-19T07:15:00Z</dcterms:created>
  <dc:creator>Anamarija Kovačić Milković</dc:creator>
  <cp:lastModifiedBy>Anita Ivandić</cp:lastModifiedBy>
  <cp:lastPrinted>2018-03-19T07:14:00Z</cp:lastPrinted>
  <dcterms:modified xmlns:xsi="http://www.w3.org/2001/XMLSchema-instance" xsi:type="dcterms:W3CDTF">2018-03-19T10:30:00Z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