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b072" w14:paraId="506b072" w:rsidRDefault="00E41935" w:rsidP="00E41935" w:rsidR="00E41935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41935" w:rsidP="00E41935" w:rsidR="00E419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41935" w:rsidP="00E41935" w:rsidR="00E4193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E41935" w:rsidP="00E41935" w:rsidR="00E4193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E41935" w:rsidP="00E41935" w:rsidR="00E41935">
      <w:pPr>
        <w:rPr>
          <w:rFonts w:cs="Times New Roman"/>
        </w:rPr>
      </w:pPr>
    </w:p>
    <w:p w:rsidRDefault="00E41935" w:rsidP="00E41935" w:rsidR="00E4193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E41935" w:rsidP="00E41935" w:rsidR="00E41935">
      <w:pPr>
        <w:spacing w:after="0"/>
        <w:jc w:val="center"/>
        <w:rPr>
          <w:rFonts w:cs="Times New Roman"/>
        </w:rPr>
      </w:pPr>
    </w:p>
    <w:p w:rsidRDefault="00E41935" w:rsidP="00E41935" w:rsidR="00E4193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41935" w:rsidP="00E41935" w:rsidR="00E41935">
      <w:pPr>
        <w:spacing w:after="0"/>
        <w:jc w:val="center"/>
        <w:rPr>
          <w:rFonts w:cs="Times New Roman"/>
        </w:rPr>
      </w:pPr>
    </w:p>
    <w:p w:rsidRDefault="00E41935" w:rsidP="00E41935" w:rsidR="00E41935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UNISOFT d.o.o., Istarsko naselje 4, Mursko Središće, OIB: 48681560990</w:t>
      </w:r>
      <w:r>
        <w:rPr>
          <w:rFonts w:cs="Times New Roman"/>
        </w:rPr>
        <w:t>, 14. ožujka 2017.</w:t>
      </w:r>
    </w:p>
    <w:p w:rsidRDefault="00E41935" w:rsidP="00E41935" w:rsidR="00E41935">
      <w:pPr>
        <w:spacing w:after="0"/>
        <w:jc w:val="center"/>
        <w:rPr>
          <w:rFonts w:cs="Times New Roman"/>
        </w:rPr>
      </w:pPr>
    </w:p>
    <w:p w:rsidRDefault="00E41935" w:rsidP="00E41935" w:rsidR="00E41935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E41935" w:rsidP="00E41935" w:rsidR="00E4193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UNISOFT d.o.o., Istarsko naselje 4, Mursko Središće, OIB: 48681560990.</w:t>
      </w:r>
    </w:p>
    <w:p w:rsidRDefault="00E41935" w:rsidP="00E41935" w:rsidR="00E41935">
      <w:pPr>
        <w:pStyle w:val="Odlomakpopisa"/>
        <w:tabs>
          <w:tab w:pos="708" w:val="left"/>
        </w:tabs>
        <w:spacing w:after="200"/>
        <w:ind w:firstLine="0" w:left="720"/>
        <w:contextualSpacing/>
        <w:rPr>
          <w:rFonts w:cs="Times New Roman"/>
        </w:rPr>
      </w:pPr>
    </w:p>
    <w:p w:rsidRDefault="00E41935" w:rsidP="00E41935" w:rsidR="00E4193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 </w:t>
      </w:r>
      <w:r>
        <w:rPr>
          <w:rFonts w:cs="Times New Roman"/>
        </w:rPr>
        <w:t xml:space="preserve">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 Zagreb, OIB: 63875916042.</w:t>
      </w:r>
    </w:p>
    <w:p w:rsidRDefault="00E41935" w:rsidP="00E41935" w:rsidR="00E4193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E41935" w:rsidP="00E41935" w:rsidR="00E4193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E41935" w:rsidP="00E41935" w:rsidR="00E41935">
      <w:pPr>
        <w:pStyle w:val="Odlomakpopisa"/>
        <w:ind w:left="1080"/>
        <w:rPr>
          <w:rFonts w:cs="Times New Roman"/>
        </w:rPr>
      </w:pPr>
    </w:p>
    <w:p w:rsidRDefault="00E41935" w:rsidP="00E41935" w:rsidR="00E4193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E41935" w:rsidP="00E41935" w:rsidR="00E41935">
      <w:pPr>
        <w:ind w:left="360"/>
        <w:jc w:val="both"/>
        <w:rPr>
          <w:rFonts w:cs="Times New Roman"/>
        </w:rPr>
      </w:pPr>
    </w:p>
    <w:p w:rsidRDefault="00E41935" w:rsidP="00E41935" w:rsidR="00E4193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41935" w:rsidP="00E41935" w:rsidR="00E41935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>
        <w:rPr>
          <w:rFonts w:cs="Times New Roman"/>
        </w:rPr>
        <w:t>ancijska agencija podnijela je 20. svibnja</w:t>
      </w:r>
      <w:r>
        <w:rPr>
          <w:rFonts w:cs="Times New Roman"/>
        </w:rPr>
        <w:t xml:space="preserve"> 2016. prijedlog za otvaranje stečajnog postupka nad ovim dužnikom navevš</w:t>
      </w:r>
      <w:r>
        <w:rPr>
          <w:rFonts w:cs="Times New Roman"/>
        </w:rPr>
        <w:t>i u prijedlogu da je dužnik na 18. svibnja</w:t>
      </w:r>
      <w:r>
        <w:rPr>
          <w:rFonts w:cs="Times New Roman"/>
        </w:rPr>
        <w:t xml:space="preserve"> 2016. u Očevidniku redoslijeda osnova za plaćanje imao evidentirane neizvršene osnove za plaćanje u neprekinutom razdoblju o</w:t>
      </w:r>
      <w:r>
        <w:rPr>
          <w:rFonts w:cs="Times New Roman"/>
        </w:rPr>
        <w:t>d 120 dana u iznosu od 23.681,69</w:t>
      </w:r>
      <w:r>
        <w:rPr>
          <w:rFonts w:cs="Times New Roman"/>
        </w:rPr>
        <w:t xml:space="preserve"> kn.</w:t>
      </w:r>
    </w:p>
    <w:p w:rsidRDefault="00E41935" w:rsidP="00E41935" w:rsidR="00E4193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20</w:t>
      </w:r>
      <w:r>
        <w:rPr>
          <w:rFonts w:cs="Times New Roman"/>
        </w:rPr>
        <w:t>. listop</w:t>
      </w:r>
      <w:r>
        <w:rPr>
          <w:rFonts w:cs="Times New Roman"/>
        </w:rPr>
        <w:t>ada 2016. na kojem je direktor</w:t>
      </w:r>
      <w:r>
        <w:rPr>
          <w:rFonts w:cs="Times New Roman"/>
        </w:rPr>
        <w:t xml:space="preserve"> društva izjavio da je dužnik nesposoban za plaćanje i da nema nikakve imovine, o čemu je dostavio u spi</w:t>
      </w:r>
      <w:r>
        <w:rPr>
          <w:rFonts w:cs="Times New Roman"/>
        </w:rPr>
        <w:t xml:space="preserve">s 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od 19</w:t>
      </w:r>
      <w:r>
        <w:rPr>
          <w:rFonts w:cs="Times New Roman"/>
        </w:rPr>
        <w:t>. listopada 2016.</w:t>
      </w:r>
    </w:p>
    <w:p w:rsidRDefault="00E41935" w:rsidP="00E41935" w:rsidR="00E41935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>
        <w:rPr>
          <w:rFonts w:cs="Times New Roman"/>
        </w:rPr>
        <w:t>akon toga sud je rješenjem od 21. listopada 2016., poslovni broj St-801</w:t>
      </w:r>
      <w:r>
        <w:rPr>
          <w:rFonts w:cs="Times New Roman"/>
        </w:rPr>
        <w:t xml:space="preserve">/16-6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E41935" w:rsidP="00E41935" w:rsidR="00E4193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E41935" w:rsidP="00E41935" w:rsidR="00E41935">
      <w:pPr>
        <w:ind w:firstLine="708"/>
        <w:jc w:val="both"/>
        <w:rPr>
          <w:rFonts w:cs="Times New Roman"/>
        </w:rPr>
      </w:pPr>
    </w:p>
    <w:p w:rsidRDefault="00E41935" w:rsidP="00E41935" w:rsidR="00E41935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E41935" w:rsidP="00E41935" w:rsidR="00E41935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E41935" w:rsidP="00E41935" w:rsidR="00E4193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E41935" w:rsidP="00E41935" w:rsidR="00E4193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281D86">
        <w:rPr>
          <w:rFonts w:cs="Times New Roman"/>
        </w:rPr>
        <w:t>, v.r.</w:t>
      </w:r>
    </w:p>
    <w:p w:rsidRDefault="00E41935" w:rsidP="00E41935" w:rsidR="00E41935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  <w:r>
        <w:rPr>
          <w:rFonts w:cs="Times New Roman"/>
        </w:rPr>
        <w:tab/>
      </w:r>
      <w:bookmarkStart w:name="_GoBack" w:id="0"/>
      <w:bookmarkEnd w:id="0"/>
    </w:p>
    <w:p w:rsidRDefault="00E41935" w:rsidP="00E41935" w:rsidR="00E41935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E41935" w:rsidP="00E41935" w:rsidR="00E41935">
      <w:pPr>
        <w:jc w:val="both"/>
      </w:pPr>
      <w:r>
        <w:t>UPUTA O PRAVNOM LIJEKU:</w:t>
      </w:r>
    </w:p>
    <w:p w:rsidRDefault="00E41935" w:rsidP="00E41935" w:rsidR="00E4193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41935" w:rsidP="00E41935" w:rsidR="00E41935">
      <w:pPr>
        <w:spacing w:after="0"/>
        <w:jc w:val="both"/>
        <w:rPr>
          <w:rFonts w:cs="Times New Roman"/>
        </w:rPr>
      </w:pPr>
    </w:p>
    <w:p w:rsidRDefault="00E41935" w:rsidP="00E41935" w:rsidR="00E4193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41935" w:rsidP="00E41935" w:rsidR="00E41935">
      <w:pPr>
        <w:spacing w:after="0"/>
        <w:rPr>
          <w:rFonts w:cs="Times New Roman"/>
        </w:rPr>
      </w:pPr>
    </w:p>
    <w:p w:rsidRDefault="00E41935" w:rsidP="00E41935" w:rsidR="00E4193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E41935" w:rsidP="00E41935" w:rsidR="00E4193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Dužniku, UNISOFT d.o.o., Istarsko naselje 4, Mursko Središće</w:t>
      </w:r>
    </w:p>
    <w:p w:rsidRDefault="00E41935" w:rsidP="00E41935" w:rsidR="00E4193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</w:t>
      </w:r>
      <w:r>
        <w:rPr>
          <w:rFonts w:cs="Times New Roman"/>
        </w:rPr>
        <w:t xml:space="preserve">Nenad </w:t>
      </w:r>
      <w:proofErr w:type="spellStart"/>
      <w:r>
        <w:rPr>
          <w:rFonts w:cs="Times New Roman"/>
        </w:rPr>
        <w:t>Sabo</w:t>
      </w:r>
      <w:proofErr w:type="spellEnd"/>
      <w:r>
        <w:rPr>
          <w:rFonts w:cs="Times New Roman"/>
        </w:rPr>
        <w:t>, Istarsko naselje 4, Mursko Središće</w:t>
      </w:r>
    </w:p>
    <w:p w:rsidRDefault="00E41935" w:rsidP="00E41935" w:rsidR="00E4193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 Zagreb</w:t>
      </w:r>
    </w:p>
    <w:p w:rsidRDefault="00E41935" w:rsidP="00E41935" w:rsidR="00E4193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E41935" w:rsidP="00E41935" w:rsidR="00E4193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E41935" w:rsidP="00E41935" w:rsidR="00E4193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41935" w:rsidP="00E41935" w:rsidR="00E4193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41935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8A7" w:rsidP="00537B78" w:rsidR="005D18A7">
      <w:r>
        <w:separator/>
      </w:r>
    </w:p>
  </w:endnote>
  <w:endnote w:id="0" w:type="continuationSeparator">
    <w:p w:rsidRDefault="005D18A7" w:rsidP="00537B78" w:rsidR="005D1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8A7" w:rsidP="00537B78" w:rsidR="005D18A7">
      <w:r>
        <w:separator/>
      </w:r>
    </w:p>
  </w:footnote>
  <w:footnote w:id="0" w:type="continuationSeparator">
    <w:p w:rsidRDefault="005D18A7" w:rsidP="00537B78" w:rsidR="005D1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935" w:rsidR="008333A9">
    <w:pPr>
      <w:pStyle w:val="Zaglavlje"/>
    </w:pPr>
    <w:r>
      <w:rPr>
        <w:rStyle w:val="PozadinaSvijetloCrvena"/>
        <w:shd w:fill="auto" w:color="auto" w:val="clear"/>
      </w:rPr>
      <w:t>Poslovni broj: 5 St-801/16-7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D86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8A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935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4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09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06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St-801/2016-7</izvorni_sadrzaj>
    <derivirana_varijabla naziv="DomainObject.Oznaka_1">St-801/2016-7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društvo s ograničenom odgovornošću za programiranje</izvorni_sadrzaj>
    <derivirana_varijabla naziv="DomainObject.Predmet.ProtustrankaFormated_1">  UNISOFT društvo s ograničenom odgovornošću za programiranje</derivirana_varijabla>
  </DomainObject.Predmet.ProtustrankaFormated>
  <DomainObject.Predmet.ProtustrankaFormatedOIB>
    <izvorni_sadrzaj>  UNISOFT društvo s ograničenom odgovornošću za programiranje, OIB 48681560990</izvorni_sadrzaj>
    <derivirana_varijabla naziv="DomainObject.Predmet.ProtustrankaFormatedOIB_1">  UNISOFT društvo s ograničenom odgovornošću za programiranje, OIB 48681560990</derivirana_varijabla>
  </DomainObject.Predmet.ProtustrankaFormatedOIB>
  <DomainObject.Predmet.ProtustrankaFormatedWithAdress>
    <izvorni_sadrzaj> UNISOFT društvo s ograničenom odgovornošću za programiranje, Istarsko naselje 4, 40315 Mursko Središće</izvorni_sadrzaj>
    <derivirana_varijabla naziv="DomainObject.Predmet.ProtustrankaFormatedWithAdress_1"> UNISOFT društvo s ograničenom odgovornošću za programiranje, Istarsko naselje 4, 40315 Mursko Središće</derivirana_varijabla>
  </DomainObject.Predmet.ProtustrankaFormatedWithAdress>
  <DomainObject.Predmet.ProtustrankaFormatedWithAdressOIB>
    <izvorni_sadrzaj> UNISOFT društvo s ograničenom odgovornošću za programiranje, OIB 48681560990, Istarsko naselje 4, 40315 Mursko Središće</izvorni_sadrzaj>
    <derivirana_varijabla naziv="DomainObject.Predmet.ProtustrankaFormatedWithAdressOIB_1"> UNISOFT društvo s ograničenom odgovornošću za programiranje, OIB 48681560990, Istarsko naselje 4, 40315 Mursko Središće</derivirana_varijabla>
  </DomainObject.Predmet.ProtustrankaFormatedWithAdressOIB>
  <DomainObject.Predmet.ProtustrankaWithAdress>
    <izvorni_sadrzaj>UNISOFT društvo s ograničenom odgovornošću za programiranje Istarsko naselje 4, 40315 Mursko Središće</izvorni_sadrzaj>
    <derivirana_varijabla naziv="DomainObject.Predmet.ProtustrankaWithAdress_1">UNISOFT društvo s ograničenom odgovornošću za programiranje Istarsko naselje 4, 40315 Mursko Središće</derivirana_varijabla>
  </DomainObject.Predmet.ProtustrankaWithAdress>
  <DomainObject.Predmet.ProtustrankaWithAdressOIB>
    <izvorni_sadrzaj>UNISOFT društvo s ograničenom odgovornošću za programiranje, OIB 48681560990, Istarsko naselje 4, 40315 Mursko Središće</izvorni_sadrzaj>
    <derivirana_varijabla naziv="DomainObject.Predmet.ProtustrankaWithAdressOIB_1">UNISOFT društvo s ograničenom odgovornošću za programiranje, OIB 48681560990, Istarsko naselje 4, 40315 Mursko Središće</derivirana_varijabla>
  </DomainObject.Predmet.ProtustrankaWithAdressOIB>
  <DomainObject.Predmet.ProtustrankaNazivFormated>
    <izvorni_sadrzaj>UNISOFT društvo s ograničenom odgovornošću za programiranje</izvorni_sadrzaj>
    <derivirana_varijabla naziv="DomainObject.Predmet.ProtustrankaNazivFormated_1">UNISOFT društvo s ograničenom odgovornošću za programiranje</derivirana_varijabla>
  </DomainObject.Predmet.ProtustrankaNazivFormated>
  <DomainObject.Predmet.ProtustrankaNazivFormatedOIB>
    <izvorni_sadrzaj>UNISOFT društvo s ograničenom odgovornošću za programiranje, OIB 48681560990</izvorni_sadrzaj>
    <derivirana_varijabla naziv="DomainObject.Predmet.ProtustrankaNazivFormatedOIB_1">UNISOFT društvo s ograničenom odgovornošću za programiranje, OIB 48681560990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23681.69</izvorni_sadrzaj>
    <derivirana_varijabla naziv="DomainObject.Predmet.TrenutnaVrijednost_1">23681.69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UNISOFT društvo s ograničenom odgovornošću za programiranje</item>
    </izvorni_sadrzaj>
    <derivirana_varijabla naziv="DomainObject.Predmet.ProtuStrankaListFormated_1">
      <item>UNISOFT društvo s ograničenom odgovornošću za programiranje</item>
    </derivirana_varijabla>
  </DomainObject.Predmet.ProtuStrankaListFormated>
  <DomainObject.Predmet.ProtuStrankaListFormatedOIB>
    <izvorni_sadrzaj>
      <item>UNISOFT društvo s ograničenom odgovornošću za programiranje, OIB 48681560990</item>
    </izvorni_sadrzaj>
    <derivirana_varijabla naziv="DomainObject.Predmet.ProtuStrankaListFormatedOIB_1">
      <item>UNISOFT društvo s ograničenom odgovornošću za programiranje, OIB 48681560990</item>
    </derivirana_varijabla>
  </DomainObject.Predmet.ProtuStrankaListFormatedOIB>
  <DomainObject.Predmet.ProtuStrankaListFormatedWithAdress>
    <izvorni_sadrzaj>
      <item>UNISOFT društvo s ograničenom odgovornošću za programiranje, Istarsko naselje 4, 40315 Mursko Središće</item>
    </izvorni_sadrzaj>
    <derivirana_varijabla naziv="DomainObject.Predmet.ProtuStrankaListFormatedWithAdress_1">
      <item>UNISOFT društvo s ograničenom odgovornošću za programiranje, Istarsko naselje 4, 40315 Mursko Središće</item>
    </derivirana_varijabla>
  </DomainObject.Predmet.ProtuStrankaListFormatedWithAdress>
  <DomainObject.Predmet.ProtuStrankaListFormatedWithAdressOIB>
    <izvorni_sadrzaj>
      <item>UNISOFT društvo s ograničenom odgovornošću za programiranje, OIB 48681560990, Istarsko naselje 4, 40315 Mursko Središće</item>
    </izvorni_sadrzaj>
    <derivirana_varijabla naziv="DomainObject.Predmet.ProtuStrankaListFormatedWithAdressOIB_1">
      <item>UNISOFT društvo s ograničenom odgovornošću za programiranje, OIB 48681560990, Istarsko naselje 4, 40315 Mursko Središće</item>
    </derivirana_varijabla>
  </DomainObject.Predmet.ProtuStrankaListFormatedWithAdressOIB>
  <DomainObject.Predmet.ProtuStrankaListNazivFormated>
    <izvorni_sadrzaj>
      <item>UNISOFT društvo s ograničenom odgovornošću za programiranje</item>
    </izvorni_sadrzaj>
    <derivirana_varijabla naziv="DomainObject.Predmet.ProtuStrankaListNazivFormated_1">
      <item>UNISOFT društvo s ograničenom odgovornošću za programiranje</item>
    </derivirana_varijabla>
  </DomainObject.Predmet.ProtuStrankaListNazivFormated>
  <DomainObject.Predmet.ProtuStrankaListNazivFormatedOIB>
    <izvorni_sadrzaj>
      <item>UNISOFT društvo s ograničenom odgovornošću za programiranje, OIB 48681560990</item>
    </izvorni_sadrzaj>
    <derivirana_varijabla naziv="DomainObject.Predmet.ProtuStrankaListNazivFormatedOIB_1">
      <item>UNISOFT društvo s ograničenom odgovornošću za programiranje, OIB 48681560990</item>
    </derivirana_varijabla>
  </DomainObject.Predmet.ProtuStrankaListNazivFormatedOIB>
  <DomainObject.Predmet.OstaliListFormated>
    <izvorni_sadrzaj>
      <item>sudski registar</item>
      <item>Županijsko državno odvjetništvo</item>
      <item>Nenad Sabo</item>
    </izvorni_sadrzaj>
    <derivirana_varijabla naziv="DomainObject.Predmet.OstaliListFormated_1">
      <item>sudski registar</item>
      <item>Županijsko državno odvjetništvo</item>
      <item>Nenad Sabo</item>
    </derivirana_varijabla>
  </DomainObject.Predmet.OstaliListFormated>
  <DomainObject.Predmet.OstaliListFormatedOIB>
    <izvorni_sadrzaj>
      <item>sudski registar</item>
      <item>Županijsko državno odvjetništvo</item>
      <item>Nenad Sabo</item>
    </izvorni_sadrzaj>
    <derivirana_varijabla naziv="DomainObject.Predmet.OstaliListFormatedOIB_1">
      <item>sudski registar</item>
      <item>Županijsko državno odvjetništvo</item>
      <item>Nenad Sabo</item>
    </derivirana_varijabla>
  </DomainObject.Predmet.OstaliListFormatedOIB>
  <DomainObject.Predmet.OstaliListFormatedWithAdress>
    <izvorni_sadrzaj>
      <item>sudski registar</item>
      <item>Županijsko državno odvjetništvo</item>
      <item>Nenad Sabo, Istarsko naselje 4, 40315 Mursko Središće</item>
    </izvorni_sadrzaj>
    <derivirana_varijabla naziv="DomainObject.Predmet.OstaliListFormatedWithAdress_1">
      <item>sudski registar</item>
      <item>Županijsko državno odvjetništvo</item>
      <item>Nenad Sabo, Istarsko naselje 4, 40315 Mursko Središće</item>
    </derivirana_varijabla>
  </DomainObject.Predmet.OstaliListFormatedWithAdress>
  <DomainObject.Predmet.OstaliListFormatedWithAdressOIB>
    <izvorni_sadrzaj>
      <item>sudski registar</item>
      <item>Županijsko državno odvjetništvo</item>
      <item>Nenad Sabo, Istarsko naselje 4, 40315 Mursko Središće</item>
    </izvorni_sadrzaj>
    <derivirana_varijabla naziv="DomainObject.Predmet.OstaliListFormatedWithAdressOIB_1">
      <item>sudski registar</item>
      <item>Županijsko državno odvjetništvo</item>
      <item>Nenad Sabo, Istarsko naselje 4, 40315 Mursko Središće</item>
    </derivirana_varijabla>
  </DomainObject.Predmet.OstaliListFormatedWithAdressOIB>
  <DomainObject.Predmet.OstaliListNazivFormated>
    <izvorni_sadrzaj>
      <item>sudski registar</item>
      <item>Županijsko državno odvjetništvo</item>
      <item>Nenad Sabo</item>
    </izvorni_sadrzaj>
    <derivirana_varijabla naziv="DomainObject.Predmet.OstaliListNazivFormated_1">
      <item>sudski registar</item>
      <item>Županijsko državno odvjetništvo</item>
      <item>Nenad Sabo</item>
    </derivirana_varijabla>
  </DomainObject.Predmet.OstaliListNazivFormated>
  <DomainObject.Predmet.OstaliListNazivFormatedOIB>
    <izvorni_sadrzaj>
      <item>sudski registar</item>
      <item>Županijsko državno odvjetništvo</item>
      <item>Nenad Sabo</item>
    </izvorni_sadrzaj>
    <derivirana_varijabla naziv="DomainObject.Predmet.OstaliListNazivFormatedOIB_1">
      <item>sudski registar</item>
      <item>Županijsko državno odvjetništvo</item>
      <item>Nenad Sabo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St-801/2016-7</izvorni_sadrzaj>
    <derivirana_varijabla naziv="DomainObject.PoslovniBrojDokumenta_1">St-801/2016-7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UNISOFT društvo s ograničenom odgovornošću za programiranje</izvorni_sadrzaj>
    <derivirana_varijabla naziv="DomainObject.Predmet.ProtustrankaIDrugi_1">UNISOFT društvo s ograničenom odgovornošću za programiranje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UNISOFT društvo s ograničenom odgovornošću za programiranje, OIB 48681560990, Istarsko naselje 4, 40315 Mursko Središće</izvorni_sadrzaj>
    <derivirana_varijabla naziv="DomainObject.Predmet.ProtustrankaIDrugiAdressOIB_1">UNISOFT društvo s ograničenom odgovornošću za programiranje, OIB 48681560990, Istarsko naselje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UNISOFT društvo s ograničenom odgovornošću za programiranje</item>
      <item>sudski registar</item>
      <item>Županijsko državno odvjetništvo</item>
      <item>Nenad Sabo</item>
    </izvorni_sadrzaj>
    <derivirana_varijabla naziv="DomainObject.Predmet.SudioniciListNaziv_1">
      <item>Financijska agencija</item>
      <item>UNISOFT društvo s ograničenom odgovornošću za programiranje</item>
      <item>sudski registar</item>
      <item>Županijsko državno odvjetništvo</item>
      <item>Nenad Sabo</item>
    </derivirana_varijabla>
  </DomainObject.Predmet.SudioniciListNaziv>
  <DomainObject.Predmet.SudioniciListAdressOIB>
    <izvorni_sadrzaj>
      <item>Financijska agencija, OIB 85821130368</item>
      <item>UNISOFT društvo s ograničenom odgovornošću za programiranje, OIB 48681560990, Istarsko naselje 4,40315 Mursko Središće</item>
      <item>sudski registar</item>
      <item>Županijsko državno odvjetništvo</item>
      <item>Nenad Sabo, Istarsko naselje 4,40315 Mursko Središće</item>
    </izvorni_sadrzaj>
    <derivirana_varijabla naziv="DomainObject.Predmet.SudioniciListAdressOIB_1">
      <item>Financijska agencija, OIB 85821130368</item>
      <item>UNISOFT društvo s ograničenom odgovornošću za programiranje, OIB 48681560990, Istarsko naselje 4,40315 Mursko Središće</item>
      <item>sudski registar</item>
      <item>Županijsko državno odvjetništvo</item>
      <item>Nenad Sabo, Istarsko naselje 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4D8C4-B90B-4048-8562-EE4F06C61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2751</properties:Characters>
  <properties:Lines>74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2017-03-14T13:46:00Z</cp:lastPrinted>
  <dcterms:modified xmlns:xsi="http://www.w3.org/2001/XMLSchema-instance" xsi:type="dcterms:W3CDTF">2017-03-14T13:46:00Z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