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c949ac" w14:paraId="cc949a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57B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457BC3">
              <w:t>1</w:t>
            </w:r>
            <w:r>
              <w:t xml:space="preserve"> </w:t>
            </w:r>
            <w:r w:rsidR="00457BC3">
              <w:t>St</w:t>
            </w:r>
            <w:r w:rsidR="0092437B">
              <w:t>-</w:t>
            </w:r>
            <w:r w:rsidR="00B83568">
              <w:t>267</w:t>
            </w:r>
            <w:r w:rsidR="00340399">
              <w:t>/</w:t>
            </w:r>
            <w:r w:rsidR="007D29AB">
              <w:t>2018</w:t>
            </w:r>
            <w:r w:rsidR="00340399">
              <w:t>-</w:t>
            </w:r>
            <w:r w:rsidR="00457BC3">
              <w:t>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F10E9" w:rsidP="004F10E9" w:rsidR="004F10E9" w:rsidRPr="004F10E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F10E9">
        <w:rPr>
          <w:rFonts w:hAnsi="Times New Roman" w:ascii="Times New Roman"/>
          <w:sz w:val="24"/>
          <w:szCs w:val="24"/>
        </w:rPr>
        <w:t>U   I M E   R E P U B L I K E   H R V AT S K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 w:rsidR="00B83568">
        <w:rPr>
          <w:rFonts w:hAnsi="Times New Roman" w:ascii="Times New Roman"/>
          <w:sz w:val="24"/>
          <w:szCs w:val="24"/>
        </w:rPr>
        <w:t>Iris Hatvalić Nemec</w:t>
      </w:r>
      <w:r w:rsidRPr="00A36884">
        <w:rPr>
          <w:rFonts w:hAnsi="Times New Roman" w:ascii="Times New Roman"/>
          <w:sz w:val="24"/>
          <w:szCs w:val="24"/>
        </w:rPr>
        <w:t xml:space="preserve"> kao stečajnom sucu, na prijedlog sudske savjetnice Janje Topol, u stečajnom predmetu povodom zahtjeva podnositelja zahtjeva Financijske agencije, Regionalni centar Zagreb, Podružnica Varaždin, Augusta Cesarca 2, Varaždin, OIB: 85821130368, za pokretanje skraćenog stečajnog postupka protiv dužnika </w:t>
      </w:r>
      <w:r w:rsidR="00B83568">
        <w:rPr>
          <w:rFonts w:eastAsia="Times New Roman" w:hAnsi="Times New Roman" w:ascii="Times New Roman"/>
          <w:sz w:val="24"/>
          <w:szCs w:val="24"/>
        </w:rPr>
        <w:t xml:space="preserve">DOMAĆI RADIO 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B83568">
        <w:rPr>
          <w:rFonts w:eastAsia="Times New Roman" w:hAnsi="Times New Roman" w:ascii="Times New Roman"/>
          <w:sz w:val="24"/>
          <w:szCs w:val="24"/>
        </w:rPr>
        <w:t>Varaždin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B83568">
        <w:rPr>
          <w:rFonts w:eastAsia="Times New Roman" w:hAnsi="Times New Roman" w:ascii="Times New Roman"/>
          <w:sz w:val="24"/>
          <w:szCs w:val="24"/>
        </w:rPr>
        <w:t>Ulica Antuna Branka Šimića 1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83568" w:rsidRPr="0059780E">
        <w:rPr>
          <w:rFonts w:eastAsia="Times New Roman" w:hAnsi="Times New Roman" w:ascii="Times New Roman"/>
          <w:sz w:val="24"/>
          <w:szCs w:val="24"/>
        </w:rPr>
        <w:t>47842487517</w:t>
      </w:r>
      <w:r w:rsidRPr="00A36884">
        <w:rPr>
          <w:rFonts w:hAnsi="Times New Roman" w:ascii="Times New Roman"/>
          <w:sz w:val="24"/>
          <w:szCs w:val="24"/>
        </w:rPr>
        <w:t xml:space="preserve">, dana </w:t>
      </w:r>
      <w:r w:rsidR="00B83568">
        <w:rPr>
          <w:rFonts w:hAnsi="Times New Roman" w:ascii="Times New Roman"/>
          <w:sz w:val="24"/>
          <w:szCs w:val="24"/>
        </w:rPr>
        <w:t>20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B83568">
        <w:rPr>
          <w:rFonts w:hAnsi="Times New Roman" w:ascii="Times New Roman"/>
          <w:sz w:val="24"/>
          <w:szCs w:val="24"/>
        </w:rPr>
        <w:t>rujna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             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r i j e š i o   j e</w:t>
      </w:r>
    </w:p>
    <w:p w:rsidRDefault="00A36884" w:rsidP="00A36884" w:rsidR="00A36884" w:rsidRP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A36884" w:rsidRPr="00A36884">
        <w:rPr>
          <w:rFonts w:hAnsi="Times New Roman" w:ascii="Times New Roman"/>
          <w:sz w:val="24"/>
          <w:szCs w:val="24"/>
        </w:rPr>
        <w:t xml:space="preserve">/ Obustavlja se skraćeni stečajni postupak nad dužnikom </w:t>
      </w:r>
      <w:r w:rsidR="00B83568">
        <w:rPr>
          <w:rFonts w:eastAsia="Times New Roman" w:hAnsi="Times New Roman" w:ascii="Times New Roman"/>
          <w:sz w:val="24"/>
          <w:szCs w:val="24"/>
        </w:rPr>
        <w:t xml:space="preserve">DOMAĆI RADIO 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B83568">
        <w:rPr>
          <w:rFonts w:eastAsia="Times New Roman" w:hAnsi="Times New Roman" w:ascii="Times New Roman"/>
          <w:sz w:val="24"/>
          <w:szCs w:val="24"/>
        </w:rPr>
        <w:t>Varaždin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B83568">
        <w:rPr>
          <w:rFonts w:eastAsia="Times New Roman" w:hAnsi="Times New Roman" w:ascii="Times New Roman"/>
          <w:sz w:val="24"/>
          <w:szCs w:val="24"/>
        </w:rPr>
        <w:t>Ulica Antuna Branka Šimića 1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83568" w:rsidRPr="0059780E">
        <w:rPr>
          <w:rFonts w:eastAsia="Times New Roman" w:hAnsi="Times New Roman" w:ascii="Times New Roman"/>
          <w:sz w:val="24"/>
          <w:szCs w:val="24"/>
        </w:rPr>
        <w:t>47842487517</w:t>
      </w:r>
      <w:r w:rsidR="00A36884" w:rsidRPr="00A36884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A36884" w:rsidRPr="00A36884">
        <w:rPr>
          <w:rFonts w:hAnsi="Times New Roman" w:ascii="Times New Roman"/>
          <w:sz w:val="24"/>
          <w:szCs w:val="24"/>
        </w:rPr>
        <w:t xml:space="preserve">/ O pokretanju prethodnog postupka odnosno o otvaranju stečajnog postupka nad dužnikom </w:t>
      </w:r>
      <w:r w:rsidR="00B83568">
        <w:rPr>
          <w:rFonts w:eastAsia="Times New Roman" w:hAnsi="Times New Roman" w:ascii="Times New Roman"/>
          <w:sz w:val="24"/>
          <w:szCs w:val="24"/>
        </w:rPr>
        <w:t xml:space="preserve">DOMAĆI RADIO 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B83568">
        <w:rPr>
          <w:rFonts w:eastAsia="Times New Roman" w:hAnsi="Times New Roman" w:ascii="Times New Roman"/>
          <w:sz w:val="24"/>
          <w:szCs w:val="24"/>
        </w:rPr>
        <w:t>Varaždin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B83568">
        <w:rPr>
          <w:rFonts w:eastAsia="Times New Roman" w:hAnsi="Times New Roman" w:ascii="Times New Roman"/>
          <w:sz w:val="24"/>
          <w:szCs w:val="24"/>
        </w:rPr>
        <w:t>Ulica Antuna Branka Šimića 1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83568" w:rsidRPr="0059780E">
        <w:rPr>
          <w:rFonts w:eastAsia="Times New Roman" w:hAnsi="Times New Roman" w:ascii="Times New Roman"/>
          <w:sz w:val="24"/>
          <w:szCs w:val="24"/>
        </w:rPr>
        <w:t>47842487517</w:t>
      </w:r>
      <w:r w:rsidR="00A36884" w:rsidRPr="00A36884">
        <w:rPr>
          <w:rFonts w:hAnsi="Times New Roman" w:ascii="Times New Roman"/>
          <w:sz w:val="24"/>
          <w:szCs w:val="24"/>
        </w:rPr>
        <w:t>, sud će donijeti posebno rješenje.</w:t>
      </w: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Obrazloženje</w:t>
      </w:r>
    </w:p>
    <w:p w:rsidRDefault="00A36884" w:rsidP="00A36884" w:rsidR="00A36884" w:rsidRPr="00A368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457BC3">
        <w:rPr>
          <w:rFonts w:hAnsi="Times New Roman" w:ascii="Times New Roman"/>
          <w:sz w:val="24"/>
          <w:szCs w:val="24"/>
        </w:rPr>
        <w:t>20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B83568">
        <w:rPr>
          <w:rFonts w:hAnsi="Times New Roman" w:ascii="Times New Roman"/>
          <w:sz w:val="24"/>
          <w:szCs w:val="24"/>
        </w:rPr>
        <w:t>srpnja 2018</w:t>
      </w:r>
      <w:r w:rsidRPr="00A36884">
        <w:rPr>
          <w:rFonts w:hAnsi="Times New Roman" w:ascii="Times New Roman"/>
          <w:sz w:val="24"/>
          <w:szCs w:val="24"/>
        </w:rPr>
        <w:t xml:space="preserve">. godine podnijela zahtjev za pokretanje skraćenog stečajnog postupka nad dužnikom </w:t>
      </w:r>
      <w:r w:rsidR="00B83568">
        <w:rPr>
          <w:rFonts w:eastAsia="Times New Roman" w:hAnsi="Times New Roman" w:ascii="Times New Roman"/>
          <w:sz w:val="24"/>
          <w:szCs w:val="24"/>
        </w:rPr>
        <w:t xml:space="preserve">DOMAĆI RADIO 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B83568">
        <w:rPr>
          <w:rFonts w:eastAsia="Times New Roman" w:hAnsi="Times New Roman" w:ascii="Times New Roman"/>
          <w:sz w:val="24"/>
          <w:szCs w:val="24"/>
        </w:rPr>
        <w:t>Varaždin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B83568">
        <w:rPr>
          <w:rFonts w:eastAsia="Times New Roman" w:hAnsi="Times New Roman" w:ascii="Times New Roman"/>
          <w:sz w:val="24"/>
          <w:szCs w:val="24"/>
        </w:rPr>
        <w:t>Ulica Antuna Branka Šimića 1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83568" w:rsidRPr="0059780E">
        <w:rPr>
          <w:rFonts w:eastAsia="Times New Roman" w:hAnsi="Times New Roman" w:ascii="Times New Roman"/>
          <w:sz w:val="24"/>
          <w:szCs w:val="24"/>
        </w:rPr>
        <w:t>47842487517</w:t>
      </w:r>
      <w:r w:rsidRPr="00A36884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NN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71/15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, 104/17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– dalje u tekstu: SZ), sud je dana </w:t>
      </w:r>
      <w:r w:rsidR="00B83568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23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. 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s</w:t>
      </w:r>
      <w:r w:rsidR="00B83568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rpnja 2018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. primjenom čl. 430. SZ-a,</w:t>
      </w:r>
      <w:r w:rsidRPr="00A36884">
        <w:rPr>
          <w:rFonts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B83568">
        <w:rPr>
          <w:rFonts w:hAnsi="Times New Roman" w:ascii="Times New Roman"/>
          <w:color w:val="000000"/>
          <w:sz w:val="24"/>
          <w:szCs w:val="24"/>
        </w:rPr>
        <w:t>7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B83568">
        <w:rPr>
          <w:rFonts w:hAnsi="Times New Roman" w:ascii="Times New Roman"/>
          <w:color w:val="000000"/>
          <w:sz w:val="24"/>
          <w:szCs w:val="24"/>
        </w:rPr>
        <w:t>rujna 2018</w:t>
      </w:r>
      <w:r w:rsidRPr="00A36884">
        <w:rPr>
          <w:rFonts w:hAnsi="Times New Roman" w:ascii="Times New Roman"/>
          <w:color w:val="000000"/>
          <w:sz w:val="24"/>
          <w:szCs w:val="24"/>
        </w:rPr>
        <w:t>. zaprimljen je prijedlog vjerovnika Republik</w:t>
      </w:r>
      <w:r w:rsidR="00457BC3">
        <w:rPr>
          <w:rFonts w:hAnsi="Times New Roman" w:ascii="Times New Roman"/>
          <w:color w:val="000000"/>
          <w:sz w:val="24"/>
          <w:szCs w:val="24"/>
        </w:rPr>
        <w:t>a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Hrvatsk</w:t>
      </w:r>
      <w:r w:rsidR="00457BC3">
        <w:rPr>
          <w:rFonts w:hAnsi="Times New Roman" w:ascii="Times New Roman"/>
          <w:color w:val="000000"/>
          <w:sz w:val="24"/>
          <w:szCs w:val="24"/>
        </w:rPr>
        <w:t>a</w:t>
      </w:r>
      <w:r w:rsidRPr="00A36884">
        <w:rPr>
          <w:rFonts w:hAnsi="Times New Roman" w:ascii="Times New Roman"/>
          <w:color w:val="000000"/>
          <w:sz w:val="24"/>
          <w:szCs w:val="24"/>
        </w:rPr>
        <w:t>,  Ministarstv</w:t>
      </w:r>
      <w:r w:rsidR="00457BC3">
        <w:rPr>
          <w:rFonts w:hAnsi="Times New Roman" w:ascii="Times New Roman"/>
          <w:color w:val="000000"/>
          <w:sz w:val="24"/>
          <w:szCs w:val="24"/>
        </w:rPr>
        <w:t>o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financija, Porezn</w:t>
      </w:r>
      <w:r w:rsidR="00457BC3">
        <w:rPr>
          <w:rFonts w:hAnsi="Times New Roman" w:ascii="Times New Roman"/>
          <w:color w:val="000000"/>
          <w:sz w:val="24"/>
          <w:szCs w:val="24"/>
        </w:rPr>
        <w:t>a uprava</w:t>
      </w:r>
      <w:r w:rsidRPr="00A36884">
        <w:rPr>
          <w:rFonts w:hAnsi="Times New Roman" w:ascii="Times New Roman"/>
          <w:color w:val="000000"/>
          <w:sz w:val="24"/>
          <w:szCs w:val="24"/>
        </w:rPr>
        <w:t>, Područn</w:t>
      </w:r>
      <w:r w:rsidR="00457BC3">
        <w:rPr>
          <w:rFonts w:hAnsi="Times New Roman" w:ascii="Times New Roman"/>
          <w:color w:val="000000"/>
          <w:sz w:val="24"/>
          <w:szCs w:val="24"/>
        </w:rPr>
        <w:t>i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ured </w:t>
      </w:r>
      <w:r w:rsidR="00B83568">
        <w:rPr>
          <w:rFonts w:hAnsi="Times New Roman" w:ascii="Times New Roman"/>
          <w:color w:val="000000"/>
          <w:sz w:val="24"/>
          <w:szCs w:val="24"/>
        </w:rPr>
        <w:t>Varaždin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B83568">
        <w:rPr>
          <w:rFonts w:hAnsi="Times New Roman" w:ascii="Times New Roman"/>
          <w:color w:val="000000"/>
          <w:sz w:val="24"/>
          <w:szCs w:val="24"/>
        </w:rPr>
        <w:t>133.577,33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kn.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lastRenderedPageBreak/>
        <w:tab/>
        <w:t>S obzirom na navedeno, proizlazi da nisu ispunjene pretpostavke za istodobno otvaranje i zaključenje skraćenog stečajnog postupka, u smislu čl. 431. Stečajnog zakona.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>Stoga je sud temeljem članka 433. SZ-a donio rješenje o obustavi skraćenog stečajnog postupka.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B83568">
        <w:rPr>
          <w:rFonts w:eastAsia="Times New Roman" w:hAnsi="Times New Roman" w:ascii="Times New Roman"/>
          <w:sz w:val="24"/>
          <w:szCs w:val="24"/>
        </w:rPr>
        <w:t xml:space="preserve">DOMAĆI RADIO 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B83568">
        <w:rPr>
          <w:rFonts w:eastAsia="Times New Roman" w:hAnsi="Times New Roman" w:ascii="Times New Roman"/>
          <w:sz w:val="24"/>
          <w:szCs w:val="24"/>
        </w:rPr>
        <w:t>Varaždin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B83568">
        <w:rPr>
          <w:rFonts w:eastAsia="Times New Roman" w:hAnsi="Times New Roman" w:ascii="Times New Roman"/>
          <w:sz w:val="24"/>
          <w:szCs w:val="24"/>
        </w:rPr>
        <w:t>Ulica Antuna Branka Šimića 1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83568" w:rsidRPr="0059780E">
        <w:rPr>
          <w:rFonts w:eastAsia="Times New Roman" w:hAnsi="Times New Roman" w:ascii="Times New Roman"/>
          <w:sz w:val="24"/>
          <w:szCs w:val="24"/>
        </w:rPr>
        <w:t>47842487517</w:t>
      </w:r>
      <w:r w:rsidRPr="00A3688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457BC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Pr="00B92B86">
        <w:rPr>
          <w:rFonts w:hAnsi="Times New Roman" w:ascii="Times New Roman"/>
          <w:sz w:val="24"/>
          <w:szCs w:val="24"/>
        </w:rPr>
        <w:t xml:space="preserve">, </w:t>
      </w:r>
      <w:r w:rsidR="00B83568">
        <w:rPr>
          <w:rFonts w:hAnsi="Times New Roman" w:ascii="Times New Roman"/>
          <w:sz w:val="24"/>
          <w:szCs w:val="24"/>
        </w:rPr>
        <w:t>20</w:t>
      </w:r>
      <w:r w:rsidRPr="00B92B86">
        <w:rPr>
          <w:rFonts w:hAnsi="Times New Roman" w:ascii="Times New Roman"/>
          <w:sz w:val="24"/>
          <w:szCs w:val="24"/>
        </w:rPr>
        <w:t xml:space="preserve">. </w:t>
      </w:r>
      <w:r w:rsidR="00EE341A">
        <w:rPr>
          <w:rFonts w:hAnsi="Times New Roman" w:ascii="Times New Roman"/>
          <w:sz w:val="24"/>
          <w:szCs w:val="24"/>
        </w:rPr>
        <w:t>rujna</w:t>
      </w:r>
      <w:r w:rsidRPr="00B92B86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B92B86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A36884" w:rsidRPr="002F61DE">
        <w:rPr>
          <w:rFonts w:hAnsi="Times New Roman" w:ascii="Times New Roman"/>
          <w:sz w:val="24"/>
          <w:szCs w:val="24"/>
        </w:rPr>
        <w:t>:</w:t>
      </w:r>
    </w:p>
    <w:p w:rsidRDefault="00A36884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83568" w:rsidP="007D29AB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Iris Hatvalić Nemec</w:t>
      </w:r>
    </w:p>
    <w:p w:rsidRDefault="007D29AB" w:rsidP="007D29AB" w:rsidR="007D29A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Uputa o pravnom lijeku :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DNA: 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1. Predlagatelj Financijska agencija, Regionalni centar Zagreb, Podružnica Varaždin, A. Cesarca 2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2. RH Ministarstvo financija</w:t>
      </w:r>
      <w:r w:rsidR="00457BC3">
        <w:rPr>
          <w:rFonts w:hAnsi="Times New Roman" w:ascii="Times New Roman"/>
          <w:sz w:val="24"/>
          <w:szCs w:val="24"/>
        </w:rPr>
        <w:t>-</w:t>
      </w:r>
      <w:r w:rsidRPr="00A36884">
        <w:rPr>
          <w:rFonts w:hAnsi="Times New Roman" w:ascii="Times New Roman"/>
          <w:sz w:val="24"/>
          <w:szCs w:val="24"/>
        </w:rPr>
        <w:t>Porezna uprava</w:t>
      </w:r>
      <w:r w:rsidR="00457BC3">
        <w:rPr>
          <w:rFonts w:hAnsi="Times New Roman" w:ascii="Times New Roman"/>
          <w:sz w:val="24"/>
          <w:szCs w:val="24"/>
        </w:rPr>
        <w:t>,</w:t>
      </w:r>
      <w:r w:rsidRPr="00A36884">
        <w:rPr>
          <w:rFonts w:hAnsi="Times New Roman" w:ascii="Times New Roman"/>
          <w:sz w:val="24"/>
          <w:szCs w:val="24"/>
        </w:rPr>
        <w:t xml:space="preserve"> Područni </w:t>
      </w:r>
      <w:r w:rsidR="00457BC3" w:rsidRPr="00A36884">
        <w:rPr>
          <w:rFonts w:hAnsi="Times New Roman" w:ascii="Times New Roman"/>
          <w:color w:val="000000"/>
          <w:sz w:val="24"/>
          <w:szCs w:val="24"/>
        </w:rPr>
        <w:t xml:space="preserve">ured </w:t>
      </w:r>
      <w:r w:rsidR="00B83568">
        <w:rPr>
          <w:rFonts w:hAnsi="Times New Roman" w:ascii="Times New Roman"/>
          <w:color w:val="000000"/>
          <w:sz w:val="24"/>
          <w:szCs w:val="24"/>
        </w:rPr>
        <w:t>Varaždin</w:t>
      </w:r>
      <w:r w:rsidRPr="00A36884">
        <w:rPr>
          <w:rFonts w:hAnsi="Times New Roman" w:ascii="Times New Roman"/>
          <w:sz w:val="24"/>
          <w:szCs w:val="24"/>
        </w:rPr>
        <w:t>, po</w:t>
      </w:r>
      <w:r w:rsidR="00457BC3">
        <w:rPr>
          <w:rFonts w:hAnsi="Times New Roman" w:ascii="Times New Roman"/>
          <w:sz w:val="24"/>
          <w:szCs w:val="24"/>
        </w:rPr>
        <w:t xml:space="preserve"> </w:t>
      </w:r>
      <w:r w:rsidRPr="00A36884">
        <w:rPr>
          <w:rFonts w:hAnsi="Times New Roman" w:ascii="Times New Roman"/>
          <w:sz w:val="24"/>
          <w:szCs w:val="24"/>
        </w:rPr>
        <w:t>ŽDO Varaždin, građansko-upravni odjel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3. </w:t>
      </w:r>
      <w:r w:rsidR="00B83568">
        <w:rPr>
          <w:rFonts w:eastAsia="Times New Roman" w:hAnsi="Times New Roman" w:ascii="Times New Roman"/>
          <w:sz w:val="24"/>
          <w:szCs w:val="24"/>
        </w:rPr>
        <w:t xml:space="preserve">DOMAĆI RADIO 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B83568">
        <w:rPr>
          <w:rFonts w:eastAsia="Times New Roman" w:hAnsi="Times New Roman" w:ascii="Times New Roman"/>
          <w:sz w:val="24"/>
          <w:szCs w:val="24"/>
        </w:rPr>
        <w:t>Varaždin</w:t>
      </w:r>
      <w:r w:rsidR="00B83568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B83568">
        <w:rPr>
          <w:rFonts w:eastAsia="Times New Roman" w:hAnsi="Times New Roman" w:ascii="Times New Roman"/>
          <w:sz w:val="24"/>
          <w:szCs w:val="24"/>
        </w:rPr>
        <w:t>Ulica Antuna Branka Šimića 1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A36884">
        <w:rPr>
          <w:rFonts w:hAnsi="Times New Roman" w:ascii="Times New Roman"/>
          <w:sz w:val="24"/>
          <w:szCs w:val="24"/>
        </w:rPr>
        <w:t>4. e-Oglasna ploča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975368" w:rsidRPr="00B92B8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846" w:rsidP="00501147" w:rsidR="00181846">
      <w:pPr>
        <w:spacing w:lineRule="auto" w:line="240" w:after="0"/>
      </w:pPr>
      <w:r>
        <w:separator/>
      </w:r>
    </w:p>
  </w:endnote>
  <w:endnote w:id="0" w:type="continuationSeparator">
    <w:p w:rsidRDefault="00181846" w:rsidP="00501147" w:rsidR="001818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846" w:rsidP="00501147" w:rsidR="00181846">
      <w:pPr>
        <w:spacing w:lineRule="auto" w:line="240" w:after="0"/>
      </w:pPr>
      <w:r>
        <w:separator/>
      </w:r>
    </w:p>
  </w:footnote>
  <w:footnote w:id="0" w:type="continuationSeparator">
    <w:p w:rsidRDefault="00181846" w:rsidP="00501147" w:rsidR="001818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D29AB">
      <w:rPr>
        <w:rFonts w:hAnsi="Times New Roman" w:ascii="Times New Roman"/>
        <w:noProof/>
        <w:sz w:val="24"/>
        <w:szCs w:val="24"/>
      </w:rPr>
      <w:t>Poslovni broj: 1 St-267/2018-5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D29A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C6E"/>
    <w:rsid w:val="000221AA"/>
    <w:rsid w:val="0004207D"/>
    <w:rsid w:val="00087C43"/>
    <w:rsid w:val="00181846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102F0"/>
    <w:rsid w:val="00450291"/>
    <w:rsid w:val="00457BC3"/>
    <w:rsid w:val="0049749B"/>
    <w:rsid w:val="004A0BD1"/>
    <w:rsid w:val="004E1C60"/>
    <w:rsid w:val="004F10E9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7D29AB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36884"/>
    <w:rsid w:val="00A65E60"/>
    <w:rsid w:val="00AA1295"/>
    <w:rsid w:val="00AF28D9"/>
    <w:rsid w:val="00B00B9A"/>
    <w:rsid w:val="00B43087"/>
    <w:rsid w:val="00B43741"/>
    <w:rsid w:val="00B83568"/>
    <w:rsid w:val="00B92B86"/>
    <w:rsid w:val="00BC5568"/>
    <w:rsid w:val="00C015CB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E341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9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9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9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9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9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9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9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9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RADIO društvo s ograničenom odgovornošću za marketing zastupanog po punomoćniku Robert Veseljak</izvorni_sadrzaj>
    <derivirana_varijabla naziv="DomainObject.Predmet.ProtustrankaFormated_1">  DOMAĆI RADIO društvo s ograničenom odgovornošću za marketing zastupanog po punomoćniku Robert Veseljak</derivirana_varijabla>
  </DomainObject.Predmet.ProtustrankaFormated>
  <DomainObject.Predmet.ProtustrankaFormatedOIB>
    <izvorni_sadrzaj>  DOMAĆI RADIO društvo s ograničenom odgovornošću za marketing, OIB 47842487517 zastupanog po punomoćniku Robert Veseljak</izvorni_sadrzaj>
    <derivirana_varijabla naziv="DomainObject.Predmet.ProtustrankaFormatedOIB_1">  DOMAĆI RADIO društvo s ograničenom odgovornošću za marketing, OIB 47842487517 zastupanog po punomoćniku Robert Veseljak</derivirana_varijabla>
  </DomainObject.Predmet.ProtustrankaFormatedOIB>
  <DomainObject.Predmet.ProtustrankaFormatedWithAdress>
    <izvorni_sadrzaj> DOMAĆI RADIO društvo s ograničenom odgovornošću za marketing, Ulica Antuna Branka Šimića 1, 42000 Varaždin zastupanog po punomoćniku Robert Veseljak</izvorni_sadrzaj>
    <derivirana_varijabla naziv="DomainObject.Predmet.ProtustrankaFormatedWithAdress_1"> DOMAĆI RADIO društvo s ograničenom odgovornošću za marketing, Ulica Antuna Branka Šimića 1, 42000 Varaždin zastupanog po punomoćniku Robert Veseljak</derivirana_varijabla>
  </DomainObject.Predmet.ProtustrankaFormatedWithAdress>
  <DomainObject.Predmet.ProtustrankaFormatedWithAdressOIB>
    <izvorni_sadrzaj> DOMAĆI RADIO društvo s ograničenom odgovornošću za marketing, OIB 47842487517, Ulica Antuna Branka Šimića 1, 42000 Varaždin zastupanog po punomoćniku Robert Veseljak</izvorni_sadrzaj>
    <derivirana_varijabla naziv="DomainObject.Predmet.ProtustrankaFormatedWithAdressOIB_1"> DOMAĆI RADIO društvo s ograničenom odgovornošću za marketing, OIB 47842487517, Ulica Antuna Branka Šimića 1, 42000 Varaždin zastupanog po punomoćniku Robert Veseljak</derivirana_varijabla>
  </DomainObject.Predmet.ProtustrankaFormatedWithAdressOIB>
  <DomainObject.Predmet.ProtustrankaWithAdress>
    <izvorni_sadrzaj>DOMAĆI RADIO društvo s ograničenom odgovornošću za marketing Ulica Antuna Branka Šimića 1, 42000 Varaždin</izvorni_sadrzaj>
    <derivirana_varijabla naziv="DomainObject.Predmet.ProtustrankaWithAdress_1">DOMAĆI RADIO društvo s ograničenom odgovornošću za marketing Ulica Antuna Branka Šimića 1, 42000 Varaždin</derivirana_varijabla>
  </DomainObject.Predmet.ProtustrankaWithAdress>
  <DomainObject.Predmet.ProtustrankaWithAdressOIB>
    <izvorni_sadrzaj>DOMAĆI RADIO društvo s ograničenom odgovornošću za marketing, OIB 47842487517, Ulica Antuna Branka Šimića 1, 42000 Varaždin</izvorni_sadrzaj>
    <derivirana_varijabla naziv="DomainObject.Predmet.ProtustrankaWithAdressOIB_1">DOMAĆI RADIO društvo s ograničenom odgovornošću za marketing, OIB 47842487517, Ulica Antuna Branka Šimića 1, 42000 Varaždin</derivirana_varijabla>
  </DomainObject.Predmet.ProtustrankaWithAdressOIB>
  <DomainObject.Predmet.ProtustrankaNazivFormated>
    <izvorni_sadrzaj>DOMAĆI RADIO društvo s ograničenom odgovornošću za marketing</izvorni_sadrzaj>
    <derivirana_varijabla naziv="DomainObject.Predmet.ProtustrankaNazivFormated_1">DOMAĆI RADIO društvo s ograničenom odgovornošću za marketing</derivirana_varijabla>
  </DomainObject.Predmet.ProtustrankaNazivFormated>
  <DomainObject.Predmet.ProtustrankaNazivFormatedOIB>
    <izvorni_sadrzaj>DOMAĆI RADIO društvo s ograničenom odgovornošću za marketing, OIB 47842487517</izvorni_sadrzaj>
    <derivirana_varijabla naziv="DomainObject.Predmet.ProtustrankaNazivFormatedOIB_1">DOMAĆI RADIO društvo s ograničenom odgovornošću za marketing, OIB 47842487517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- Porezna uprava, Područni ured Varaždin zastupanog po punomoćniku RH Županijsko državno odvjetništvo u Varaždinu</izvorni_sadrzaj>
    <derivirana_varijabla naziv="DomainObject.Predmet.StrankaFormated_1">  Financijska agencija; RH Ministarstvo financija - Porezna uprava, Područni ured Varaždin zastupanog po punomoćniku RH Županijsko državno odvjetništvo u Varaždinu</derivirana_varijabla>
  </DomainObject.Predmet.StrankaFormated>
  <DomainObject.Predmet.StrankaFormatedOIB>
    <izvorni_sadrzaj>  Financijska agencija, OIB 85821130368; RH Ministarstvo financija - Porezna uprava, Područni ured Varaždin, OIB 18683136487 zastupanog po punomoćniku RH Županijsko državno odvjetništvo u Varaždinu</izvorni_sadrzaj>
    <derivirana_varijabla naziv="DomainObject.Predmet.StrankaFormatedOIB_1">  Financijska agencija, OIB 85821130368; RH Ministarstvo financija - Porezna uprava, Područni ured Varaždin, OIB 18683136487 zastupanog po punomoćniku RH Županijsko državno odvjetništvo u Varaždinu</derivirana_varijabla>
  </DomainObject.Predmet.StrankaFormatedOIB>
  <DomainObject.Predmet.StrankaFormatedWithAdress>
    <izvorni_sadrzaj> Financijska agencija, Ulica grada Vukovara 70, 10000 Zagreb; RH Ministarstvo financija - Porezna uprava, Područni ured Varaždin, Graberje 1, 42000 Varaždin zastupanog po punomoćniku RH Županijsko državno odvjetništvo u Varaždinu</izvorni_sadrzaj>
    <derivirana_varijabla naziv="DomainObject.Predmet.StrankaFormatedWithAdress_1"> Financijska agencija, Ulica grada Vukovara 70, 10000 Zagreb; RH Ministarstvo financija - Porezna uprava, Područni ured Varaždin, Graberje 1, 42000 Varaždin zastupanog po punomoćniku RH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Ministarstvo financija - Porezna uprava, Područni ured Varaždin, OIB 18683136487, Graberje 1, 42000 Varaždin zastupanog po punomoćniku RH Županijsko državno odvjetništvo u Varaždinu</izvorni_sadrzaj>
    <derivirana_varijabla naziv="DomainObject.Predmet.StrankaFormatedWithAdressOIB_1"> Financijska agencija, OIB 85821130368, Ulica grada Vukovara 70, 10000 Zagreb; RH Ministarstvo financija - Porezna uprava, Područni ured Varaždin, OIB 18683136487, Graberje 1, 42000 Varaždin zastupanog po punomoćniku RH Županijsko državno odvjetništvo u Varaždinu</derivirana_varijabla>
  </DomainObject.Predmet.StrankaFormatedWithAdressOIB>
  <DomainObject.Predmet.StrankaWithAdress>
    <izvorni_sadrzaj>Financijska agencija Ulica grada Vukovara 70,10000 Zagreb,RH Ministarstvo financija - Porezna uprava, Područni ured Varaždin Graberje 1,42000 Varaždin</izvorni_sadrzaj>
    <derivirana_varijabla naziv="DomainObject.Predmet.StrankaWithAdress_1">Financijska agencija Ulica grada Vukovara 70,10000 Zagreb,RH Ministarstvo financija - Porezna uprava, Područni ured Varaždin Graberje 1,42000 Varaždin</derivirana_varijabla>
  </DomainObject.Predmet.StrankaWithAdress>
  <DomainObject.Predmet.StrankaWithAdressOIB>
    <izvorni_sadrzaj>Financijska agencija, OIB 85821130368, Ulica grada Vukovara 70,10000 Zagreb,RH Ministarstvo financija - Porezna uprava, Područni ured Varaždin, OIB 18683136487, Graberje 1,42000 Varaždin</izvorni_sadrzaj>
    <derivirana_varijabla naziv="DomainObject.Predmet.StrankaWithAdressOIB_1">Financijska agencija, OIB 85821130368, Ulica grada Vukovara 70,10000 Zagreb,RH Ministarstvo financija - Porezna uprava, Područni ured Varaždin, OIB 18683136487, Graberje 1,42000 Varaždin</derivirana_varijabla>
  </DomainObject.Predmet.StrankaWithAdressOIB>
  <DomainObject.Predmet.StrankaNazivFormated>
    <izvorni_sadrzaj>Financijska agencija,RH Ministarstvo financija - Porezna uprava, Područni ured Varaždin</izvorni_sadrzaj>
    <derivirana_varijabla naziv="DomainObject.Predmet.StrankaNazivFormated_1">Financijska agencija,RH Ministarstvo financija - Porezna uprava, Područni ured Varaždin</derivirana_varijabla>
  </DomainObject.Predmet.StrankaNazivFormated>
  <DomainObject.Predmet.StrankaNazivFormatedOIB>
    <izvorni_sadrzaj>Financijska agencija, OIB 85821130368,RH Ministarstvo financija - Porezna uprava, Područni ured Varaždin, OIB 18683136487</izvorni_sadrzaj>
    <derivirana_varijabla naziv="DomainObject.Predmet.StrankaNazivFormatedOIB_1">Financijska agencija, OIB 85821130368,RH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236281.76</izvorni_sadrzaj>
    <derivirana_varijabla naziv="DomainObject.Predmet.TrenutnaVrijednost_1">236281.76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  <item>RH Ministarstvo financija - Porezna uprava, Područni ured Varaždin zastupanog po punomoćniku RH Županijsko državno odvjetništvo u Varaždinu</item>
    </izvorni_sadrzaj>
    <derivirana_varijabla naziv="DomainObject.Predmet.StrankaListFormated_1">
      <item>Financijska agencija</item>
      <item>RH Ministarstvo financija - Porezna uprava, Područni ured Varaždin zastupanog po punomoćniku RH Županijsko državno odvjetništvo u Varaždinu</item>
    </derivirana_varijabla>
  </DomainObject.Predmet.StrankaListFormated>
  <DomainObject.Predmet.StrankaListFormatedOIB>
    <izvorni_sadrzaj>
      <item>Financijska agencija, OIB 85821130368</item>
      <item>RH Ministarstvo financija - Porezna uprava, Područni ured Varaždin, OIB 18683136487 zastupanog po punomoćniku RH Županijsko državno odvjetništvo u Varaždinu</item>
    </izvorni_sadrzaj>
    <derivirana_varijabla naziv="DomainObject.Predmet.StrankaListFormatedOIB_1">
      <item>Financijska agencija, OIB 85821130368</item>
      <item>RH Ministarstvo financija - Porezna uprava, Područni ured Varaždin, OIB 18683136487 zastupanog po punomoćniku RH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Ministarstvo financija - Porezna uprava, Područni ured Varaždin, Graberje 1, 42000 Varaždin zastupanog po punomoćniku RH Županijsko državno odvjetništvo u Varaždinu</item>
    </izvorni_sadrzaj>
    <derivirana_varijabla naziv="DomainObject.Predmet.StrankaListFormatedWithAdress_1">
      <item>Financijska agencija, Ulica grada Vukovara 70, 10000 Zagreb</item>
      <item>RH Ministarstvo financija - Porezna uprava, Područni ured Varaždin,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 - Porezna uprava, Područni ured Varaždin, OIB 18683136487, Graberje 1, 42000 Varaždin zastupanog po punomoćniku RH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Ministarstvo financija - Porezna uprava, Područni ured Varaždin,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Financijska agencija</item>
      <item>RH Ministarstvo financija - Porezna uprava, Područni ured Varaždin</item>
    </izvorni_sadrzaj>
    <derivirana_varijabla naziv="DomainObject.Predmet.StrankaListNazivFormated_1">
      <item>Financijska agencija</item>
      <item>RH Ministarstvo financija - Porezna uprava, Područni ured Varaždin</item>
    </derivirana_varijabla>
  </DomainObject.Predmet.StrankaListNazivFormated>
  <DomainObject.Predmet.StrankaListNazivFormatedOIB>
    <izvorni_sadrzaj>
      <item>Financijska agencija, OIB 85821130368</item>
      <item>RH Ministarstvo financija - Porezna uprava, Područni ured Varaždin, OIB 18683136487</item>
    </izvorni_sadrzaj>
    <derivirana_varijabla naziv="DomainObject.Predmet.StrankaListNazivFormatedOIB_1">
      <item>Financijska agencija, OIB 85821130368</item>
      <item>RH Ministarstvo financija - Porezna uprava, Područni ured Varaždin, OIB 18683136487</item>
    </derivirana_varijabla>
  </DomainObject.Predmet.StrankaListNazivFormatedOIB>
  <DomainObject.Predmet.ProtuStrankaListFormated>
    <izvorni_sadrzaj>
      <item>DOMAĆI RADIO društvo s ograničenom odgovornošću za marketing zastupanog po punomoćniku Robert Veseljak</item>
    </izvorni_sadrzaj>
    <derivirana_varijabla naziv="DomainObject.Predmet.ProtuStrankaListFormated_1">
      <item>DOMAĆI RADIO društvo s ograničenom odgovornošću za marketing zastupanog po punomoćniku Robert Veseljak</item>
    </derivirana_varijabla>
  </DomainObject.Predmet.ProtuStrankaListFormated>
  <DomainObject.Predmet.ProtuStrankaListFormatedOIB>
    <izvorni_sadrzaj>
      <item>DOMAĆI RADIO društvo s ograničenom odgovornošću za marketing, OIB 47842487517 zastupanog po punomoćniku Robert Veseljak</item>
    </izvorni_sadrzaj>
    <derivirana_varijabla naziv="DomainObject.Predmet.ProtuStrankaListFormatedOIB_1">
      <item>DOMAĆI RADIO društvo s ograničenom odgovornošću za marketing, OIB 47842487517 zastupanog po punomoćniku Robert Veseljak</item>
    </derivirana_varijabla>
  </DomainObject.Predmet.ProtuStrankaListFormatedOIB>
  <DomainObject.Predmet.ProtuStrankaListFormatedWithAdress>
    <izvorni_sadrzaj>
      <item>DOMAĆI RADIO društvo s ograničenom odgovornošću za marketing, Ulica Antuna Branka Šimića 1, 42000 Varaždin zastupanog po punomoćniku Robert Veseljak</item>
    </izvorni_sadrzaj>
    <derivirana_varijabla naziv="DomainObject.Predmet.ProtuStrankaListFormatedWithAdress_1">
      <item>DOMAĆI RADIO društvo s ograničenom odgovornošću za marketing, Ulica Antuna Branka Šimića 1, 42000 Varaždin zastupanog po punomoćniku Robert Veseljak</item>
    </derivirana_varijabla>
  </DomainObject.Predmet.ProtuStrankaListFormatedWithAdress>
  <DomainObject.Predmet.ProtuStrankaListFormatedWithAdressOIB>
    <izvorni_sadrzaj>
      <item>DOMAĆI RADIO društvo s ograničenom odgovornošću za marketing, OIB 47842487517, Ulica Antuna Branka Šimića 1, 42000 Varaždin zastupanog po punomoćniku Robert Veseljak</item>
    </izvorni_sadrzaj>
    <derivirana_varijabla naziv="DomainObject.Predmet.ProtuStrankaListFormatedWithAdressOIB_1">
      <item>DOMAĆI RADIO društvo s ograničenom odgovornošću za marketing, OIB 47842487517, Ulica Antuna Branka Šimića 1, 42000 Varaždin zastupanog po punomoćniku Robert Veseljak</item>
    </derivirana_varijabla>
  </DomainObject.Predmet.ProtuStrankaListFormatedWithAdressOIB>
  <DomainObject.Predmet.ProtuStrankaListNazivFormated>
    <izvorni_sadrzaj>
      <item>DOMAĆI RADIO društvo s ograničenom odgovornošću za marketing</item>
    </izvorni_sadrzaj>
    <derivirana_varijabla naziv="DomainObject.Predmet.ProtuStrankaListNazivFormated_1">
      <item>DOMAĆI RADIO društvo s ograničenom odgovornošću za marketing</item>
    </derivirana_varijabla>
  </DomainObject.Predmet.ProtuStrankaListNazivFormated>
  <DomainObject.Predmet.ProtuStrankaListNazivFormatedOIB>
    <izvorni_sadrzaj>
      <item>DOMAĆI RADIO društvo s ograničenom odgovornošću za marketing, OIB 47842487517</item>
    </izvorni_sadrzaj>
    <derivirana_varijabla naziv="DomainObject.Predmet.ProtuStrankaListNazivFormatedOIB_1">
      <item>DOMAĆI RADIO društvo s ograničenom odgovornošću za marketing, OIB 47842487517</item>
    </derivirana_varijabla>
  </DomainObject.Predmet.ProtuStrankaListNazivFormatedOIB>
  <DomainObject.Predmet.OstaliListFormated>
    <izvorni_sadrzaj>
      <item>Robert Veseljak punomoćnik sudionika u postupku DOMAĆI RADIO društvo s ograničenom odgovornošću za marketing</item>
      <item>Sudski registar</item>
      <item>RH Županijsko državno odvjetništvo u Varaždinu punomoćnik sudionika u postupku RH Ministarstvo financija - Porezna uprava, Područni ured Varaždin</item>
    </izvorni_sadrzaj>
    <derivirana_varijabla naziv="DomainObject.Predmet.OstaliListFormated_1">
      <item>Robert Veseljak punomoćnik sudionika u postupku DOMAĆI RADIO društvo s ograničenom odgovornošću za marketing</item>
      <item>Sudski registar</item>
      <item>RH Županijsko državno odvjetništvo u Varaždinu punomoćnik sudionika u postupku RH Ministarstvo financija - Porezna uprava, Područni ured Varaždin</item>
    </derivirana_varijabla>
  </DomainObject.Predmet.OstaliListFormated>
  <DomainObject.Predmet.OstaliListFormatedOIB>
    <izvorni_sadrzaj>
      <item>Robert Veseljak, OIB 67946168060 punomoćnik sudionika u postupku DOMAĆI RADIO društvo s ograničenom odgovornošću za marketing</item>
      <item>Sudski registar</item>
      <item>RH Županijsko državno odvjetništvo u Varaždinu punomoćnik sudionika u postupku RH Ministarstvo financija - Porezna uprava, Područni ured Varaždin</item>
    </izvorni_sadrzaj>
    <derivirana_varijabla naziv="DomainObject.Predmet.OstaliListFormatedOIB_1">
      <item>Robert Veseljak, OIB 67946168060 punomoćnik sudionika u postupku DOMAĆI RADIO društvo s ograničenom odgovornošću za marketing</item>
      <item>Sudski registar</item>
      <item>RH Županijsko državno odvjetništvo u Varaždinu punomoćnik sudionika u postupku RH Ministarstvo financija - Porezna uprava, Područni ured Varaždin</item>
    </derivirana_varijabla>
  </DomainObject.Predmet.OstaliListFormatedOIB>
  <DomainObject.Predmet.OstaliListFormatedWithAdress>
    <izvorni_sadrzaj>
      <item>Robert Veseljak, Antuna Branka Šimića 1, 42000 Varaždin punomoćnik sudionika u postupku DOMAĆI RADIO društvo s ograničenom odgovornošću za marketing</item>
      <item>Sudski registar</item>
      <item>RH Županijsko državno odvjetništvo u Varaždinu, B.Radića 2, 42000 Varaždin punomoćnik sudionika u postupku RH Ministarstvo financija - Porezna uprava, Područni ured Varaždin</item>
    </izvorni_sadrzaj>
    <derivirana_varijabla naziv="DomainObject.Predmet.OstaliListFormatedWithAdress_1">
      <item>Robert Veseljak, Antuna Branka Šimića 1, 42000 Varaždin punomoćnik sudionika u postupku DOMAĆI RADIO društvo s ograničenom odgovornošću za marketing</item>
      <item>Sudski registar</item>
      <item>RH Županijsko državno odvjetništvo u Varaždinu, B.Radića 2, 42000 Varaždin punomoćnik sudionika u postupku RH Ministarstvo financija - Porezna uprava, Područni ured Varaždin</item>
    </derivirana_varijabla>
  </DomainObject.Predmet.OstaliListFormatedWithAdress>
  <DomainObject.Predmet.OstaliListFormatedWithAdressOIB>
    <izvorni_sadrzaj>
      <item>Robert Veseljak, OIB 67946168060, Antuna Branka Šimića 1, 42000 Varaždin punomoćnik sudionika u postupku DOMAĆI RADIO društvo s ograničenom odgovornošću za marketing</item>
      <item>Sudski registar</item>
      <item>RH Županijsko državno odvjetništvo u Varaždinu, B.Radića 2, 42000 Varaždin punomoćnik sudionika u postupku RH Ministarstvo financija - Porezna uprava, Područni ured Varaždin</item>
    </izvorni_sadrzaj>
    <derivirana_varijabla naziv="DomainObject.Predmet.OstaliListFormatedWithAdressOIB_1">
      <item>Robert Veseljak, OIB 67946168060, Antuna Branka Šimića 1, 42000 Varaždin punomoćnik sudionika u postupku DOMAĆI RADIO društvo s ograničenom odgovornošću za marketing</item>
      <item>Sudski registar</item>
      <item>RH Županijsko državno odvjetništvo u Varaždinu, B.Radića 2, 42000 Varaždin punomoćnik sudionika u postupku RH Ministarstvo financija - Porezna uprava, Područni ured Varaždin</item>
    </derivirana_varijabla>
  </DomainObject.Predmet.OstaliListFormatedWithAdressOIB>
  <DomainObject.Predmet.OstaliListNazivFormated>
    <izvorni_sadrzaj>
      <item>Robert Veseljak</item>
      <item>Sudski registar</item>
      <item>RH Županijsko državno odvjetništvo u Varaždinu</item>
    </izvorni_sadrzaj>
    <derivirana_varijabla naziv="DomainObject.Predmet.OstaliListNazivFormated_1">
      <item>Robert Veseljak</item>
      <item>Sudski registar</item>
      <item>RH Županijsko državno odvjetništvo u Varaždinu</item>
    </derivirana_varijabla>
  </DomainObject.Predmet.OstaliListNazivFormated>
  <DomainObject.Predmet.OstaliListNazivFormatedOIB>
    <izvorni_sadrzaj>
      <item>Robert Veseljak, OIB 67946168060</item>
      <item>Sudski registar</item>
      <item>RH Županijsko državno odvjetništvo u Varaždinu</item>
    </izvorni_sadrzaj>
    <derivirana_varijabla naziv="DomainObject.Predmet.OstaliListNazivFormatedOIB_1">
      <item>Robert Veseljak, OIB 67946168060</item>
      <item>Sudski registar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DOMAĆI RADIO društvo s ograničenom odgovornošću za marketing</izvorni_sadrzaj>
    <derivirana_varijabla naziv="DomainObject.Predmet.ProtustrankaIDrugi_1">DOMAĆI RADIO društvo s ograničenom odgovornošću za marketing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DOMAĆI RADIO društvo s ograničenom odgovornošću za marketing, OIB 47842487517, Ulica Antuna Branka Šimića 1, 42000 Varaždin</izvorni_sadrzaj>
    <derivirana_varijabla naziv="DomainObject.Predmet.ProtustrankaIDrugiAdressOIB_1">DOMAĆI RADIO društvo s ograničenom odgovornošću za marketing, OIB 47842487517, Ulica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DOMAĆI RADIO društvo s ograničenom odgovornošću za marketing</item>
      <item>Robert Veseljak</item>
      <item>Sudski registar</item>
      <item>RH Ministarstvo financija - Porezna uprava, Područni ured Varaždin</item>
      <item>RH Županijsko državno odvjetništvo u Varaždinu</item>
    </izvorni_sadrzaj>
    <derivirana_varijabla naziv="DomainObject.Predmet.SudioniciListNaziv_1">
      <item>Financijska agencija</item>
      <item>DOMAĆI RADIO društvo s ograničenom odgovornošću za marketing</item>
      <item>Robert Veseljak</item>
      <item>Sudski registar</item>
      <item>RH Ministarstvo financija - Porezna uprava, Područni ured Varaždin</item>
      <item>RH 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DOMAĆI RADIO društvo s ograničenom odgovornošću za marketing, OIB 47842487517, Ulica Antuna Branka Šimića 1,42000 Varaždin</item>
      <item>Robert Veseljak, OIB 67946168060, Antuna Branka Šimića 1,42000 Varaždin</item>
      <item>Sudski registar</item>
      <item>RH Ministarstvo financija - Porezna uprava, Područni ured Varaždin, OIB 18683136487, Graberje 1,42000 Varaždin</item>
      <item>RH Županijsko državno odvjetništvo u Varaždinu, B.Radića 2,42000 Varaždin</item>
    </izvorni_sadrzaj>
    <derivirana_varijabla naziv="DomainObject.Predmet.SudioniciListAdressOIB_1">
      <item>Financijska agencija, OIB 85821130368, Ulica grada Vukovara 70,10000 Zagreb</item>
      <item>DOMAĆI RADIO društvo s ograničenom odgovornošću za marketing, OIB 47842487517, Ulica Antuna Branka Šimića 1,42000 Varaždin</item>
      <item>Robert Veseljak, OIB 67946168060, Antuna Branka Šimića 1,42000 Varaždin</item>
      <item>Sudski registar</item>
      <item>RH Ministarstvo financija - Porezna uprava, Područni ured Varaždin,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47842487517</item>
      <item>, OIB 67946168060</item>
      <item>, OIB null</item>
      <item>, OIB 18683136487</item>
      <item>, OIB null</item>
    </izvorni_sadrzaj>
    <derivirana_varijabla naziv="DomainObject.Predmet.SudioniciListNazivOIB_1">
      <item>, OIB 85821130368</item>
      <item>, OIB 47842487517</item>
      <item>, OIB 67946168060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759EA-1945-4CF7-B7EC-C0B188945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2743</properties:Characters>
  <properties:Lines>82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2018-09-20T06:33:00Z</dcterms:created>
  <dc:creator>Mirjana Mlinarić</dc:creator>
  <cp:lastModifiedBy>Katarina Breški</cp:lastModifiedBy>
  <cp:lastPrinted>2018-09-21T10:41:00Z</cp:lastPrinted>
  <dcterms:modified xmlns:xsi="http://www.w3.org/2001/XMLSchema-instance" xsi:type="dcterms:W3CDTF">2018-09-21T10:41:00Z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(St-267-18-5 Rješenje - obustava skraćenog st.  postupka-o redovnom će se odlučiti naknadno.docx)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