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4eef" w14:paraId="7834eef" w:rsidRDefault="0089631A" w:rsidP="0089631A" w:rsidR="0089631A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2 St-</w:t>
      </w:r>
      <w:r>
        <w:rPr>
          <w:szCs w:val="24"/>
        </w:rPr>
        <w:t>790</w:t>
      </w:r>
      <w:r>
        <w:rPr>
          <w:szCs w:val="24"/>
        </w:rPr>
        <w:t>/2015-5</w:t>
      </w:r>
    </w:p>
    <w:p w:rsidRDefault="0089631A" w:rsidP="0089631A" w:rsidR="0089631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9631A" w:rsidP="0089631A" w:rsidR="0089631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9631A" w:rsidP="0089631A" w:rsidR="0089631A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9631A" w:rsidP="0089631A" w:rsidR="0089631A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jc w:val="both"/>
      </w:pPr>
      <w:r>
        <w:rPr>
          <w:szCs w:val="24"/>
        </w:rPr>
        <w:tab/>
      </w: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stečajnom sucu u predmetu u povodu zahtjeva Financijske agencije Regionalni centar Zagreb, Podružnica Varaždin, Augusta Cesarca 2, Varaždin, za pokretanje skraćenog stečajnog postupka protiv dužnika </w:t>
      </w:r>
      <w:r>
        <w:t xml:space="preserve">AUTO CENTAR DABOVIĆ j.d.o.o., OIB: 21488941757 sa sjedištem u P. </w:t>
      </w:r>
      <w:proofErr w:type="spellStart"/>
      <w:r>
        <w:t>Miškine</w:t>
      </w:r>
      <w:proofErr w:type="spellEnd"/>
      <w:r>
        <w:t xml:space="preserve"> 70, Varaždin</w:t>
      </w:r>
      <w:r>
        <w:t>, dana 04. veljače 2016. godine</w:t>
      </w:r>
    </w:p>
    <w:p w:rsidRDefault="0089631A" w:rsidP="0089631A" w:rsidR="0089631A">
      <w:pPr>
        <w:jc w:val="both"/>
      </w:pPr>
    </w:p>
    <w:p w:rsidRDefault="0089631A" w:rsidP="0089631A" w:rsidR="0089631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AUTO CENTAR DABOVIĆ j.d.o.o., OIB: 21488941757 sa sjedištem u P. </w:t>
      </w:r>
      <w:proofErr w:type="spellStart"/>
      <w:r>
        <w:t>Miškine</w:t>
      </w:r>
      <w:proofErr w:type="spellEnd"/>
      <w:r>
        <w:t xml:space="preserve"> 70, Varaždin</w:t>
      </w:r>
      <w:r>
        <w:rPr>
          <w:szCs w:val="24"/>
        </w:rPr>
        <w:t>, s danom 04. veljače 2016. u 14,00 sati.</w:t>
      </w:r>
    </w:p>
    <w:p w:rsidRDefault="0089631A" w:rsidP="0089631A" w:rsidR="0089631A">
      <w:pPr>
        <w:jc w:val="both"/>
        <w:rPr>
          <w:szCs w:val="24"/>
        </w:rPr>
      </w:pPr>
    </w:p>
    <w:p w:rsidRDefault="0089631A" w:rsidP="0089631A" w:rsidR="0089631A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AUTO CENTAR DABOVIĆ j.d.o.o., OIB: 21488941757 sa sjedištem u P. </w:t>
      </w:r>
      <w:proofErr w:type="spellStart"/>
      <w:r>
        <w:t>Miškine</w:t>
      </w:r>
      <w:proofErr w:type="spellEnd"/>
      <w:r>
        <w:t xml:space="preserve"> 70, Varaždin.</w:t>
      </w:r>
    </w:p>
    <w:p w:rsidRDefault="0089631A" w:rsidP="0089631A" w:rsidR="0089631A">
      <w:pPr>
        <w:jc w:val="both"/>
      </w:pPr>
    </w:p>
    <w:p w:rsidRDefault="0089631A" w:rsidP="0089631A" w:rsidR="0089631A">
      <w:pPr>
        <w:jc w:val="both"/>
      </w:pPr>
      <w:r>
        <w:tab/>
        <w:t xml:space="preserve">III Za stečajnog upravitelja imenuje se </w:t>
      </w:r>
      <w:r>
        <w:t>Davor Ivančić, Ivana pl. Zajca 17, Čakovec, OIB: 21146522885.</w:t>
      </w:r>
    </w:p>
    <w:p w:rsidRDefault="0089631A" w:rsidP="0089631A" w:rsidR="0089631A">
      <w:pPr>
        <w:jc w:val="both"/>
        <w:rPr>
          <w:color w:val="FF0000"/>
        </w:rPr>
      </w:pPr>
    </w:p>
    <w:p w:rsidRDefault="0089631A" w:rsidP="0089631A" w:rsidR="0089631A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89631A" w:rsidP="0089631A" w:rsidR="0089631A">
      <w:pPr>
        <w:jc w:val="both"/>
        <w:rPr>
          <w:szCs w:val="24"/>
        </w:rPr>
      </w:pPr>
    </w:p>
    <w:p w:rsidRDefault="0089631A" w:rsidP="0089631A" w:rsidR="0089631A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AUTO CENTAR DABOVIĆ j.d.o.o., OIB: 21488941757 sa sjedištem u P. </w:t>
      </w:r>
      <w:proofErr w:type="spellStart"/>
      <w:r>
        <w:t>Miškine</w:t>
      </w:r>
      <w:proofErr w:type="spellEnd"/>
      <w:r>
        <w:t xml:space="preserve"> 70, Varaždin</w:t>
      </w:r>
      <w:r>
        <w:rPr>
          <w:szCs w:val="24"/>
        </w:rPr>
        <w:t>, bit će brisan iz sudskog registra.</w:t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13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jc w:val="center"/>
        <w:rPr>
          <w:szCs w:val="24"/>
        </w:rPr>
      </w:pPr>
      <w:r>
        <w:rPr>
          <w:szCs w:val="24"/>
        </w:rPr>
        <w:t>U Varaždinu, 04. veljače 2016.</w:t>
      </w:r>
    </w:p>
    <w:p w:rsidRDefault="0089631A" w:rsidP="0089631A" w:rsidR="0089631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9631A" w:rsidP="0089631A" w:rsidR="0089631A">
      <w:pPr>
        <w:rPr>
          <w:szCs w:val="24"/>
        </w:rPr>
      </w:pPr>
      <w:r>
        <w:rPr>
          <w:szCs w:val="24"/>
        </w:rPr>
        <w:t xml:space="preserve">     </w:t>
      </w:r>
    </w:p>
    <w:p w:rsidRDefault="0089631A" w:rsidP="0089631A" w:rsidR="0089631A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89631A" w:rsidP="0089631A" w:rsidR="0089631A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Melita </w:t>
      </w:r>
      <w:proofErr w:type="spellStart"/>
      <w:r>
        <w:rPr>
          <w:szCs w:val="24"/>
        </w:rPr>
        <w:t>Poljanec</w:t>
      </w:r>
      <w:proofErr w:type="spellEnd"/>
      <w:r>
        <w:rPr>
          <w:szCs w:val="24"/>
        </w:rPr>
        <w:t xml:space="preserve"> Bubaš, v.r.</w:t>
      </w:r>
    </w:p>
    <w:p w:rsidRDefault="0089631A" w:rsidP="0089631A" w:rsidR="0089631A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89631A" w:rsidP="0089631A" w:rsidR="0089631A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9631A" w:rsidP="0089631A" w:rsidR="0089631A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89631A" w:rsidP="0089631A" w:rsidR="0089631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rPr>
          <w:szCs w:val="24"/>
        </w:rPr>
      </w:pPr>
      <w:r>
        <w:rPr>
          <w:szCs w:val="24"/>
        </w:rPr>
        <w:t>DNA:</w:t>
      </w:r>
    </w:p>
    <w:p w:rsidRDefault="0089631A" w:rsidP="0089631A" w:rsidR="0089631A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9631A" w:rsidP="0089631A" w:rsidR="0089631A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9631A" w:rsidP="0089631A" w:rsidR="0089631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AUTO CENTAR DABOVIĆ j.d.o.o., OIB: 21488941757 sa sjedištem u P. </w:t>
      </w:r>
      <w:proofErr w:type="spellStart"/>
      <w:r>
        <w:t>Miškine</w:t>
      </w:r>
      <w:proofErr w:type="spellEnd"/>
      <w:r>
        <w:t xml:space="preserve"> 70, Varaždin</w:t>
      </w:r>
    </w:p>
    <w:p w:rsidRDefault="0089631A" w:rsidP="0089631A" w:rsidR="0089631A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Nikola </w:t>
      </w:r>
      <w:proofErr w:type="spellStart"/>
      <w:r>
        <w:t>Dabović</w:t>
      </w:r>
      <w:proofErr w:type="spellEnd"/>
      <w:r>
        <w:t>, OIB: 06415648727, Varaždin, Mirka Kolarića 19/A</w:t>
      </w:r>
    </w:p>
    <w:p w:rsidRDefault="0089631A" w:rsidP="0089631A" w:rsidR="0089631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89631A" w:rsidP="0089631A" w:rsidR="0089631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89631A" w:rsidP="0089631A" w:rsidR="0089631A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Davor Ivančić, Čakovec, Ivana pl. Zajca 17</w:t>
      </w:r>
    </w:p>
    <w:p w:rsidRDefault="0089631A" w:rsidP="0089631A" w:rsidR="0089631A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rPr>
          <w:szCs w:val="24"/>
        </w:rPr>
      </w:pPr>
    </w:p>
    <w:p w:rsidRDefault="0089631A" w:rsidP="0089631A" w:rsidR="0089631A">
      <w:pPr>
        <w:rPr>
          <w:szCs w:val="24"/>
        </w:rPr>
      </w:pPr>
    </w:p>
    <w:p w:rsidRDefault="0089631A" w:rsidP="0089631A" w:rsidR="0089631A"/>
    <w:p w:rsidRDefault="0089631A" w:rsidP="0089631A" w:rsidR="0089631A"/>
    <w:p w:rsidRDefault="0089631A" w:rsidP="0089631A" w:rsidR="0089631A"/>
    <w:p w:rsidRDefault="00DA0242" w:rsidP="0089631A" w:rsidR="00DA0242" w:rsidRPr="0089631A"/>
    <w:sectPr w:rsidSect="00EB0D4C" w:rsidR="00DA0242" w:rsidRPr="0089631A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31A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9631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9631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99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St-790/2015-5</izvorni_sadrzaj>
    <derivirana_varijabla naziv="DomainObject.Oznaka_1">St-790/2015-5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St-790/2015</izvorni_sadrzaj>
    <derivirana_varijabla naziv="DomainObject.Predmet.OznakaBroj_1">St-790/2015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DABOVIĆ jednostavno društvo s ograničenom odgovornošću za servis motornih vozila, trgovinu i usluge</izvorni_sadrzaj>
    <derivirana_varijabla naziv="DomainObject.Predmet.ProtustrankaFormated_1">  AUTO CENTAR DABOVIĆ jednostavno društvo s ograničenom odgovornošću za servis motornih vozila, trgovinu i usluge</derivirana_varijabla>
  </DomainObject.Predmet.ProtustrankaFormated>
  <DomainObject.Predmet.ProtustrankaFormatedOIB>
    <izvorni_sadrzaj>  AUTO CENTAR DABOVIĆ jednostavno društvo s ograničenom odgovornošću za servis motornih vozila, trgovinu i usluge, OIB 21488941757</izvorni_sadrzaj>
    <derivirana_varijabla naziv="DomainObject.Predmet.ProtustrankaFormatedOIB_1">  AUTO CENTAR DABOVIĆ jednostavno društvo s ograničenom odgovornošću za servis motornih vozila, trgovinu i usluge, OIB 21488941757</derivirana_varijabla>
  </DomainObject.Predmet.ProtustrankaFormatedOIB>
  <DomainObject.Predmet.ProtustrankaFormatedWithAdress>
    <izvorni_sadrzaj> AUTO CENTAR DABOVIĆ jednostavno društvo s ograničenom odgovornošću za servis motornih vozila, trgovinu i usluge, P. Miškine 70, 42000 Varaždin</izvorni_sadrzaj>
    <derivirana_varijabla naziv="DomainObject.Predmet.ProtustrankaFormatedWithAdress_1"> AUTO CENTAR DABOVIĆ jednostavno društvo s ograničenom odgovornošću za servis motornih vozila, trgovinu i usluge, P. Miškine 70, 42000 Varaždin</derivirana_varijabla>
  </DomainObject.Predmet.ProtustrankaFormatedWithAdress>
  <DomainObject.Predmet.ProtustrankaFormatedWithAdressOIB>
    <izvorni_sadrzaj> AUTO CENTAR DABOVIĆ jednostavno društvo s ograničenom odgovornošću za servis motornih vozila, trgovinu i usluge, OIB 21488941757, P. Miškine 70, 42000 Varaždin</izvorni_sadrzaj>
    <derivirana_varijabla naziv="DomainObject.Predmet.ProtustrankaFormatedWithAdressOIB_1"> AUTO CENTAR DABOVIĆ jednostavno društvo s ograničenom odgovornošću za servis motornih vozila, trgovinu i usluge, OIB 21488941757, P. Miškine 70, 42000 Varaždin</derivirana_varijabla>
  </DomainObject.Predmet.ProtustrankaFormatedWithAdressOIB>
  <DomainObject.Predmet.ProtustrankaWithAdress>
    <izvorni_sadrzaj>AUTO CENTAR DABOVIĆ jednostavno društvo s ograničenom odgovornošću za servis motornih vozila, trgovinu i usluge P. Miškine 70, 42000 Varaždin</izvorni_sadrzaj>
    <derivirana_varijabla naziv="DomainObject.Predmet.ProtustrankaWithAdress_1">AUTO CENTAR DABOVIĆ jednostavno društvo s ograničenom odgovornošću za servis motornih vozila, trgovinu i usluge P. Miškine 70, 42000 Varaždin</derivirana_varijabla>
  </DomainObject.Predmet.ProtustrankaWithAdress>
  <DomainObject.Predmet.ProtustrankaWithAdressOIB>
    <izvorni_sadrzaj>AUTO CENTAR DABOVIĆ jednostavno društvo s ograničenom odgovornošću za servis motornih vozila, trgovinu i usluge, OIB 21488941757, P. Miškine 70, 42000 Varaždin</izvorni_sadrzaj>
    <derivirana_varijabla naziv="DomainObject.Predmet.ProtustrankaWithAdressOIB_1">AUTO CENTAR DABOVIĆ jednostavno društvo s ograničenom odgovornošću za servis motornih vozila, trgovinu i usluge, OIB 21488941757, P. Miškine 70, 42000 Varaždin</derivirana_varijabla>
  </DomainObject.Predmet.ProtustrankaWithAdressOIB>
  <DomainObject.Predmet.ProtustrankaNazivFormated>
    <izvorni_sadrzaj>AUTO CENTAR DABOVIĆ jednostavno društvo s ograničenom odgovornošću za servis motornih vozila, trgovinu i usluge</izvorni_sadrzaj>
    <derivirana_varijabla naziv="DomainObject.Predmet.ProtustrankaNazivFormated_1">AUTO CENTAR DABOVIĆ jednostavno društvo s ograničenom odgovornošću za servis motornih vozila, trgovinu i usluge</derivirana_varijabla>
  </DomainObject.Predmet.ProtustrankaNazivFormated>
  <DomainObject.Predmet.ProtustrankaNazivFormatedOIB>
    <izvorni_sadrzaj>AUTO CENTAR DABOVIĆ jednostavno društvo s ograničenom odgovornošću za servis motornih vozila, trgovinu i usluge, OIB 21488941757</izvorni_sadrzaj>
    <derivirana_varijabla naziv="DomainObject.Predmet.ProtustrankaNazivFormatedOIB_1">AUTO CENTAR DABOVIĆ jednostavno društvo s ograničenom odgovornošću za servis motornih vozila, trgovinu i usluge, OIB 21488941757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332768.34</izvorni_sadrzaj>
    <derivirana_varijabla naziv="DomainObject.Predmet.TrenutnaVrijednost_1">332768.34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DABOVIĆ jednostavno društvo s ograničenom odgovornošću za servis motornih vozila, trgovinu i usluge</item>
    </izvorni_sadrzaj>
    <derivirana_varijabla naziv="DomainObject.Predmet.ProtuStrankaListFormated_1">
      <item>AUTO CENTAR DABOVIĆ jednostavno društvo s ograničenom odgovornošću za servis motornih vozila, trgovinu i usluge</item>
    </derivirana_varijabla>
  </DomainObject.Predmet.ProtuStrankaListFormated>
  <DomainObject.Predmet.ProtuStrankaListFormatedOIB>
    <izvorni_sadrzaj>
      <item>AUTO CENTAR DABOVIĆ jednostavno društvo s ograničenom odgovornošću za servis motornih vozila, trgovinu i usluge, OIB 21488941757</item>
    </izvorni_sadrzaj>
    <derivirana_varijabla naziv="DomainObject.Predmet.ProtuStrankaListFormatedOIB_1">
      <item>AUTO CENTAR DABOVIĆ jednostavno društvo s ograničenom odgovornošću za servis motornih vozila, trgovinu i usluge, OIB 21488941757</item>
    </derivirana_varijabla>
  </DomainObject.Predmet.ProtuStrankaListFormatedOIB>
  <DomainObject.Predmet.ProtuStrankaListFormatedWithAdress>
    <izvorni_sadrzaj>
      <item>AUTO CENTAR DABOVIĆ jednostavno društvo s ograničenom odgovornošću za servis motornih vozila, trgovinu i usluge, P. Miškine 70, 42000 Varaždin</item>
    </izvorni_sadrzaj>
    <derivirana_varijabla naziv="DomainObject.Predmet.ProtuStrankaListFormatedWithAdress_1">
      <item>AUTO CENTAR DABOVIĆ jednostavno društvo s ograničenom odgovornošću za servis motornih vozila, trgovinu i usluge, P. Miškine 70, 42000 Varaždin</item>
    </derivirana_varijabla>
  </DomainObject.Predmet.ProtuStrankaListFormatedWithAdress>
  <DomainObject.Predmet.ProtuStrankaListFormatedWithAdressOIB>
    <izvorni_sadrzaj>
      <item>AUTO CENTAR DABOVIĆ jednostavno društvo s ograničenom odgovornošću za servis motornih vozila, trgovinu i usluge, OIB 21488941757, P. Miškine 70, 42000 Varaždin</item>
    </izvorni_sadrzaj>
    <derivirana_varijabla naziv="DomainObject.Predmet.ProtuStrankaListFormatedWithAdressOIB_1">
      <item>AUTO CENTAR DABOVIĆ jednostavno društvo s ograničenom odgovornošću za servis motornih vozila, trgovinu i usluge, OIB 21488941757, P. Miškine 70, 42000 Varaždin</item>
    </derivirana_varijabla>
  </DomainObject.Predmet.ProtuStrankaListFormatedWithAdressOIB>
  <DomainObject.Predmet.ProtuStrankaListNazivFormated>
    <izvorni_sadrzaj>
      <item>AUTO CENTAR DABOVIĆ jednostavno društvo s ograničenom odgovornošću za servis motornih vozila, trgovinu i usluge</item>
    </izvorni_sadrzaj>
    <derivirana_varijabla naziv="DomainObject.Predmet.ProtuStrankaListNazivFormated_1">
      <item>AUTO CENTAR DABOVIĆ jednostavno društvo s ograničenom odgovornošću za servis motornih vozila, trgovinu i usluge</item>
    </derivirana_varijabla>
  </DomainObject.Predmet.ProtuStrankaListNazivFormated>
  <DomainObject.Predmet.ProtuStrankaListNazivFormatedOIB>
    <izvorni_sadrzaj>
      <item>AUTO CENTAR DABOVIĆ jednostavno društvo s ograničenom odgovornošću za servis motornih vozila, trgovinu i usluge, OIB 21488941757</item>
    </izvorni_sadrzaj>
    <derivirana_varijabla naziv="DomainObject.Predmet.ProtuStrankaListNazivFormatedOIB_1">
      <item>AUTO CENTAR DABOVIĆ jednostavno društvo s ograničenom odgovornošću za servis motornih vozila, trgovinu i usluge, OIB 21488941757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St-790/2015-5</izvorni_sadrzaj>
    <derivirana_varijabla naziv="DomainObject.PoslovniBrojDokumenta_1">St-790/2015-5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DABOVIĆ jednostavno društvo s ograničenom odgovornošću za servis motornih vozila, trgovinu i usluge</izvorni_sadrzaj>
    <derivirana_varijabla naziv="DomainObject.Predmet.ProtustrankaIDrugi_1">AUTO CENTAR DABOVIĆ jednostavno društvo s ograničenom odgovornošću za servis motornih vozila,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 CENTAR DABOVIĆ jednostavno društvo s ograničenom odgovornošću za servis motornih vozila, trgovinu i usluge, OIB 21488941757, P. Miškine 70, 42000 Varaždin</izvorni_sadrzaj>
    <derivirana_varijabla naziv="DomainObject.Predmet.ProtustrankaIDrugiAdressOIB_1">AUTO CENTAR DABOVIĆ jednostavno društvo s ograničenom odgovornošću za servis motornih vozila, trgovinu i usluge, OIB 21488941757, P. Miškine 70,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CENTAR DABOVIĆ jednostavno društvo s ograničenom odgovornošću za servis motornih vozila, trgovinu i usluge</item>
      <item>E-oglasna ploča</item>
      <item>Sudski registar</item>
    </izvorni_sadrzaj>
    <derivirana_varijabla naziv="DomainObject.Predmet.SudioniciListNaziv_1">
      <item>Financijska agencija</item>
      <item>AUTO CENTAR DABOVIĆ jednostavno društvo s ograničenom odgovornošću za servis motornih vozila,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AUTO CENTAR DABOVIĆ jednostavno društvo s ograničenom odgovornošću za servis motornih vozila, trgovinu i usluge, OIB 21488941757, P. Miškine 70,42000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AUTO CENTAR DABOVIĆ jednostavno društvo s ograničenom odgovornošću za servis motornih vozila, trgovinu i usluge, OIB 21488941757, P. Miškine 70,42000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5F87C-77FE-41A2-A9A6-85E8CB108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2845</properties:Characters>
  <properties:Lines>88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2016-02-04T07:52:00Z</cp:lastPrinted>
  <dcterms:modified xmlns:xsi="http://www.w3.org/2001/XMLSchema-instance" xsi:type="dcterms:W3CDTF">2016-02-04T07:54:00Z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