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9465" w14:paraId="8099465" w:rsidRDefault="00AE649C" w:rsidP="00E96B34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E96B34" w:rsidP="00E96B34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E96B34" w:rsidP="00E96B34" w:rsidR="00E96B34" w:rsidRPr="00B76F3C">
      <w:pPr>
        <w:pStyle w:val="SudNaziv"/>
      </w:pPr>
      <w:r>
        <w:t>TRGOVAČKI SUD U VARAŽDINU</w:t>
      </w:r>
    </w:p>
    <w:p w:rsidRDefault="00E96B34" w:rsidP="00E96B34" w:rsidR="00E96B34">
      <w:pPr>
        <w:spacing w:after="0"/>
        <w:ind w:firstLine="708" w:left="1416"/>
      </w:pPr>
    </w:p>
    <w:p w:rsidRDefault="00E96B34" w:rsidP="00E96B34" w:rsidR="00E96B34">
      <w:pPr>
        <w:spacing w:after="0"/>
        <w:rPr>
          <w:b/>
        </w:rPr>
      </w:pPr>
    </w:p>
    <w:p w:rsidRDefault="00E96B34" w:rsidP="00E96B34" w:rsidR="00E96B34">
      <w:pPr>
        <w:spacing w:after="0"/>
        <w:rPr>
          <w:b/>
        </w:rPr>
      </w:pPr>
    </w:p>
    <w:p w:rsidRDefault="00E96B34" w:rsidP="00E96B34" w:rsidR="00E96B34">
      <w:pPr>
        <w:spacing w:after="0"/>
        <w:rPr>
          <w:b/>
        </w:rPr>
      </w:pPr>
    </w:p>
    <w:p w:rsidRDefault="00E96B34" w:rsidP="00E96B34" w:rsidR="00E96B34">
      <w:pPr>
        <w:spacing w:after="0"/>
        <w:jc w:val="center"/>
      </w:pPr>
      <w:r>
        <w:t xml:space="preserve">Z A K L J U Č A K </w:t>
      </w:r>
    </w:p>
    <w:p w:rsidRDefault="00E96B34" w:rsidP="00E96B34" w:rsidR="00E96B34">
      <w:pPr>
        <w:spacing w:after="0"/>
        <w:jc w:val="center"/>
        <w:rPr>
          <w:b/>
        </w:rPr>
      </w:pPr>
    </w:p>
    <w:p w:rsidRDefault="00E96B34" w:rsidP="00E96B34" w:rsidR="00E96B34">
      <w:pPr>
        <w:spacing w:after="0"/>
        <w:jc w:val="center"/>
        <w:rPr>
          <w:b/>
        </w:rPr>
      </w:pPr>
    </w:p>
    <w:p w:rsidRDefault="00E96B34" w:rsidP="00E96B34" w:rsidR="00E96B34">
      <w:pPr>
        <w:spacing w:after="0"/>
        <w:ind w:firstLine="708"/>
        <w:jc w:val="both"/>
        <w:rPr>
          <w:rFonts w:eastAsia="Calibri"/>
        </w:rPr>
      </w:pPr>
      <w:r>
        <w:rPr>
          <w:rFonts w:eastAsia="Calibri"/>
        </w:rPr>
        <w:t>Trgovački sud u Varaždinu, po sucu toga suda Mariji Levanić-Škerbić, kao stečajnom sucu, u stečajnom predmetu nad stečajnim dužnikom</w:t>
      </w:r>
      <w:r>
        <w:rPr>
          <w:rFonts w:eastAsia="Calibri" w:hAnsi="Calibri" w:ascii="Calibri"/>
          <w:sz w:val="22"/>
          <w:szCs w:val="22"/>
        </w:rPr>
        <w:t xml:space="preserve"> </w:t>
      </w:r>
      <w:r>
        <w:rPr>
          <w:rFonts w:eastAsia="Calibri"/>
        </w:rPr>
        <w:t xml:space="preserve">TOMA INSTALACIJE d.o.o. </w:t>
      </w:r>
      <w:proofErr w:type="spellStart"/>
      <w:r>
        <w:rPr>
          <w:rFonts w:eastAsia="Calibri"/>
        </w:rPr>
        <w:t>Vučetinec</w:t>
      </w:r>
      <w:proofErr w:type="spellEnd"/>
      <w:r>
        <w:rPr>
          <w:rFonts w:eastAsia="Calibri"/>
        </w:rPr>
        <w:t xml:space="preserve"> 154/G, </w:t>
      </w:r>
      <w:proofErr w:type="spellStart"/>
      <w:r>
        <w:rPr>
          <w:rFonts w:eastAsia="Calibri"/>
        </w:rPr>
        <w:t>Vučetinec</w:t>
      </w:r>
      <w:proofErr w:type="spellEnd"/>
      <w:r>
        <w:rPr>
          <w:rFonts w:eastAsia="Calibri"/>
        </w:rPr>
        <w:t xml:space="preserve">, MBS: 070075899, OIB: 96321688341, 20. listopada 2015.g.,  </w:t>
      </w:r>
    </w:p>
    <w:p w:rsidRDefault="00E96B34" w:rsidP="00E96B34" w:rsidR="00E96B34">
      <w:pPr>
        <w:spacing w:after="0"/>
        <w:jc w:val="both"/>
        <w:rPr>
          <w:rFonts w:eastAsia="Times New Roman"/>
          <w:lang w:eastAsia="hr-HR"/>
        </w:rPr>
      </w:pPr>
    </w:p>
    <w:p w:rsidRDefault="00E96B34" w:rsidP="00E96B34" w:rsidR="00E96B34">
      <w:pPr>
        <w:spacing w:after="0"/>
        <w:ind w:firstLine="708"/>
      </w:pPr>
      <w:r>
        <w:t xml:space="preserve">                                                z a k l j u č i o      j e </w:t>
      </w:r>
    </w:p>
    <w:p w:rsidRDefault="00E96B34" w:rsidP="00E96B34" w:rsidR="00E96B34">
      <w:pPr>
        <w:spacing w:after="0"/>
        <w:ind w:firstLine="708"/>
      </w:pPr>
    </w:p>
    <w:p w:rsidRDefault="00E96B34" w:rsidP="00E96B34" w:rsidR="00E96B34">
      <w:pPr>
        <w:spacing w:after="0"/>
        <w:ind w:hanging="705" w:left="705"/>
        <w:jc w:val="both"/>
        <w:rPr>
          <w:rFonts w:eastAsia="Calibri"/>
          <w:b/>
        </w:rPr>
      </w:pPr>
      <w:r>
        <w:t>I</w:t>
      </w:r>
      <w:r>
        <w:tab/>
        <w:t xml:space="preserve">Prebacuje se termin završnog ročišta (koji je određen rješenjem ovoga suda poslovni broj 7 St-402/13-52 od 13. listopada 2015.g.) </w:t>
      </w:r>
      <w:r>
        <w:rPr>
          <w:b/>
        </w:rPr>
        <w:t>sa 17. studenoga 2015., na</w:t>
      </w:r>
    </w:p>
    <w:p w:rsidRDefault="00E96B34" w:rsidP="00E96B34" w:rsidR="00E96B34">
      <w:pPr>
        <w:spacing w:lineRule="auto" w:line="276" w:after="0"/>
        <w:ind w:left="780"/>
        <w:contextualSpacing/>
        <w:jc w:val="both"/>
        <w:rPr>
          <w:rFonts w:eastAsia="Calibri"/>
          <w:b/>
        </w:rPr>
      </w:pPr>
    </w:p>
    <w:p w:rsidRDefault="00E96B34" w:rsidP="00E96B34" w:rsidR="00E96B34">
      <w:pPr>
        <w:spacing w:lineRule="auto" w:line="276" w:after="0"/>
        <w:ind w:left="780"/>
        <w:contextualSpacing/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25. studenoga 2015. godine u  10,00 sati</w:t>
      </w:r>
    </w:p>
    <w:p w:rsidRDefault="00E96B34" w:rsidP="00E96B34" w:rsidR="00E96B34">
      <w:pPr>
        <w:spacing w:lineRule="auto" w:line="276" w:after="0"/>
        <w:ind w:left="780"/>
        <w:contextualSpacing/>
        <w:jc w:val="center"/>
        <w:rPr>
          <w:rFonts w:eastAsia="Calibri"/>
          <w:u w:val="single"/>
        </w:rPr>
      </w:pPr>
    </w:p>
    <w:p w:rsidRDefault="00E96B34" w:rsidP="00E96B34" w:rsidR="00E96B34">
      <w:pPr>
        <w:spacing w:lineRule="auto" w:line="276" w:after="0"/>
        <w:ind w:firstLine="708"/>
        <w:jc w:val="both"/>
        <w:rPr>
          <w:rFonts w:eastAsia="Calibri"/>
        </w:rPr>
      </w:pPr>
      <w:r>
        <w:rPr>
          <w:rFonts w:eastAsia="Calibri"/>
        </w:rPr>
        <w:t xml:space="preserve">sa sljedećim </w:t>
      </w:r>
    </w:p>
    <w:p w:rsidRDefault="00E96B34" w:rsidP="00E96B34" w:rsidR="00E96B34">
      <w:pPr>
        <w:spacing w:lineRule="auto" w:line="276" w:after="0"/>
        <w:ind w:firstLine="708"/>
        <w:jc w:val="both"/>
        <w:rPr>
          <w:rFonts w:eastAsia="Calibri"/>
        </w:rPr>
      </w:pPr>
    </w:p>
    <w:p w:rsidRDefault="00E96B34" w:rsidP="00E96B34" w:rsidR="00E96B34">
      <w:pPr>
        <w:spacing w:lineRule="auto" w:line="276" w:after="0"/>
        <w:ind w:left="780"/>
        <w:contextualSpacing/>
        <w:jc w:val="center"/>
        <w:rPr>
          <w:rFonts w:eastAsia="Calibri"/>
        </w:rPr>
      </w:pPr>
      <w:r>
        <w:rPr>
          <w:rFonts w:eastAsia="Calibri"/>
        </w:rPr>
        <w:t>d n e v n i m    r e d o m:</w:t>
      </w:r>
    </w:p>
    <w:p w:rsidRDefault="00E96B34" w:rsidP="00E96B34" w:rsidR="00E96B34">
      <w:pPr>
        <w:spacing w:lineRule="auto" w:line="276" w:after="0"/>
        <w:ind w:left="780"/>
        <w:contextualSpacing/>
        <w:jc w:val="center"/>
        <w:rPr>
          <w:rFonts w:eastAsia="Calibri"/>
        </w:rPr>
      </w:pPr>
    </w:p>
    <w:p w:rsidRDefault="00E96B34" w:rsidP="00E96B34" w:rsidR="00E96B34">
      <w:pPr>
        <w:spacing w:lineRule="auto" w:line="276" w:after="0"/>
        <w:ind w:left="780"/>
        <w:contextualSpacing/>
        <w:jc w:val="both"/>
        <w:rPr>
          <w:rFonts w:eastAsia="Calibri"/>
        </w:rPr>
      </w:pPr>
    </w:p>
    <w:p w:rsidRDefault="00E96B34" w:rsidP="00E96B34" w:rsidR="00E96B34">
      <w:pPr>
        <w:numPr>
          <w:ilvl w:val="0"/>
          <w:numId w:val="47"/>
        </w:numPr>
        <w:spacing w:lineRule="auto" w:line="276" w:after="0"/>
        <w:contextualSpacing/>
        <w:jc w:val="both"/>
        <w:rPr>
          <w:rFonts w:eastAsia="Calibri"/>
        </w:rPr>
      </w:pPr>
      <w:r>
        <w:rPr>
          <w:rFonts w:eastAsia="Calibri"/>
        </w:rPr>
        <w:t>Rasprava o završnom računu stečajnog upravitelja,</w:t>
      </w:r>
    </w:p>
    <w:p w:rsidRDefault="00E96B34" w:rsidP="00E96B34" w:rsidR="00E96B34">
      <w:pPr>
        <w:numPr>
          <w:ilvl w:val="0"/>
          <w:numId w:val="47"/>
        </w:numPr>
        <w:spacing w:lineRule="auto" w:line="276" w:after="0"/>
        <w:contextualSpacing/>
        <w:jc w:val="both"/>
        <w:rPr>
          <w:rFonts w:eastAsia="Calibri"/>
        </w:rPr>
      </w:pPr>
      <w:r>
        <w:rPr>
          <w:rFonts w:eastAsia="Calibri"/>
        </w:rPr>
        <w:t>Prigovori na završni popis.</w:t>
      </w:r>
    </w:p>
    <w:p w:rsidRDefault="00E96B34" w:rsidP="00E96B34" w:rsidR="00E96B34">
      <w:pPr>
        <w:spacing w:lineRule="auto" w:line="276" w:after="0"/>
        <w:ind w:left="1140"/>
        <w:contextualSpacing/>
        <w:jc w:val="both"/>
        <w:rPr>
          <w:rFonts w:eastAsia="Calibri"/>
        </w:rPr>
      </w:pPr>
    </w:p>
    <w:p w:rsidRDefault="00E96B34" w:rsidP="00E96B34" w:rsidR="00E96B34">
      <w:pPr>
        <w:spacing w:lineRule="auto" w:line="276" w:after="0"/>
        <w:ind w:hanging="705" w:left="705"/>
        <w:contextualSpacing/>
        <w:jc w:val="both"/>
        <w:rPr>
          <w:rFonts w:eastAsia="Calibri"/>
        </w:rPr>
      </w:pPr>
      <w:r>
        <w:rPr>
          <w:rFonts w:eastAsia="Calibri"/>
        </w:rPr>
        <w:t>II</w:t>
      </w:r>
      <w:r>
        <w:rPr>
          <w:rFonts w:eastAsia="Calibri"/>
        </w:rPr>
        <w:tab/>
        <w:t>Pravo sudjelovanja imaju svi vjerovnici s pravom odvojenog namirenja, svi stečajni vjerovnici i stečajni upravitelj.</w:t>
      </w:r>
    </w:p>
    <w:p w:rsidRDefault="00E96B34" w:rsidP="00E96B34" w:rsidR="00E96B34">
      <w:pPr>
        <w:spacing w:lineRule="auto" w:line="276" w:after="0"/>
        <w:ind w:left="780"/>
        <w:contextualSpacing/>
        <w:jc w:val="both"/>
        <w:rPr>
          <w:rFonts w:eastAsia="Calibri"/>
        </w:rPr>
      </w:pPr>
    </w:p>
    <w:p w:rsidRDefault="00E96B34" w:rsidP="00E96B34" w:rsidR="00E96B34">
      <w:pPr>
        <w:spacing w:lineRule="auto" w:line="276" w:after="0"/>
        <w:ind w:hanging="705" w:left="705"/>
        <w:contextualSpacing/>
        <w:jc w:val="both"/>
        <w:rPr>
          <w:rFonts w:eastAsia="Calibri"/>
        </w:rPr>
      </w:pPr>
      <w:r>
        <w:rPr>
          <w:rFonts w:eastAsia="Calibri"/>
        </w:rPr>
        <w:t>III</w:t>
      </w:r>
      <w:r>
        <w:rPr>
          <w:rFonts w:eastAsia="Calibri"/>
        </w:rPr>
        <w:tab/>
        <w:t>Na završno ročište se ovim zaključkom pozivaju svi stečajni vjerovnici, kao i stečajni upravitelj, te se poziv za ročište objavljuje na mrežnoj stranici e- Oglasnoj ploči ovoga suda s danom donošenja ovog zaključka.</w:t>
      </w:r>
    </w:p>
    <w:p w:rsidRDefault="00E96B34" w:rsidP="00E96B34" w:rsidR="00E96B34">
      <w:pPr>
        <w:spacing w:after="0"/>
        <w:ind w:left="705"/>
        <w:jc w:val="both"/>
        <w:rPr>
          <w:rFonts w:eastAsia="Times New Roman"/>
          <w:lang w:eastAsia="hr-HR"/>
        </w:rPr>
      </w:pPr>
    </w:p>
    <w:p w:rsidRDefault="00E96B34" w:rsidP="00E96B34" w:rsidR="00E96B34">
      <w:pPr>
        <w:spacing w:after="0"/>
        <w:ind w:firstLine="708"/>
      </w:pPr>
      <w:r>
        <w:t xml:space="preserve">                                  U Varaždinu, 20. listopada 2015. g.</w:t>
      </w:r>
    </w:p>
    <w:p w:rsidRDefault="00E96B34" w:rsidP="00E96B34" w:rsidR="00E96B34">
      <w:pPr>
        <w:spacing w:after="0"/>
        <w:ind w:firstLine="708"/>
        <w:jc w:val="center"/>
      </w:pPr>
    </w:p>
    <w:p w:rsidRDefault="00E96B34" w:rsidP="00E96B34" w:rsidR="00E96B34">
      <w:pPr>
        <w:spacing w:after="0"/>
        <w:ind w:firstLine="708"/>
        <w:jc w:val="center"/>
      </w:pPr>
    </w:p>
    <w:p w:rsidRDefault="00E96B34" w:rsidP="00E96B34" w:rsidR="00E96B34">
      <w:pPr>
        <w:spacing w:after="0"/>
        <w:ind w:firstLine="708"/>
        <w:jc w:val="both"/>
      </w:pPr>
      <w:r>
        <w:t xml:space="preserve">                                                                                      STEČAJNI SUDAC:</w:t>
      </w:r>
    </w:p>
    <w:p w:rsidRDefault="00E96B34" w:rsidP="00E96B34" w:rsidR="00E96B34">
      <w:pPr>
        <w:spacing w:after="0"/>
        <w:ind w:firstLine="708"/>
        <w:jc w:val="both"/>
      </w:pPr>
    </w:p>
    <w:p w:rsidRDefault="00E96B34" w:rsidP="00E96B34" w:rsidR="00E96B34">
      <w:pPr>
        <w:spacing w:after="0"/>
        <w:ind w:firstLine="708"/>
        <w:jc w:val="both"/>
      </w:pPr>
      <w:r>
        <w:t xml:space="preserve">                                                                                    Marija Levanić-Škerbić</w:t>
      </w:r>
    </w:p>
    <w:p w:rsidRDefault="00E96B34" w:rsidP="00E96B34" w:rsidR="00E96B34">
      <w:pPr>
        <w:spacing w:after="0"/>
        <w:ind w:firstLine="708"/>
        <w:jc w:val="both"/>
      </w:pPr>
    </w:p>
    <w:p w:rsidRDefault="00E96B34" w:rsidP="00E96B34" w:rsidR="00E96B34">
      <w:pPr>
        <w:spacing w:after="0"/>
        <w:ind w:firstLine="708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          </w:t>
      </w:r>
    </w:p>
    <w:p w:rsidRDefault="00E96B34" w:rsidP="00E96B34" w:rsidR="00E96B34">
      <w:pPr>
        <w:spacing w:after="0"/>
        <w:ind w:firstLine="708"/>
        <w:jc w:val="both"/>
      </w:pPr>
    </w:p>
    <w:p w:rsidRDefault="00E96B34" w:rsidP="00E96B34" w:rsidR="00E96B34">
      <w:pPr>
        <w:spacing w:after="0"/>
        <w:ind w:firstLine="708"/>
        <w:jc w:val="both"/>
      </w:pPr>
    </w:p>
    <w:p w:rsidRDefault="00E96B34" w:rsidP="00E96B34" w:rsidR="00E96B34">
      <w:pPr>
        <w:spacing w:after="0"/>
        <w:ind w:firstLine="708"/>
        <w:jc w:val="both"/>
      </w:pPr>
    </w:p>
    <w:p w:rsidRDefault="00E96B34" w:rsidP="00E96B34" w:rsidR="00E96B34">
      <w:pPr>
        <w:spacing w:after="0"/>
        <w:ind w:firstLine="708"/>
        <w:jc w:val="both"/>
      </w:pPr>
    </w:p>
    <w:p w:rsidRDefault="00E96B34" w:rsidP="00E96B34" w:rsidR="00E96B34">
      <w:pPr>
        <w:spacing w:after="0"/>
        <w:ind w:firstLine="708"/>
        <w:jc w:val="both"/>
      </w:pPr>
    </w:p>
    <w:p w:rsidRDefault="00E96B34" w:rsidP="00E96B34" w:rsidR="00E96B34">
      <w:pPr>
        <w:spacing w:after="0"/>
        <w:ind w:firstLine="708"/>
        <w:jc w:val="both"/>
      </w:pPr>
    </w:p>
    <w:p w:rsidRDefault="00E96B34" w:rsidP="00E96B34" w:rsidR="00E96B34">
      <w:pPr>
        <w:spacing w:after="0"/>
        <w:jc w:val="both"/>
      </w:pPr>
      <w:r>
        <w:t>Pouka o pravnom lijeku:</w:t>
      </w:r>
    </w:p>
    <w:p w:rsidRDefault="00E96B34" w:rsidP="00E96B34" w:rsidR="00E96B34">
      <w:pPr>
        <w:spacing w:after="0"/>
        <w:ind w:firstLine="708"/>
        <w:jc w:val="both"/>
      </w:pPr>
      <w:r>
        <w:t xml:space="preserve">Protiv ovog zaključka žalba nije dopuštena (članak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SZ-a).</w:t>
      </w:r>
    </w:p>
    <w:p w:rsidRDefault="00E96B34" w:rsidP="00E96B34" w:rsidR="00E96B34">
      <w:pPr>
        <w:spacing w:after="0"/>
        <w:ind w:firstLine="708"/>
        <w:jc w:val="both"/>
      </w:pPr>
    </w:p>
    <w:p w:rsidRDefault="00E96B34" w:rsidP="00E96B34" w:rsidR="00E96B34">
      <w:pPr>
        <w:spacing w:after="0"/>
        <w:ind w:firstLine="708"/>
        <w:jc w:val="both"/>
      </w:pPr>
    </w:p>
    <w:p w:rsidRDefault="00E96B34" w:rsidP="00E96B34" w:rsidR="00E96B34">
      <w:pPr>
        <w:spacing w:after="0"/>
        <w:jc w:val="both"/>
      </w:pPr>
      <w:r>
        <w:t xml:space="preserve">DNA:  1. Stečajni upravitelj Jelena </w:t>
      </w:r>
      <w:proofErr w:type="spellStart"/>
      <w:r>
        <w:t>Stankus</w:t>
      </w:r>
      <w:proofErr w:type="spellEnd"/>
      <w:r>
        <w:t xml:space="preserve"> </w:t>
      </w:r>
      <w:proofErr w:type="spellStart"/>
      <w:r>
        <w:t>Tkalec</w:t>
      </w:r>
      <w:proofErr w:type="spellEnd"/>
      <w:r>
        <w:t>, putem e-mail-a.</w:t>
      </w:r>
    </w:p>
    <w:p w:rsidRDefault="00E96B34" w:rsidP="00E96B34" w:rsidR="00E96B34">
      <w:pPr>
        <w:spacing w:after="0"/>
        <w:jc w:val="both"/>
      </w:pPr>
      <w:r>
        <w:tab/>
        <w:t>2. ŽDO Varaždin, Građansko-upravni odjel, putem e-mail-a.</w:t>
      </w:r>
    </w:p>
    <w:p w:rsidRDefault="00E96B34" w:rsidP="00E96B34" w:rsidR="00E96B34">
      <w:pPr>
        <w:spacing w:after="0"/>
        <w:jc w:val="both"/>
      </w:pPr>
      <w:r>
        <w:tab/>
        <w:t>3. e-oglasna ploča suda.</w:t>
      </w:r>
    </w:p>
    <w:p w:rsidRDefault="00E96B34" w:rsidP="00E96B34" w:rsidR="00E96B34">
      <w:pPr>
        <w:spacing w:after="0"/>
        <w:ind w:firstLine="708"/>
        <w:jc w:val="both"/>
      </w:pPr>
    </w:p>
    <w:p w:rsidRDefault="00EA1C6D" w:rsidP="00E96B34" w:rsidR="00AE649C" w:rsidRPr="00B76F3C">
      <w:pPr>
        <w:pStyle w:val="SudSjedite"/>
      </w:pPr>
      <w:r>
        <w:tab/>
      </w:r>
    </w:p>
    <w:p w:rsidRDefault="00CB0EA4" w:rsidP="00E96B34" w:rsidR="00CB0EA4">
      <w:pPr>
        <w:pStyle w:val="Naslovdokumenta"/>
        <w:spacing w:after="0"/>
      </w:pPr>
    </w:p>
    <w:p w:rsidRDefault="0071688E" w:rsidP="00E96B34" w:rsidR="0071688E">
      <w:pPr>
        <w:pStyle w:val="Poetniodjeljak"/>
        <w:spacing w:after="0"/>
      </w:pPr>
    </w:p>
    <w:p w:rsidRDefault="00A21F0D" w:rsidP="00E96B34" w:rsidR="00A21F0D">
      <w:pPr>
        <w:pStyle w:val="NormaleSPIS"/>
        <w:spacing w:after="0"/>
        <w:rPr>
          <w:noProof/>
        </w:rPr>
      </w:pPr>
    </w:p>
    <w:p w:rsidRDefault="00DA0242" w:rsidP="00E96B34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6B34" w:rsidR="008333A9">
    <w:pPr>
      <w:pStyle w:val="Zaglavlje"/>
    </w:pPr>
    <w:r>
      <w:rPr>
        <w:rStyle w:val="PozadinaSvijetloCrvena"/>
        <w:shd w:fill="auto" w:color="auto" w:val="clear"/>
      </w:rPr>
      <w:t>Poslovni broj. 7 St-402/13-53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360D6B"/>
    <w:multiLevelType w:val="hybridMultilevel"/>
    <w:tmpl w:val="AC9676C6"/>
    <w:lvl w:tplc="0BA65F84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6B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5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St-402/2013-53</izvorni_sadrzaj>
    <derivirana_varijabla naziv="DomainObject.Oznaka_1">St-402/2013-53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St-402/2013</izvorni_sadrzaj>
    <derivirana_varijabla naziv="DomainObject.Predmet.OznakaBroj_1">St-402/2013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TOMA INSTALACIJE društvo s ograničenom odgovornošću za instalacije</izvorni_sadrzaj>
    <derivirana_varijabla naziv="DomainObject.Predmet.ProtustrankaFormated_1">  TOMA INSTALACIJE društvo s ograničenom odgovornošću za instalacije</derivirana_varijabla>
  </DomainObject.Predmet.ProtustrankaFormated>
  <DomainObject.Predmet.ProtustrankaFormatedOIB>
    <izvorni_sadrzaj>  TOMA INSTALACIJE društvo s ograničenom odgovornošću za instalacije, OIB 96321688341</izvorni_sadrzaj>
    <derivirana_varijabla naziv="DomainObject.Predmet.ProtustrankaFormatedOIB_1">  TOMA INSTALACIJE društvo s ograničenom odgovornošću za instalacije, OIB 96321688341</derivirana_varijabla>
  </DomainObject.Predmet.ProtustrankaFormatedOIB>
  <DomainObject.Predmet.ProtustrankaFormatedWithAdress>
    <izvorni_sadrzaj> TOMA INSTALACIJE društvo s ograničenom odgovornošću za instalacije,  154/G, Vučetinec</izvorni_sadrzaj>
    <derivirana_varijabla naziv="DomainObject.Predmet.ProtustrankaFormatedWithAdress_1"> TOMA INSTALACIJE društvo s ograničenom odgovornošću za instalacije,  154/G, Vučetinec</derivirana_varijabla>
  </DomainObject.Predmet.ProtustrankaFormatedWithAdress>
  <DomainObject.Predmet.ProtustrankaFormatedWithAdressOIB>
    <izvorni_sadrzaj> TOMA INSTALACIJE društvo s ograničenom odgovornošću za instalacije, OIB 96321688341,  154/G, Vučetinec</izvorni_sadrzaj>
    <derivirana_varijabla naziv="DomainObject.Predmet.ProtustrankaFormatedWithAdressOIB_1"> TOMA INSTALACIJE društvo s ograničenom odgovornošću za instalacije, OIB 96321688341,  154/G, Vučetinec</derivirana_varijabla>
  </DomainObject.Predmet.ProtustrankaFormatedWithAdressOIB>
  <DomainObject.Predmet.ProtustrankaWithAdress>
    <izvorni_sadrzaj>TOMA INSTALACIJE društvo s ograničenom odgovornošću za instalacije  154/G, Vučetinec</izvorni_sadrzaj>
    <derivirana_varijabla naziv="DomainObject.Predmet.ProtustrankaWithAdress_1">TOMA INSTALACIJE društvo s ograničenom odgovornošću za instalacije  154/G, Vučetinec</derivirana_varijabla>
  </DomainObject.Predmet.ProtustrankaWithAdress>
  <DomainObject.Predmet.ProtustrankaWithAdressOIB>
    <izvorni_sadrzaj>TOMA INSTALACIJE društvo s ograničenom odgovornošću za instalacije, OIB 96321688341,  154/G, Vučetinec</izvorni_sadrzaj>
    <derivirana_varijabla naziv="DomainObject.Predmet.ProtustrankaWithAdressOIB_1">TOMA INSTALACIJE društvo s ograničenom odgovornošću za instalacije, OIB 96321688341,  154/G, Vučetinec</derivirana_varijabla>
  </DomainObject.Predmet.ProtustrankaWithAdressOIB>
  <DomainObject.Predmet.ProtustrankaNazivFormated>
    <izvorni_sadrzaj>TOMA INSTALACIJE društvo s ograničenom odgovornošću za instalacije</izvorni_sadrzaj>
    <derivirana_varijabla naziv="DomainObject.Predmet.ProtustrankaNazivFormated_1">TOMA INSTALACIJE društvo s ograničenom odgovornošću za instalacije</derivirana_varijabla>
  </DomainObject.Predmet.ProtustrankaNazivFormated>
  <DomainObject.Predmet.ProtustrankaNazivFormatedOIB>
    <izvorni_sadrzaj>TOMA INSTALACIJE društvo s ograničenom odgovornošću za instalacije, OIB 96321688341</izvorni_sadrzaj>
    <derivirana_varijabla naziv="DomainObject.Predmet.ProtustrankaNazivFormatedOIB_1">TOMA INSTALACIJE društvo s ograničenom odgovornošću za instalacije, OIB 96321688341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Ilica 307, 10000 Zagreb</izvorni_sadrzaj>
    <derivirana_varijabla naziv="DomainObject.Predmet.StrankaFormatedWithAdress_1"> FINANCIJSKA AGENCIJA / REGIONALNI CENTAR ZAGREB Nagodbeno vijeće, Ilica 307, 10000 Zagreb</derivirana_varijabla>
  </DomainObject.Predmet.StrankaFormatedWithAdress>
  <DomainObject.Predmet.StrankaFormatedWithAdressOIB>
    <izvorni_sadrzaj> FINANCIJSKA AGENCIJA / REGIONALNI CENTAR ZAGREB Nagodbeno vijeće, Ilica 307, 10000 Zagreb</izvorni_sadrzaj>
    <derivirana_varijabla naziv="DomainObject.Predmet.StrankaFormatedWithAdressOIB_1"> FINANCIJSKA AGENCIJA / REGIONALNI CENTAR ZAGREB Nagodbeno vijeće, Ilica 307, 10000 Zagreb</derivirana_varijabla>
  </DomainObject.Predmet.StrankaFormatedWithAdressOIB>
  <DomainObject.Predmet.StrankaWithAdress>
    <izvorni_sadrzaj>FINANCIJSKA AGENCIJA / REGIONALNI CENTAR ZAGREB Nagodbeno vijeće Ilica 307,10000 Zagreb</izvorni_sadrzaj>
    <derivirana_varijabla naziv="DomainObject.Predmet.StrankaWithAdress_1">FINANCIJSKA AGENCIJA / REGIONALNI CENTAR ZAGREB Nagodbeno vijeće Ilica 307,10000 Zagreb</derivirana_varijabla>
  </DomainObject.Predmet.StrankaWithAdress>
  <DomainObject.Predmet.StrankaWithAdressOIB>
    <izvorni_sadrzaj>FINANCIJSKA AGENCIJA / REGIONALNI CENTAR ZAGREB Nagodbeno vijeće, Ilica 307,10000 Zagreb</izvorni_sadrzaj>
    <derivirana_varijabla naziv="DomainObject.Predmet.StrankaWithAdressOIB_1">FINANCIJSKA AGENCIJA / REGIONALNI CENTAR ZAGREB Nagodbeno vijeće, Ilica 307,10000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Ilica 307, 10000 Zagreb</item>
    </izvorni_sadrzaj>
    <derivirana_varijabla naziv="DomainObject.Predmet.StrankaListFormatedWithAdress_1">
      <item>FINANCIJSKA AGENCIJA / REGIONALNI CENTAR ZAGREB Nagodbeno vijeće, Ilica 307, 10000 Zagreb</item>
    </derivirana_varijabla>
  </DomainObject.Predmet.StrankaListFormatedWithAdress>
  <DomainObject.Predmet.StrankaListFormatedWithAdressOIB>
    <izvorni_sadrzaj>
      <item>FINANCIJSKA AGENCIJA / REGIONALNI CENTAR ZAGREB Nagodbeno vijeće, Ilica 307, 10000 Zagreb</item>
    </izvorni_sadrzaj>
    <derivirana_varijabla naziv="DomainObject.Predmet.StrankaListFormatedWithAdressOIB_1">
      <item>FINANCIJSKA AGENCIJA / REGIONALNI CENTAR ZAGREB Nagodbeno vijeće, Ilica 307,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TOMA INSTALACIJE društvo s ograničenom odgovornošću za instalacije</item>
    </izvorni_sadrzaj>
    <derivirana_varijabla naziv="DomainObject.Predmet.ProtuStrankaListFormated_1">
      <item>TOMA INSTALACIJE društvo s ograničenom odgovornošću za instalacije</item>
    </derivirana_varijabla>
  </DomainObject.Predmet.ProtuStrankaListFormated>
  <DomainObject.Predmet.ProtuStrankaListFormatedOIB>
    <izvorni_sadrzaj>
      <item>TOMA INSTALACIJE društvo s ograničenom odgovornošću za instalacije, OIB 96321688341</item>
    </izvorni_sadrzaj>
    <derivirana_varijabla naziv="DomainObject.Predmet.ProtuStrankaListFormatedOIB_1">
      <item>TOMA INSTALACIJE društvo s ograničenom odgovornošću za instalacije, OIB 96321688341</item>
    </derivirana_varijabla>
  </DomainObject.Predmet.ProtuStrankaListFormatedOIB>
  <DomainObject.Predmet.ProtuStrankaListFormatedWithAdress>
    <izvorni_sadrzaj>
      <item>TOMA INSTALACIJE društvo s ograničenom odgovornošću za instalacije,  154/G, Vučetinec</item>
    </izvorni_sadrzaj>
    <derivirana_varijabla naziv="DomainObject.Predmet.ProtuStrankaListFormatedWithAdress_1">
      <item>TOMA INSTALACIJE društvo s ograničenom odgovornošću za instalacije,  154/G, Vučetinec</item>
    </derivirana_varijabla>
  </DomainObject.Predmet.ProtuStrankaListFormatedWithAdress>
  <DomainObject.Predmet.ProtuStrankaListFormatedWithAdressOIB>
    <izvorni_sadrzaj>
      <item>TOMA INSTALACIJE društvo s ograničenom odgovornošću za instalacije, OIB 96321688341,  154/G, Vučetinec</item>
    </izvorni_sadrzaj>
    <derivirana_varijabla naziv="DomainObject.Predmet.ProtuStrankaListFormatedWithAdressOIB_1">
      <item>TOMA INSTALACIJE društvo s ograničenom odgovornošću za instalacije, OIB 96321688341,  154/G, Vučetinec</item>
    </derivirana_varijabla>
  </DomainObject.Predmet.ProtuStrankaListFormatedWithAdressOIB>
  <DomainObject.Predmet.ProtuStrankaListNazivFormated>
    <izvorni_sadrzaj>
      <item>TOMA INSTALACIJE društvo s ograničenom odgovornošću za instalacije</item>
    </izvorni_sadrzaj>
    <derivirana_varijabla naziv="DomainObject.Predmet.ProtuStrankaListNazivFormated_1">
      <item>TOMA INSTALACIJE društvo s ograničenom odgovornošću za instalacije</item>
    </derivirana_varijabla>
  </DomainObject.Predmet.ProtuStrankaListNazivFormated>
  <DomainObject.Predmet.ProtuStrankaListNazivFormatedOIB>
    <izvorni_sadrzaj>
      <item>TOMA INSTALACIJE društvo s ograničenom odgovornošću za instalacije, OIB 96321688341</item>
    </izvorni_sadrzaj>
    <derivirana_varijabla naziv="DomainObject.Predmet.ProtuStrankaListNazivFormatedOIB_1">
      <item>TOMA INSTALACIJE društvo s ograničenom odgovornošću za instalacije, OIB 96321688341</item>
    </derivirana_varijabla>
  </DomainObject.Predmet.ProtuStrankaListNazivFormatedOIB>
  <DomainObject.Predmet.OstaliListFormated>
    <izvorni_sadrzaj>
      <item>ŽDO VARAŽDIN, Građansko-upravni odjel</item>
      <item>Krešimir Toma</item>
      <item>JELENA STANKUS-TKALEC</item>
      <item>Zoran Brica, odvjetnik iz Čakova</item>
      <item>KVANTUM d.o.o. Prelog</item>
    </izvorni_sadrzaj>
    <derivirana_varijabla naziv="DomainObject.Predmet.OstaliListFormated_1">
      <item>ŽDO VARAŽDIN, Građansko-upravni odjel</item>
      <item>Krešimir Toma</item>
      <item>JELENA STANKUS-TKALEC</item>
      <item>Zoran Brica, odvjetnik iz Čakova</item>
      <item>KVANTUM d.o.o. Prelog</item>
    </derivirana_varijabla>
  </DomainObject.Predmet.OstaliListFormated>
  <DomainObject.Predmet.OstaliListFormatedOIB>
    <izvorni_sadrzaj>
      <item>ŽDO VARAŽDIN, Građansko-upravni odjel</item>
      <item>Krešimir Toma, OIB 13311961328</item>
      <item>JELENA STANKUS-TKALEC, OIB 91858660271</item>
      <item>Zoran Brica, odvjetnik iz Čakova</item>
      <item>KVANTUM d.o.o. Prelog</item>
    </izvorni_sadrzaj>
    <derivirana_varijabla naziv="DomainObject.Predmet.OstaliListFormatedOIB_1">
      <item>ŽDO VARAŽDIN, Građansko-upravni odjel</item>
      <item>Krešimir Toma, OIB 13311961328</item>
      <item>JELENA STANKUS-TKALEC, OIB 91858660271</item>
      <item>Zoran Brica, odvjetnik iz Čakova</item>
      <item>KVANTUM d.o.o. Prelog</item>
    </derivirana_varijabla>
  </DomainObject.Predmet.OstaliListFormatedOIB>
  <DomainObject.Predmet.OstaliListFormatedWithAdress>
    <izvorni_sadrzaj>
      <item>ŽDO VARAŽDIN, Građansko-upravni odjel</item>
      <item>Krešimir Toma, Vučetinec 154 G, 40000 Vučetinec</item>
      <item>JELENA STANKUS-TKALEC</item>
      <item>Zoran Brica, odvjetnik iz Čakova</item>
      <item>KVANTUM d.o.o. Prelog</item>
    </izvorni_sadrzaj>
    <derivirana_varijabla naziv="DomainObject.Predmet.OstaliListFormatedWithAdress_1">
      <item>ŽDO VARAŽDIN, Građansko-upravni odjel</item>
      <item>Krešimir Toma, Vučetinec 154 G, 40000 Vučetinec</item>
      <item>JELENA STANKUS-TKALEC</item>
      <item>Zoran Brica, odvjetnik iz Čakova</item>
      <item>KVANTUM d.o.o. Prelog</item>
    </derivirana_varijabla>
  </DomainObject.Predmet.OstaliListFormatedWithAdress>
  <DomainObject.Predmet.OstaliListFormatedWithAdressOIB>
    <izvorni_sadrzaj>
      <item>ŽDO VARAŽDIN, Građansko-upravni odjel</item>
      <item>Krešimir Toma, OIB 13311961328, Vučetinec 154 G, 40000 Vučetinec</item>
      <item>JELENA STANKUS-TKALEC, OIB 91858660271</item>
      <item>Zoran Brica, odvjetnik iz Čakova</item>
      <item>KVANTUM d.o.o. Prelog</item>
    </izvorni_sadrzaj>
    <derivirana_varijabla naziv="DomainObject.Predmet.OstaliListFormatedWithAdressOIB_1">
      <item>ŽDO VARAŽDIN, Građansko-upravni odjel</item>
      <item>Krešimir Toma, OIB 13311961328, Vučetinec 154 G, 40000 Vučetinec</item>
      <item>JELENA STANKUS-TKALEC, OIB 91858660271</item>
      <item>Zoran Brica, odvjetnik iz Čakova</item>
      <item>KVANTUM d.o.o. Prelog</item>
    </derivirana_varijabla>
  </DomainObject.Predmet.OstaliListFormatedWithAdressOIB>
  <DomainObject.Predmet.OstaliListNazivFormated>
    <izvorni_sadrzaj>
      <item>ŽDO VARAŽDIN, Građansko-upravni odjel</item>
      <item>Krešimir Toma</item>
      <item>JELENA STANKUS-TKALEC</item>
      <item>Zoran Brica, odvjetnik iz Čakova</item>
      <item>KVANTUM d.o.o. Prelog</item>
    </izvorni_sadrzaj>
    <derivirana_varijabla naziv="DomainObject.Predmet.OstaliListNazivFormated_1">
      <item>ŽDO VARAŽDIN, Građansko-upravni odjel</item>
      <item>Krešimir Toma</item>
      <item>JELENA STANKUS-TKALEC</item>
      <item>Zoran Brica, odvjetnik iz Čakova</item>
      <item>KVANTUM d.o.o. Prelog</item>
    </derivirana_varijabla>
  </DomainObject.Predmet.OstaliListNazivFormated>
  <DomainObject.Predmet.OstaliListNazivFormatedOIB>
    <izvorni_sadrzaj>
      <item>ŽDO VARAŽDIN, Građansko-upravni odjel</item>
      <item>Krešimir Toma, OIB 13311961328</item>
      <item>JELENA STANKUS-TKALEC, OIB 91858660271</item>
      <item>Zoran Brica, odvjetnik iz Čakova</item>
      <item>KVANTUM d.o.o. Prelog</item>
    </izvorni_sadrzaj>
    <derivirana_varijabla naziv="DomainObject.Predmet.OstaliListNazivFormatedOIB_1">
      <item>ŽDO VARAŽDIN, Građansko-upravni odjel</item>
      <item>Krešimir Toma, OIB 13311961328</item>
      <item>JELENA STANKUS-TKALEC, OIB 91858660271</item>
      <item>Zoran Brica, odvjetnik iz Čakova</item>
      <item>KVANTUM d.o.o. Prelog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>St-402/2013-53</izvorni_sadrzaj>
    <derivirana_varijabla naziv="DomainObject.PoslovniBrojDokumenta_1">St-402/2013-53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TOMA INSTALACIJE društvo s ograničenom odgovornošću za instalacije</izvorni_sadrzaj>
    <derivirana_varijabla naziv="DomainObject.Predmet.ProtustrankaIDrugi_1">TOMA INSTALACIJE društvo s ograničenom odgovornošću za instalacije</derivirana_varijabla>
  </DomainObject.Predmet.ProtustrankaIDrugi>
  <DomainObject.Predmet.StrankaIDrugiAdressOIB>
    <izvorni_sadrzaj>FINANCIJSKA AGENCIJA / REGIONALNI CENTAR ZAGREB Nagodbeno vijeće, Ilica 307, 10000 Zagreb</izvorni_sadrzaj>
    <derivirana_varijabla naziv="DomainObject.Predmet.StrankaIDrugiAdressOIB_1">FINANCIJSKA AGENCIJA / REGIONALNI CENTAR ZAGREB Nagodbeno vijeće, Ilica 307, 10000 Zagreb</derivirana_varijabla>
  </DomainObject.Predmet.StrankaIDrugiAdressOIB>
  <DomainObject.Predmet.ProtustrankaIDrugiAdressOIB>
    <izvorni_sadrzaj>TOMA INSTALACIJE društvo s ograničenom odgovornošću za instalacije, OIB 96321688341,  154/G, Vučetinec</izvorni_sadrzaj>
    <derivirana_varijabla naziv="DomainObject.Predmet.ProtustrankaIDrugiAdressOIB_1">TOMA INSTALACIJE društvo s ograničenom odgovornošću za instalacije, OIB 96321688341,  154/G, Vučetinec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 INSTALACIJE društvo s ograničenom odgovornošću za instalacije</item>
      <item>FINANCIJSKA AGENCIJA / REGIONALNI CENTAR ZAGREB Nagodbeno vijeće</item>
      <item>ŽDO VARAŽDIN, Građansko-upravni odjel</item>
      <item>Krešimir Toma</item>
      <item>JELENA STANKUS-TKALEC</item>
      <item>Zoran Brica, odvjetnik iz Čakova</item>
      <item>KVANTUM d.o.o. Prelog</item>
    </izvorni_sadrzaj>
    <derivirana_varijabla naziv="DomainObject.Predmet.SudioniciListNaziv_1">
      <item>TOMA INSTALACIJE društvo s ograničenom odgovornošću za instalacije</item>
      <item>FINANCIJSKA AGENCIJA / REGIONALNI CENTAR ZAGREB Nagodbeno vijeće</item>
      <item>ŽDO VARAŽDIN, Građansko-upravni odjel</item>
      <item>Krešimir Toma</item>
      <item>JELENA STANKUS-TKALEC</item>
      <item>Zoran Brica, odvjetnik iz Čakova</item>
      <item>KVANTUM d.o.o. Prelog</item>
    </derivirana_varijabla>
  </DomainObject.Predmet.SudioniciListNaziv>
  <DomainObject.Predmet.SudioniciListAdressOIB>
    <izvorni_sadrzaj>
      <item>TOMA INSTALACIJE društvo s ograničenom odgovornošću za instalacije, OIB 96321688341,  154/G,Vučetinec</item>
      <item>FINANCIJSKA AGENCIJA / REGIONALNI CENTAR ZAGREB Nagodbeno vijeće, Ilica 307,10000 Zagreb</item>
      <item>ŽDO VARAŽDIN, Građansko-upravni odjel</item>
      <item>Krešimir Toma, OIB 13311961328, Vučetinec 154 G,40000 Vučetinec</item>
      <item>JELENA STANKUS-TKALEC, OIB 91858660271</item>
      <item>Zoran Brica, odvjetnik iz Čakova</item>
      <item>KVANTUM d.o.o. Prelog</item>
    </izvorni_sadrzaj>
    <derivirana_varijabla naziv="DomainObject.Predmet.SudioniciListAdressOIB_1">
      <item>TOMA INSTALACIJE društvo s ograničenom odgovornošću za instalacije, OIB 96321688341,  154/G,Vučetinec</item>
      <item>FINANCIJSKA AGENCIJA / REGIONALNI CENTAR ZAGREB Nagodbeno vijeće, Ilica 307,10000 Zagreb</item>
      <item>ŽDO VARAŽDIN, Građansko-upravni odjel</item>
      <item>Krešimir Toma, OIB 13311961328, Vučetinec 154 G,40000 Vučetinec</item>
      <item>JELENA STANKUS-TKALEC, OIB 91858660271</item>
      <item>Zoran Brica, odvjetnik iz Čakova</item>
      <item>KVANTUM d.o.o.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3AEAAE-FACA-4068-8A68-F9908FFD8C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212</properties:Words>
  <properties:Characters>1098</properties:Characters>
  <properties:Lines>62</properties:Lines>
  <properties:Paragraphs>22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2015-10-20T13:00:00Z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St-402/2013-53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