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0cf2" w14:paraId="edf0cf2" w:rsidRDefault="00EF762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1600200</wp:posOffset>
            </wp:positionH>
            <wp:positionV relativeFrom="page">
              <wp:posOffset>670560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F7620" w:rsidP="00EF7620" w:rsidR="00EF7620">
      <w:pPr>
        <w:spacing w:after="0"/>
        <w:jc w:val="both"/>
      </w:pPr>
      <w:r>
        <w:t xml:space="preserve">           Republika Hrvatska</w:t>
      </w:r>
    </w:p>
    <w:p w:rsidRDefault="00EF7620" w:rsidP="00EF7620" w:rsidR="00EF762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F7620" w:rsidP="00EF7620" w:rsidR="00EF762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  <w:r w:rsidRPr="00EF7620">
        <w:rPr>
          <w:rFonts w:cs="Times New Roman" w:eastAsia="Times New Roman"/>
          <w:noProof/>
          <w:szCs w:val="20"/>
          <w:lang w:eastAsia="hr-HR"/>
        </w:rPr>
        <w:t>Poslovni broj: 5. St-26/2018-12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F762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F762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7620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EF762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Varaždin, Varaždin, A. Cesarca 2, za otvaranje stečajnog postupka nad dužnikom CIPELKO jednostavno društvo s ograničenom odgovornošću za proizvodnju i usluge, Đurđevac, Ivana </w:t>
      </w:r>
      <w:proofErr w:type="spellStart"/>
      <w:r w:rsidRPr="00EF7620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EF7620">
        <w:rPr>
          <w:rFonts w:cs="Times New Roman" w:eastAsia="Times New Roman"/>
          <w:szCs w:val="20"/>
          <w:lang w:eastAsia="hr-HR"/>
        </w:rPr>
        <w:t xml:space="preserve"> 45, MBS: 070119225, OIB: 18297356833, 22. studenog 2018.</w:t>
      </w:r>
      <w:r w:rsidRPr="00EF762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>r i j e š i o   j e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CIPELKO jednostavno društvo s ograničenom odgovornošću za proizvodnju i usluge, Đurđevac, Ivana </w:t>
      </w:r>
      <w:proofErr w:type="spellStart"/>
      <w:r w:rsidRPr="00EF7620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EF7620">
        <w:rPr>
          <w:rFonts w:cs="Times New Roman" w:eastAsia="Times New Roman"/>
          <w:szCs w:val="20"/>
          <w:lang w:eastAsia="hr-HR"/>
        </w:rPr>
        <w:t xml:space="preserve"> 45, MBS: 070119225, OIB: 18297356833, da u roku od 15 dana, računajući od isteka osmog dana od objave ovog poziva na e-oglasnoj ploči suda, uplate predujam u iznosu od 5.000,00 kn, za namirenje pokrića troškova  stečajnog postupka, na račun Trgovačkog suda u Bjelovaru IBAN: HR6123900011300000630</w:t>
      </w:r>
      <w:r w:rsidRPr="00EF7620">
        <w:rPr>
          <w:rFonts w:cs="Times New Roman" w:eastAsia="Times New Roman"/>
          <w:noProof/>
          <w:szCs w:val="20"/>
          <w:lang w:eastAsia="hr-HR"/>
        </w:rPr>
        <w:t xml:space="preserve"> model HR05 540-26-18.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>Obrazloženje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26. lipnja 2017. Trgovačkom sudu u Varaždinu podnijela prijedlog za otvaranje stečajnog postupka nad dužnikom</w:t>
      </w:r>
      <w:r w:rsidRPr="00EF7620">
        <w:rPr>
          <w:rFonts w:cs="Times New Roman" w:eastAsia="Times New Roman"/>
          <w:szCs w:val="20"/>
          <w:lang w:eastAsia="hr-HR"/>
        </w:rPr>
        <w:t xml:space="preserve"> CIPELKO jednostavno društvo s ograničenom odgovornošću za proizvodnju i usluge, Đurđevac, Ivana </w:t>
      </w:r>
      <w:proofErr w:type="spellStart"/>
      <w:r w:rsidRPr="00EF7620">
        <w:rPr>
          <w:rFonts w:cs="Times New Roman" w:eastAsia="Times New Roman"/>
          <w:szCs w:val="20"/>
          <w:lang w:eastAsia="hr-HR"/>
        </w:rPr>
        <w:t>Đuriševića</w:t>
      </w:r>
      <w:proofErr w:type="spellEnd"/>
      <w:r w:rsidRPr="00EF7620">
        <w:rPr>
          <w:rFonts w:cs="Times New Roman" w:eastAsia="Times New Roman"/>
          <w:szCs w:val="20"/>
          <w:lang w:eastAsia="hr-HR"/>
        </w:rPr>
        <w:t xml:space="preserve"> 45, koji je zaprimljen pod brojem St-356/2017 i sukladno rješenju predsjednika Visokog trgovačkog suda Republike Hrvatske poslovni broj Su-1223/17-2 od 15. prosinca 2017. ustupljen ovom sudu na daljnji postupak. 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noProof/>
          <w:szCs w:val="20"/>
          <w:lang w:eastAsia="hr-HR"/>
        </w:rPr>
        <w:t xml:space="preserve">Rješenjem od 24. travnja 2018. pokrenut je prethodni postupak radi utvrđivanja uvjeta za otvaranje stečajnog postupka nad dužnikom i </w:t>
      </w:r>
      <w:r w:rsidRPr="00EF7620">
        <w:rPr>
          <w:rFonts w:cs="Times New Roman" w:eastAsia="Times New Roman"/>
          <w:szCs w:val="20"/>
          <w:lang w:eastAsia="hr-HR"/>
        </w:rPr>
        <w:t xml:space="preserve">zakazano je ročište radi izjašnjenja o prijedlogu i rasprave o uvjetima za otvaranje stečajnog postupka na koje su pozvani predlagatelj Financijska agencija i zakonska zastupnica dužnika Ksenija </w:t>
      </w:r>
      <w:proofErr w:type="spellStart"/>
      <w:r w:rsidRPr="00EF7620">
        <w:rPr>
          <w:rFonts w:cs="Times New Roman" w:eastAsia="Times New Roman"/>
          <w:szCs w:val="20"/>
          <w:lang w:eastAsia="hr-HR"/>
        </w:rPr>
        <w:t>Mesec</w:t>
      </w:r>
      <w:proofErr w:type="spellEnd"/>
      <w:r w:rsidRPr="00EF7620">
        <w:rPr>
          <w:rFonts w:cs="Times New Roman" w:eastAsia="Times New Roman"/>
          <w:szCs w:val="20"/>
          <w:lang w:eastAsia="hr-HR"/>
        </w:rPr>
        <w:t>, kojoj je sukladno čl.117. st.2. SZ, naloženo sastaviti i podnijeti sudu pisano izvješće o financijsko-gospodarskom stanju dužnika.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Calibri"/>
          <w:szCs w:val="20"/>
          <w:lang w:eastAsia="hr-HR"/>
        </w:rPr>
        <w:t>Z</w:t>
      </w:r>
      <w:r w:rsidRPr="00EF7620">
        <w:rPr>
          <w:rFonts w:cs="Times New Roman" w:eastAsia="Times New Roman"/>
          <w:szCs w:val="20"/>
          <w:lang w:eastAsia="hr-HR"/>
        </w:rPr>
        <w:t xml:space="preserve">akonska zastupnica dužnika je podneskom od 26. rujna 2018. navela da je račun dužnika i nadalje u blokadi te da dužnik nema imovine.  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>Imajući u vidu navod zakonske zastupnice dužnika te činjenicu da spisu ne prileže dokazi da dužnik ima imovinu koja bi bila dovoljna za namirenje troškova prethodnog i stečajnog postupka, koji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>U Bjelovaru 22. studenog 2018.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 xml:space="preserve">                          Sutkinja 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Marija Petrina Kubica v.r.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F762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F7620" w:rsidP="00EF7620" w:rsidR="00EF7620" w:rsidRPr="00EF762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EF762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F762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EF7620" w:rsidP="00EF7620" w:rsidR="00EF7620" w:rsidRPr="00EF762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EF762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9037"/>
      <w:docPartObj>
        <w:docPartGallery w:val="Page Numbers (Top of Page)"/>
        <w:docPartUnique/>
      </w:docPartObj>
    </w:sdtPr>
    <w:sdtContent>
      <w:p w:rsidRDefault="00EF7620" w:rsidP="00EF7620" w:rsidR="00EF762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F7620" w:rsidP="00EF7620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EF7620">
      <w:rPr>
        <w:rFonts w:cs="Times New Roman" w:eastAsia="Times New Roman"/>
        <w:noProof/>
        <w:szCs w:val="20"/>
        <w:lang w:eastAsia="hr-HR"/>
      </w:rPr>
      <w:t>Poslovni broj: 5. St-26/2018-12</w:t>
    </w:r>
  </w:p>
  <w:p w:rsidRDefault="00EF7620" w:rsidP="00EF7620" w:rsidR="00EF7620" w:rsidRPr="00EF7620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EF7620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4947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St-26/2018-12</izvorni_sadrzaj>
    <derivirana_varijabla naziv="DomainObject.Oznaka_1">St-26/2018-12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CIPELKO jednostavno društvo s ograničenom odgovornošću za proizvodnju i usluge zastupanog po punomoćniku Ksenija Mesec</izvorni_sadrzaj>
    <derivirana_varijabla naziv="DomainObject.Predmet.ProtustrankaFormated_1">  CIPELKO jednostavno društvo s ograničenom odgovornošću za proizvodnju i usluge zastupanog po punomoćniku Ksenija Mesec</derivirana_varijabla>
  </DomainObject.Predmet.ProtustrankaFormated>
  <DomainObject.Predmet.ProtustrankaFormatedOIB>
    <izvorni_sadrzaj>  CIPELKO jednostavno društvo s ograničenom odgovornošću za proizvodnju i usluge, OIB 18297356833 zastupanog po punomoćniku Ksenija Mesec</izvorni_sadrzaj>
    <derivirana_varijabla naziv="DomainObject.Predmet.ProtustrankaFormatedOIB_1">  CIPELKO jednostavno društvo s ograničenom odgovornošću za proizvodnju i usluge, OIB 18297356833 zastupanog po punomoćniku Ksenija Mesec</derivirana_varijabla>
  </DomainObject.Predmet.ProtustrankaFormatedOIB>
  <DomainObject.Predmet.ProtustrankaFormatedWithAdress>
    <izvorni_sadrzaj> CIPELKO jednostavno društvo s ograničenom odgovornošću za proizvodnju i usluge, Ivana Đuriševića 45, 48350 Đurđevac zastupanog po punomoćniku Ksenija Mesec</izvorni_sadrzaj>
    <derivirana_varijabla naziv="DomainObject.Predmet.ProtustrankaFormatedWithAdress_1"> CIPELKO jednostavno društvo s ograničenom odgovornošću za proizvodnju i usluge, Ivana Đuriševića 45, 48350 Đurđevac zastupanog po punomoćniku Ksenija Mesec</derivirana_varijabla>
  </DomainObject.Predmet.ProtustrankaFormatedWithAdress>
  <DomainObject.Predmet.ProtustrankaFormatedWithAdressOIB>
    <izvorni_sadrzaj> CIPELKO jednostavno društvo s ograničenom odgovornošću za proizvodnju i usluge, OIB 18297356833, Ivana Đuriševića 45, 48350 Đurđevac zastupanog po punomoćniku Ksenija Mesec</izvorni_sadrzaj>
    <derivirana_varijabla naziv="DomainObject.Predmet.ProtustrankaFormatedWithAdressOIB_1"> CIPELKO jednostavno društvo s ograničenom odgovornošću za proizvodnju i usluge, OIB 18297356833, Ivana Đuriševića 45, 48350 Đurđevac zastupanog po punomoćniku Ksenija Mesec</derivirana_varijabla>
  </DomainObject.Predmet.ProtustrankaFormatedWithAdressOIB>
  <DomainObject.Predmet.ProtustrankaWithAdress>
    <izvorni_sadrzaj>CIPELKO jednostavno društvo s ograničenom odgovornošću za proizvodnju i usluge Ivana Đuriševića 45, 48350 Đurđevac</izvorni_sadrzaj>
    <derivirana_varijabla naziv="DomainObject.Predmet.ProtustrankaWithAdress_1">CIPELKO jednostavno društvo s ograničenom odgovornošću za proizvodnju i usluge Ivana Đuriševića 45, 48350 Đurđevac</derivirana_varijabla>
  </DomainObject.Predmet.ProtustrankaWithAdress>
  <DomainObject.Predmet.ProtustrankaWithAdressOIB>
    <izvorni_sadrzaj>CIPELKO jednostavno društvo s ograničenom odgovornošću za proizvodnju i usluge, OIB 18297356833, Ivana Đuriševića 45, 48350 Đurđevac</izvorni_sadrzaj>
    <derivirana_varijabla naziv="DomainObject.Predmet.ProtustrankaWithAdressOIB_1">CIPELKO jednostavno društvo s ograničenom odgovornošću za proizvodnju i usluge, OIB 18297356833, Ivana Đuriševića 45, 48350 Đurđevac</derivirana_varijabla>
  </DomainObject.Predmet.ProtustrankaWithAdressOIB>
  <DomainObject.Predmet.ProtustrankaNazivFormated>
    <izvorni_sadrzaj>CIPELKO jednostavno društvo s ograničenom odgovornošću za proizvodnju i usluge</izvorni_sadrzaj>
    <derivirana_varijabla naziv="DomainObject.Predmet.ProtustrankaNazivFormated_1">CIPELKO jednostavno društvo s ograničenom odgovornošću za proizvodnju i usluge</derivirana_varijabla>
  </DomainObject.Predmet.ProtustrankaNazivFormated>
  <DomainObject.Predmet.ProtustrankaNazivFormatedOIB>
    <izvorni_sadrzaj>CIPELKO jednostavno društvo s ograničenom odgovornošću za proizvodnju i usluge, OIB 18297356833</izvorni_sadrzaj>
    <derivirana_varijabla naziv="DomainObject.Predmet.ProtustrankaNazivFormatedOIB_1">CIPELKO jednostavno društvo s ograničenom odgovornošću za proizvodnju i usluge, OIB 18297356833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CIPELKO jednostavno društvo s ograničenom odgovornošću za proizvodnju i usluge zastupanog po punomoćniku Ksenija Mesec</item>
    </izvorni_sadrzaj>
    <derivirana_varijabla naziv="DomainObject.Predmet.ProtuStrankaListFormated_1">
      <item>CIPELKO jednostavno društvo s ograničenom odgovornošću za proizvodnju i usluge zastupanog po punomoćniku Ksenija Mesec</item>
    </derivirana_varijabla>
  </DomainObject.Predmet.ProtuStrankaListFormated>
  <DomainObject.Predmet.ProtuStrankaListFormatedOIB>
    <izvorni_sadrzaj>
      <item>CIPELKO jednostavno društvo s ograničenom odgovornošću za proizvodnju i usluge, OIB 18297356833 zastupanog po punomoćniku Ksenija Mesec</item>
    </izvorni_sadrzaj>
    <derivirana_varijabla naziv="DomainObject.Predmet.ProtuStrankaListFormatedOIB_1">
      <item>CIPELKO jednostavno društvo s ograničenom odgovornošću za proizvodnju i usluge, OIB 18297356833 zastupanog po punomoćniku Ksenija Mesec</item>
    </derivirana_varijabla>
  </DomainObject.Predmet.ProtuStrankaListFormatedOIB>
  <DomainObject.Predmet.ProtuStrankaListFormatedWithAdress>
    <izvorni_sadrzaj>
      <item>CIPELKO jednostavno društvo s ograničenom odgovornošću za proizvodnju i usluge, Ivana Đuriševića 45, 48350 Đurđevac zastupanog po punomoćniku Ksenija Mesec</item>
    </izvorni_sadrzaj>
    <derivirana_varijabla naziv="DomainObject.Predmet.ProtuStrankaListFormatedWithAdress_1">
      <item>CIPELKO jednostavno društvo s ograničenom odgovornošću za proizvodnju i usluge, Ivana Đuriševića 45, 48350 Đurđevac zastupanog po punomoćniku Ksenija Mesec</item>
    </derivirana_varijabla>
  </DomainObject.Predmet.ProtuStrankaListFormatedWithAdress>
  <DomainObject.Predmet.ProtuStrankaListFormatedWithAdressOIB>
    <izvorni_sadrzaj>
      <item>CIPELKO jednostavno društvo s ograničenom odgovornošću za proizvodnju i usluge, OIB 18297356833, Ivana Đuriševića 45, 48350 Đurđevac zastupanog po punomoćniku Ksenija Mesec</item>
    </izvorni_sadrzaj>
    <derivirana_varijabla naziv="DomainObject.Predmet.ProtuStrankaListFormatedWithAdressOIB_1">
      <item>CIPELKO jednostavno društvo s ograničenom odgovornošću za proizvodnju i usluge, OIB 18297356833, Ivana Đuriševića 45, 48350 Đurđevac zastupanog po punomoćniku Ksenija Mesec</item>
    </derivirana_varijabla>
  </DomainObject.Predmet.ProtuStrankaListFormatedWithAdressOIB>
  <DomainObject.Predmet.ProtuStrankaListNazivFormated>
    <izvorni_sadrzaj>
      <item>CIPELKO jednostavno društvo s ograničenom odgovornošću za proizvodnju i usluge</item>
    </izvorni_sadrzaj>
    <derivirana_varijabla naziv="DomainObject.Predmet.ProtuStrankaListNazivFormated_1">
      <item>CIPELKO jednostavno društvo s ograničenom odgovornošću za proizvodnju i usluge</item>
    </derivirana_varijabla>
  </DomainObject.Predmet.ProtuStrankaListNazivFormated>
  <DomainObject.Predmet.ProtuStrankaListNazivFormatedOIB>
    <izvorni_sadrzaj>
      <item>CIPELKO jednostavno društvo s ograničenom odgovornošću za proizvodnju i usluge, OIB 18297356833</item>
    </izvorni_sadrzaj>
    <derivirana_varijabla naziv="DomainObject.Predmet.ProtuStrankaListNazivFormatedOIB_1">
      <item>CIPELKO jednostavno društvo s ograničenom odgovornošću za proizvodnju i usluge, OIB 18297356833</item>
    </derivirana_varijabla>
  </DomainObject.Predmet.ProtuStrankaListNazivFormatedOIB>
  <DomainObject.Predmet.OstaliListFormated>
    <izvorni_sadrzaj>
      <item>Ksenija Mesec punomoćnik sudionika u postupku CIPELKO jednostavno društvo s ograničenom odgovornošću za proizvodnju i usluge</item>
    </izvorni_sadrzaj>
    <derivirana_varijabla naziv="DomainObject.Predmet.OstaliListFormated_1">
      <item>Ksenija Mesec punomoćnik sudionika u postupku CIPELKO jednostavno društvo s ograničenom odgovornošću za proizvodnju i usluge</item>
    </derivirana_varijabla>
  </DomainObject.Predmet.OstaliListFormated>
  <DomainObject.Predmet.OstaliListFormatedOIB>
    <izvorni_sadrzaj>
      <item>Ksenija Mesec, OIB 77527673241 punomoćnik sudionika u postupku CIPELKO jednostavno društvo s ograničenom odgovornošću za proizvodnju i usluge</item>
    </izvorni_sadrzaj>
    <derivirana_varijabla naziv="DomainObject.Predmet.OstaliListFormatedOIB_1">
      <item>Ksenija Mesec, OIB 77527673241 punomoćnik sudionika u postupku CIPELKO jednostavno društvo s ograničenom odgovornošću za proizvodnju i usluge</item>
    </derivirana_varijabla>
  </DomainObject.Predmet.OstaliListFormatedOIB>
  <DomainObject.Predmet.OstaliListFormatedWithAdress>
    <izvorni_sadrzaj>
      <item>Ksenija Mesec, Ivana Đuriševića 45, 48350 Đurđevac punomoćnik sudionika u postupku CIPELKO jednostavno društvo s ograničenom odgovornošću za proizvodnju i usluge</item>
    </izvorni_sadrzaj>
    <derivirana_varijabla naziv="DomainObject.Predmet.OstaliListFormatedWithAdress_1">
      <item>Ksenija Mesec, Ivana Đuriševića 45, 48350 Đurđevac punomoćnik sudionika u postupku CIPELKO jednostavno društvo s ograničenom odgovornošću za proizvodnju i usluge</item>
    </derivirana_varijabla>
  </DomainObject.Predmet.OstaliListFormatedWithAdress>
  <DomainObject.Predmet.OstaliListFormatedWithAdressOIB>
    <izvorni_sadrzaj>
      <item>Ksenija Mesec, OIB 77527673241, Ivana Đuriševića 45, 48350 Đurđevac punomoćnik sudionika u postupku CIPELKO jednostavno društvo s ograničenom odgovornošću za proizvodnju i usluge</item>
    </izvorni_sadrzaj>
    <derivirana_varijabla naziv="DomainObject.Predmet.OstaliListFormatedWithAdressOIB_1">
      <item>Ksenija Mesec, OIB 77527673241, Ivana Đuriševića 45, 48350 Đurđevac punomoćnik sudionika u postupku CIPELKO jednostavno društvo s ograničenom odgovornošću za proizvodnju i usluge</item>
    </derivirana_varijabla>
  </DomainObject.Predmet.OstaliListFormatedWithAdressOIB>
  <DomainObject.Predmet.OstaliListNazivFormated>
    <izvorni_sadrzaj>
      <item>Ksenija Mesec</item>
    </izvorni_sadrzaj>
    <derivirana_varijabla naziv="DomainObject.Predmet.OstaliListNazivFormated_1">
      <item>Ksenija Mesec</item>
    </derivirana_varijabla>
  </DomainObject.Predmet.OstaliListNazivFormated>
  <DomainObject.Predmet.OstaliListNazivFormatedOIB>
    <izvorni_sadrzaj>
      <item>Ksenija Mesec, OIB 77527673241</item>
    </izvorni_sadrzaj>
    <derivirana_varijabla naziv="DomainObject.Predmet.OstaliListNazivFormatedOIB_1">
      <item>Ksenija Mesec, OIB 77527673241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St-26/2018-12</izvorni_sadrzaj>
    <derivirana_varijabla naziv="DomainObject.PoslovniBrojDokumenta_1">St-26/2018-12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CIPELKO jednostavno društvo s ograničenom odgovornošću za proizvodnju i usluge</izvorni_sadrzaj>
    <derivirana_varijabla naziv="DomainObject.Predmet.ProtustrankaIDrugi_1">CIPELKO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CIPELKO jednostavno društvo s ograničenom odgovornošću za proizvodnju i usluge, OIB 18297356833, Ivana Đuriševića 45, 48350 Đurđevac</izvorni_sadrzaj>
    <derivirana_varijabla naziv="DomainObject.Predmet.ProtustrankaIDrugiAdressOIB_1">CIPELKO jednostavno društvo s ograničenom odgovornošću za proizvodnju i usluge, OIB 18297356833, Ivana Đuriševića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CIPELKO jednostavno društvo s ograničenom odgovornošću za proizvodnju i usluge</item>
      <item>Financijska agencija</item>
      <item>Ksenija Mesec</item>
    </izvorni_sadrzaj>
    <derivirana_varijabla naziv="DomainObject.Predmet.SudioniciListNaziv_1">
      <item>CIPELKO jednostavno društvo s ograničenom odgovornošću za proizvodnju i usluge</item>
      <item>Financijska agencija</item>
      <item>Ksenija Mesec</item>
    </derivirana_varijabla>
  </DomainObject.Predmet.SudioniciListNaziv>
  <DomainObject.Predmet.SudioniciListAdressOIB>
    <izvorni_sadrzaj>
      <item>CIPELKO jednostavno društvo s ograničenom odgovornošću za proizvodnju i usluge, OIB 18297356833, Ivana Đuriševića 45,48350 Đurđevac</item>
      <item>Financijska agencija, OIB 85821130368, Ulica grada Vukovara 70,10000 Zagreb</item>
      <item>Ksenija Mesec, OIB 77527673241, Ivana Đuriševića 45,48350 Đurđevac</item>
    </izvorni_sadrzaj>
    <derivirana_varijabla naziv="DomainObject.Predmet.SudioniciListAdressOIB_1">
      <item>CIPELKO jednostavno društvo s ograničenom odgovornošću za proizvodnju i usluge, OIB 18297356833, Ivana Đuriševića 45,48350 Đurđevac</item>
      <item>Financijska agencija, OIB 85821130368, Ulica grada Vukovara 70,10000 Zagreb</item>
      <item>Ksenija Mesec, OIB 77527673241, Ivana Đuriševića 45,48350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CEE27-AFF4-4549-8113-43C678348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3225</properties:Characters>
  <properties:Lines>82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2018-11-22T10:29:00Z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St-26/2018-12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