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d247" w14:paraId="e55d247" w:rsidRDefault="00143252" w:rsidP="00C876AF" w:rsidR="00143252">
      <w:pPr>
        <w15:collapsed w:val="false"/>
        <w:rPr>
          <w:rFonts w:eastAsia="MS Mincho"/>
        </w:rPr>
      </w:pPr>
      <w:bookmarkStart w:name="_GoBack" w:id="0"/>
      <w:bookmarkEnd w:id="0"/>
    </w:p>
    <w:p w:rsidRDefault="00143252" w:rsidP="00C876AF" w:rsidR="00143252">
      <w:pPr>
        <w:rPr>
          <w:rFonts w:eastAsia="MS Mincho"/>
        </w:rPr>
      </w:pPr>
    </w:p>
    <w:p w:rsidRDefault="002C25FD" w:rsidP="002C25FD" w:rsidR="002C25FD" w:rsidRPr="00B5689E">
      <w:pPr>
        <w:tabs>
          <w:tab w:pos="216" w:val="left"/>
          <w:tab w:pos="1519" w:val="left"/>
          <w:tab w:pos="8221" w:val="left"/>
        </w:tabs>
        <w:rPr>
          <w:rFonts w:eastAsiaTheme="minorEastAsia"/>
          <w:bCs/>
          <w:lang w:eastAsia="en-US"/>
        </w:rPr>
      </w:pPr>
      <w:r>
        <w:rPr>
          <w:rFonts w:eastAsiaTheme="minorEastAsia"/>
          <w:bCs/>
          <w:lang w:eastAsia="en-US"/>
        </w:rPr>
        <w:t xml:space="preserve">                </w:t>
      </w:r>
      <w:r w:rsidRPr="00B5689E">
        <w:rPr>
          <w:rFonts w:eastAsiaTheme="minorEastAsia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FD" w:rsidP="002C25FD" w:rsidR="002C25FD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</w:t>
      </w:r>
    </w:p>
    <w:p w:rsidRDefault="002C25FD" w:rsidP="002C25FD" w:rsidR="002C25FD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REPUBLIKA HRVATSKA</w:t>
      </w:r>
    </w:p>
    <w:p w:rsidRDefault="002C25FD" w:rsidP="002C25FD" w:rsidR="002C25FD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>TRGOVAČKI SUD U RIJECI</w:t>
      </w:r>
      <w:r w:rsidR="00203D91" w:rsidRPr="00203D91">
        <w:t xml:space="preserve"> </w:t>
      </w:r>
      <w:r w:rsidR="00203D91">
        <w:tab/>
      </w:r>
      <w:r w:rsidR="00203D91">
        <w:tab/>
      </w:r>
      <w:r w:rsidR="00203D91">
        <w:tab/>
      </w:r>
      <w:r w:rsidR="00203D91">
        <w:tab/>
        <w:t xml:space="preserve">   </w:t>
      </w:r>
      <w:r w:rsidR="00203D91" w:rsidRPr="00203D91">
        <w:rPr>
          <w:rFonts w:eastAsia="Calibri"/>
          <w:lang w:eastAsia="en-US"/>
        </w:rPr>
        <w:t>Poslovni broj 7 St-1127/2016-</w:t>
      </w:r>
      <w:r w:rsidR="00203D91">
        <w:rPr>
          <w:rFonts w:eastAsia="Calibri"/>
          <w:lang w:eastAsia="en-US"/>
        </w:rPr>
        <w:t>30</w:t>
      </w:r>
    </w:p>
    <w:p w:rsidRDefault="002C25FD" w:rsidP="002C25FD" w:rsidR="002C25FD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      Rijeka, Zadarska 1-3 </w:t>
      </w:r>
    </w:p>
    <w:p w:rsidRDefault="002C25FD" w:rsidP="002C25FD" w:rsidR="002C25FD">
      <w:pPr>
        <w:jc w:val="center"/>
        <w:rPr>
          <w:rFonts w:eastAsiaTheme="minorEastAsia"/>
          <w:lang w:eastAsia="en-US"/>
        </w:rPr>
      </w:pPr>
    </w:p>
    <w:p w:rsidRDefault="00615C5A" w:rsidP="00284F6E" w:rsidR="00615C5A" w:rsidRPr="0056502B">
      <w:pPr>
        <w:jc w:val="both"/>
        <w:rPr>
          <w:rFonts w:eastAsia="MS Mincho"/>
        </w:rPr>
      </w:pPr>
    </w:p>
    <w:p w:rsidRDefault="00153954" w:rsidP="00284F6E" w:rsidR="00153954" w:rsidRPr="0056502B">
      <w:pPr>
        <w:jc w:val="both"/>
        <w:rPr>
          <w:rFonts w:eastAsia="MS Mincho"/>
        </w:rPr>
      </w:pPr>
    </w:p>
    <w:p w:rsidRDefault="0069741F" w:rsidP="0056502B" w:rsidR="00284F6E" w:rsidRPr="0056502B">
      <w:pPr>
        <w:ind w:firstLine="708"/>
        <w:jc w:val="both"/>
        <w:rPr>
          <w:bCs/>
        </w:rPr>
      </w:pPr>
      <w:r w:rsidRPr="0069741F">
        <w:rPr>
          <w:rFonts w:eastAsia="MS Mincho"/>
        </w:rPr>
        <w:t xml:space="preserve">Trgovački sud u Rijeci, po sucu </w:t>
      </w:r>
      <w:proofErr w:type="spellStart"/>
      <w:r w:rsidRPr="0069741F">
        <w:rPr>
          <w:rFonts w:eastAsia="MS Mincho"/>
        </w:rPr>
        <w:t>Liljani</w:t>
      </w:r>
      <w:proofErr w:type="spellEnd"/>
      <w:r w:rsidRPr="0069741F">
        <w:rPr>
          <w:rFonts w:eastAsia="MS Mincho"/>
        </w:rPr>
        <w:t xml:space="preserve"> Ugrin, kao sucu pojedincu  u stečajnom postupku nad dužnikom </w:t>
      </w:r>
      <w:r w:rsidR="00203D91">
        <w:rPr>
          <w:rFonts w:eastAsia="MS Mincho"/>
        </w:rPr>
        <w:t>Stečajna masa iza GENIUS GROUP D</w:t>
      </w:r>
      <w:r w:rsidRPr="0069741F">
        <w:rPr>
          <w:rFonts w:eastAsia="MS Mincho"/>
        </w:rPr>
        <w:t>ruštvo s ograničenom odgovornošću za hotelijerstvo, ugostiteljstvo, trgovinu i građevinarstv</w:t>
      </w:r>
      <w:r w:rsidR="00203D91">
        <w:rPr>
          <w:rFonts w:eastAsia="MS Mincho"/>
        </w:rPr>
        <w:t>o u stečaju Pula, Koparska 37 (MBS 130073206 – OIB 41306376735</w:t>
      </w:r>
      <w:r w:rsidRPr="0069741F">
        <w:rPr>
          <w:rFonts w:eastAsia="MS Mincho"/>
        </w:rPr>
        <w:t>)</w:t>
      </w:r>
      <w:r>
        <w:rPr>
          <w:rFonts w:eastAsia="MS Mincho"/>
        </w:rPr>
        <w:t xml:space="preserve"> dana 14. rujna 2018. </w:t>
      </w:r>
      <w:r w:rsidR="00284F6E" w:rsidRPr="0056502B">
        <w:rPr>
          <w:bCs/>
        </w:rPr>
        <w:t xml:space="preserve">donio je slijedeći 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9D0148" w:rsidP="00284F6E" w:rsidR="009D0148">
      <w:pPr>
        <w:jc w:val="center"/>
        <w:rPr>
          <w:rFonts w:eastAsia="MS Mincho"/>
        </w:rPr>
      </w:pPr>
    </w:p>
    <w:p w:rsidRDefault="00284F6E" w:rsidP="00284F6E" w:rsidR="00284F6E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F315C0" w:rsidR="00802102">
      <w:pPr>
        <w:jc w:val="both"/>
        <w:rPr>
          <w:rFonts w:eastAsia="MS Mincho"/>
        </w:rPr>
      </w:pPr>
      <w:r w:rsidRPr="0056502B">
        <w:rPr>
          <w:rFonts w:eastAsia="MS Mincho"/>
        </w:rPr>
        <w:t>I.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>Kako bi sud mogao utvrditi vrijednost nekretnin</w:t>
      </w:r>
      <w:r w:rsidR="00F64B48">
        <w:rPr>
          <w:rFonts w:eastAsia="MS Mincho"/>
        </w:rPr>
        <w:t>e</w:t>
      </w:r>
      <w:r w:rsidR="00802102" w:rsidRPr="0056502B">
        <w:rPr>
          <w:rFonts w:eastAsia="MS Mincho"/>
        </w:rPr>
        <w:t xml:space="preserve"> stečajnog dužnika upisan</w:t>
      </w:r>
      <w:r w:rsidR="00F64B48">
        <w:rPr>
          <w:rFonts w:eastAsia="MS Mincho"/>
        </w:rPr>
        <w:t>e</w:t>
      </w:r>
      <w:r w:rsidR="0016518C">
        <w:rPr>
          <w:rFonts w:eastAsia="MS Mincho"/>
        </w:rPr>
        <w:t xml:space="preserve"> </w:t>
      </w:r>
      <w:r w:rsidR="0069741F" w:rsidRPr="0069741F">
        <w:rPr>
          <w:rFonts w:eastAsia="MS Mincho"/>
        </w:rPr>
        <w:t xml:space="preserve">u zemljišnim knjigama Općinskog suda u Puli-Pola Zemljišnoknjižni odjel Pula u z.k.ul. 5775 K.o. </w:t>
      </w:r>
      <w:proofErr w:type="spellStart"/>
      <w:r w:rsidR="0069741F" w:rsidRPr="0069741F">
        <w:rPr>
          <w:rFonts w:eastAsia="MS Mincho"/>
        </w:rPr>
        <w:t>Vodnjan</w:t>
      </w:r>
      <w:proofErr w:type="spellEnd"/>
      <w:r w:rsidR="0069741F" w:rsidRPr="0069741F">
        <w:rPr>
          <w:rFonts w:eastAsia="MS Mincho"/>
        </w:rPr>
        <w:t xml:space="preserve"> </w:t>
      </w:r>
      <w:proofErr w:type="spellStart"/>
      <w:r w:rsidR="0069741F" w:rsidRPr="0069741F">
        <w:rPr>
          <w:rFonts w:eastAsia="MS Mincho"/>
        </w:rPr>
        <w:t>k.č</w:t>
      </w:r>
      <w:proofErr w:type="spellEnd"/>
      <w:r w:rsidR="0069741F" w:rsidRPr="0069741F">
        <w:rPr>
          <w:rFonts w:eastAsia="MS Mincho"/>
        </w:rPr>
        <w:t>. 1406/ZGR KUĆA površine 584 m2</w:t>
      </w:r>
      <w:r w:rsidR="0069741F">
        <w:rPr>
          <w:rFonts w:eastAsia="MS Mincho"/>
        </w:rPr>
        <w:t xml:space="preserve"> </w:t>
      </w:r>
      <w:r w:rsidR="00802102" w:rsidRPr="0056502B">
        <w:rPr>
          <w:rFonts w:eastAsia="MS Mincho"/>
        </w:rPr>
        <w:t>od</w:t>
      </w:r>
      <w:r w:rsidRPr="0056502B">
        <w:rPr>
          <w:rFonts w:eastAsia="MS Mincho"/>
        </w:rPr>
        <w:t xml:space="preserve">ređuje se ročište </w:t>
      </w:r>
      <w:r w:rsidR="00802102" w:rsidRPr="0056502B">
        <w:rPr>
          <w:rFonts w:eastAsia="MS Mincho"/>
        </w:rPr>
        <w:t xml:space="preserve">na kojemu će se strankama omogućit da se o tome izjasne te da prilože odgovarajuće pisane dokaze za dan </w:t>
      </w:r>
    </w:p>
    <w:p w:rsidRDefault="002C25FD" w:rsidP="00F315C0" w:rsidR="002C25FD" w:rsidRPr="0056502B">
      <w:pPr>
        <w:jc w:val="both"/>
        <w:rPr>
          <w:rFonts w:eastAsia="MS Mincho"/>
        </w:rPr>
      </w:pPr>
    </w:p>
    <w:p w:rsidRDefault="0016518C" w:rsidP="0056502B" w:rsidR="00802102" w:rsidRPr="00583B41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 xml:space="preserve"> </w:t>
      </w:r>
      <w:r w:rsidR="002C25FD">
        <w:rPr>
          <w:rFonts w:eastAsia="MS Mincho"/>
          <w:bCs/>
        </w:rPr>
        <w:t xml:space="preserve"> </w:t>
      </w:r>
      <w:r w:rsidR="0069741F">
        <w:rPr>
          <w:rFonts w:eastAsia="MS Mincho"/>
          <w:bCs/>
        </w:rPr>
        <w:t xml:space="preserve">4. listopada </w:t>
      </w:r>
      <w:r w:rsidR="00802102" w:rsidRPr="00583B41">
        <w:rPr>
          <w:rFonts w:eastAsia="MS Mincho"/>
          <w:bCs/>
        </w:rPr>
        <w:t>201</w:t>
      </w:r>
      <w:r w:rsidR="002C25FD">
        <w:rPr>
          <w:rFonts w:eastAsia="MS Mincho"/>
          <w:bCs/>
        </w:rPr>
        <w:t>8</w:t>
      </w:r>
      <w:r w:rsidR="00802102" w:rsidRPr="00583B41">
        <w:rPr>
          <w:rFonts w:eastAsia="MS Mincho"/>
          <w:bCs/>
        </w:rPr>
        <w:t xml:space="preserve">. </w:t>
      </w:r>
      <w:r w:rsidR="00F315C0" w:rsidRPr="00583B41">
        <w:rPr>
          <w:rFonts w:eastAsia="MS Mincho"/>
          <w:bCs/>
        </w:rPr>
        <w:t xml:space="preserve"> </w:t>
      </w:r>
      <w:r w:rsidR="00802102" w:rsidRPr="00583B41">
        <w:rPr>
          <w:rFonts w:eastAsia="MS Mincho"/>
          <w:bCs/>
        </w:rPr>
        <w:t xml:space="preserve">u </w:t>
      </w:r>
      <w:r w:rsidR="004B327B" w:rsidRPr="00583B41">
        <w:rPr>
          <w:rFonts w:eastAsia="MS Mincho"/>
          <w:bCs/>
        </w:rPr>
        <w:t xml:space="preserve"> </w:t>
      </w:r>
      <w:r w:rsidR="0069741F">
        <w:rPr>
          <w:rFonts w:eastAsia="MS Mincho"/>
          <w:bCs/>
        </w:rPr>
        <w:t>11,30</w:t>
      </w:r>
      <w:r w:rsidR="004B327B" w:rsidRPr="00583B41">
        <w:rPr>
          <w:rFonts w:eastAsia="MS Mincho"/>
          <w:bCs/>
        </w:rPr>
        <w:t xml:space="preserve"> </w:t>
      </w:r>
      <w:r w:rsidR="00802102" w:rsidRPr="00583B41">
        <w:rPr>
          <w:rFonts w:eastAsia="MS Mincho"/>
          <w:bCs/>
        </w:rPr>
        <w:t xml:space="preserve"> sati</w:t>
      </w: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3B1CB2" w:rsidR="003B1CB2">
      <w:pPr>
        <w:jc w:val="both"/>
        <w:rPr>
          <w:rFonts w:eastAsia="MS Mincho"/>
        </w:rPr>
      </w:pPr>
      <w:r w:rsidRPr="003B1CB2">
        <w:rPr>
          <w:rFonts w:eastAsia="MS Mincho"/>
        </w:rPr>
        <w:t>II.</w:t>
      </w:r>
      <w:r w:rsidRPr="003B1CB2">
        <w:rPr>
          <w:rFonts w:eastAsia="MS Mincho"/>
        </w:rPr>
        <w:tab/>
        <w:t>Na ročište se poziva</w:t>
      </w:r>
      <w:r w:rsidR="0056502B" w:rsidRPr="003B1CB2">
        <w:rPr>
          <w:rFonts w:eastAsia="MS Mincho"/>
        </w:rPr>
        <w:t xml:space="preserve">ju </w:t>
      </w:r>
      <w:r w:rsidR="00997219" w:rsidRPr="003B1CB2">
        <w:rPr>
          <w:rFonts w:eastAsia="MS Mincho"/>
        </w:rPr>
        <w:t xml:space="preserve"> </w:t>
      </w:r>
      <w:proofErr w:type="spellStart"/>
      <w:r w:rsidR="00997219" w:rsidRPr="003B1CB2">
        <w:rPr>
          <w:rFonts w:eastAsia="MS Mincho"/>
        </w:rPr>
        <w:t>razlučni</w:t>
      </w:r>
      <w:proofErr w:type="spellEnd"/>
      <w:r w:rsidR="00997219" w:rsidRPr="003B1CB2">
        <w:rPr>
          <w:rFonts w:eastAsia="MS Mincho"/>
        </w:rPr>
        <w:t xml:space="preserve"> </w:t>
      </w:r>
      <w:r w:rsidRPr="003B1CB2">
        <w:rPr>
          <w:rFonts w:eastAsia="MS Mincho"/>
        </w:rPr>
        <w:t>vjerovni</w:t>
      </w:r>
      <w:r w:rsidR="00F64B48">
        <w:rPr>
          <w:rFonts w:eastAsia="MS Mincho"/>
        </w:rPr>
        <w:t xml:space="preserve">k </w:t>
      </w:r>
      <w:r w:rsidR="003B1CB2">
        <w:rPr>
          <w:rFonts w:eastAsia="MS Mincho"/>
        </w:rPr>
        <w:t>i stečajni upravitelj.</w:t>
      </w:r>
    </w:p>
    <w:p w:rsidRDefault="003B1CB2" w:rsidP="003B1CB2" w:rsidR="003B1CB2">
      <w:pPr>
        <w:jc w:val="both"/>
        <w:rPr>
          <w:rFonts w:eastAsia="MS Mincho"/>
        </w:rPr>
      </w:pPr>
    </w:p>
    <w:p w:rsidRDefault="00EF59D2" w:rsidP="00C876AF" w:rsidR="00EF59D2" w:rsidRPr="0056502B">
      <w:pPr>
        <w:jc w:val="both"/>
        <w:rPr>
          <w:rFonts w:eastAsia="MS Mincho"/>
        </w:rPr>
      </w:pPr>
    </w:p>
    <w:p w:rsidRDefault="00203D91" w:rsidP="0056502B" w:rsidR="003B0413" w:rsidRPr="0056502B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966527" w:rsidRPr="0056502B">
        <w:rPr>
          <w:rFonts w:eastAsia="MS Mincho"/>
        </w:rPr>
        <w:t>,</w:t>
      </w:r>
      <w:r>
        <w:rPr>
          <w:bCs/>
        </w:rPr>
        <w:t xml:space="preserve"> </w:t>
      </w:r>
      <w:r w:rsidR="0069741F">
        <w:rPr>
          <w:rFonts w:eastAsia="MS Mincho"/>
        </w:rPr>
        <w:t>14. rujna 2018</w:t>
      </w:r>
      <w:r w:rsidR="00143252">
        <w:rPr>
          <w:bCs/>
        </w:rPr>
        <w:t>.</w:t>
      </w: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2C25FD" w:rsidP="00615C5A" w:rsidR="003B0413" w:rsidRPr="0056502B">
      <w:pPr>
        <w:ind w:left="6372"/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 w:rsidR="00203D91">
        <w:rPr>
          <w:rFonts w:eastAsia="MS Mincho"/>
        </w:rPr>
        <w:tab/>
      </w:r>
      <w:r w:rsidR="00615C5A" w:rsidRPr="0056502B">
        <w:rPr>
          <w:rFonts w:eastAsia="MS Mincho"/>
        </w:rPr>
        <w:t>Sudac</w:t>
      </w:r>
    </w:p>
    <w:p w:rsidRDefault="003B0413" w:rsidP="00615C5A" w:rsidR="003B0413" w:rsidRPr="0056502B">
      <w:pPr>
        <w:ind w:left="6372"/>
        <w:jc w:val="both"/>
        <w:rPr>
          <w:rFonts w:eastAsia="MS Mincho"/>
        </w:rPr>
      </w:pPr>
    </w:p>
    <w:p w:rsidRDefault="00203D91" w:rsidP="00203D91" w:rsidR="00EF59D2" w:rsidRPr="0056502B">
      <w:pPr>
        <w:ind w:left="6372"/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 w:rsidR="00615C5A"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>
      <w:pPr>
        <w:jc w:val="both"/>
        <w:rPr>
          <w:rFonts w:eastAsia="MS Mincho"/>
        </w:rPr>
      </w:pPr>
    </w:p>
    <w:p w:rsidRDefault="00203D91" w:rsidP="00C876AF" w:rsidR="00203D91" w:rsidRPr="0056502B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EF59D2" w:rsidRPr="0056502B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11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Pr="0056502B">
        <w:rPr>
          <w:rFonts w:eastAsia="MS Mincho"/>
        </w:rPr>
        <w:t xml:space="preserve"> 6. OZ-a).</w:t>
      </w:r>
    </w:p>
    <w:p w:rsidRDefault="003B1CB2" w:rsidP="00C876AF" w:rsidR="003B1CB2">
      <w:pPr>
        <w:rPr>
          <w:rFonts w:eastAsia="MS Mincho"/>
        </w:rPr>
      </w:pPr>
    </w:p>
    <w:p w:rsidRDefault="002C25FD" w:rsidP="002C25FD" w:rsidR="002C25FD" w:rsidRPr="002C25FD">
      <w:pPr>
        <w:pStyle w:val="Obinitekst"/>
        <w:rPr>
          <w:rFonts w:cs="Times New Roman" w:hAnsi="Times New Roman" w:ascii="Times New Roman"/>
          <w:bCs/>
          <w:color w:val="000000"/>
          <w:szCs w:val="24"/>
        </w:rPr>
      </w:pPr>
      <w:r>
        <w:rPr>
          <w:rFonts w:cs="Times New Roman" w:hAnsi="Times New Roman" w:ascii="Times New Roman"/>
          <w:bCs/>
          <w:color w:val="000000"/>
          <w:szCs w:val="24"/>
        </w:rPr>
        <w:t xml:space="preserve"> </w:t>
      </w:r>
    </w:p>
    <w:sectPr w:rsidR="002C25FD" w:rsidRPr="002C25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547" w:rsidR="001C1547">
      <w:r>
        <w:separator/>
      </w:r>
    </w:p>
  </w:endnote>
  <w:endnote w:id="0" w:type="continuationSeparator">
    <w:p w:rsidRDefault="001C1547" w:rsidR="001C1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547" w:rsidR="001C1547">
      <w:r>
        <w:separator/>
      </w:r>
    </w:p>
  </w:footnote>
  <w:footnote w:id="0" w:type="continuationSeparator">
    <w:p w:rsidRDefault="001C1547" w:rsidR="001C1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3B0413" w:rsidR="004942B1">
    <w:pPr>
      <w:pStyle w:val="Obinitekst"/>
      <w:jc w:val="right"/>
      <w:rPr>
        <w:rFonts w:cs="Arial" w:eastAsia="MS Mincho" w:hAnsi="Arial" w:ascii="Arial"/>
      </w:rPr>
    </w:pPr>
  </w:p>
  <w:p w:rsidRDefault="004942B1" w:rsidP="003B0413" w:rsidR="004942B1">
    <w:pPr>
      <w:pStyle w:val="Obinitekst"/>
      <w:jc w:val="right"/>
      <w:rPr>
        <w:rFonts w:cs="Arial" w:eastAsia="MS Mincho" w:hAnsi="Arial" w:ascii="Arial"/>
      </w:rPr>
    </w:pPr>
  </w:p>
  <w:p w:rsidRDefault="004942B1" w:rsidP="004942B1" w:rsidR="004942B1">
    <w:pPr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025CCF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4628C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26DAF29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C05869B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74AF5E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563C981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C1A930A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90DCEDDA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5C52396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1AE0FF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BAD2AAF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24B6CC9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B24838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36023B88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5A98FD8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13C93B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2466D0A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8BA01BA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221D8"/>
    <w:rsid w:val="0003107E"/>
    <w:rsid w:val="00040EAA"/>
    <w:rsid w:val="000B2285"/>
    <w:rsid w:val="000B499C"/>
    <w:rsid w:val="000D50CF"/>
    <w:rsid w:val="000F5DA5"/>
    <w:rsid w:val="00143252"/>
    <w:rsid w:val="00145251"/>
    <w:rsid w:val="00153954"/>
    <w:rsid w:val="001633DC"/>
    <w:rsid w:val="0016518C"/>
    <w:rsid w:val="001A2B8D"/>
    <w:rsid w:val="001B73D1"/>
    <w:rsid w:val="001C1547"/>
    <w:rsid w:val="001C2229"/>
    <w:rsid w:val="001C4363"/>
    <w:rsid w:val="00203D91"/>
    <w:rsid w:val="00284F6E"/>
    <w:rsid w:val="002B6586"/>
    <w:rsid w:val="002C25FD"/>
    <w:rsid w:val="002E1ED8"/>
    <w:rsid w:val="00350665"/>
    <w:rsid w:val="00353D06"/>
    <w:rsid w:val="003654DB"/>
    <w:rsid w:val="00365DA6"/>
    <w:rsid w:val="003A5975"/>
    <w:rsid w:val="003B0413"/>
    <w:rsid w:val="003B1CB2"/>
    <w:rsid w:val="003B4C97"/>
    <w:rsid w:val="004133AD"/>
    <w:rsid w:val="00462A2B"/>
    <w:rsid w:val="004905C2"/>
    <w:rsid w:val="004942B1"/>
    <w:rsid w:val="004A6F3D"/>
    <w:rsid w:val="004B327B"/>
    <w:rsid w:val="005025DE"/>
    <w:rsid w:val="00552824"/>
    <w:rsid w:val="0056502B"/>
    <w:rsid w:val="0057244D"/>
    <w:rsid w:val="00581410"/>
    <w:rsid w:val="00581A90"/>
    <w:rsid w:val="00583B41"/>
    <w:rsid w:val="005A5018"/>
    <w:rsid w:val="005C56F4"/>
    <w:rsid w:val="005F0F77"/>
    <w:rsid w:val="00607C0D"/>
    <w:rsid w:val="00615C5A"/>
    <w:rsid w:val="006342E9"/>
    <w:rsid w:val="00660D94"/>
    <w:rsid w:val="00692985"/>
    <w:rsid w:val="0069741F"/>
    <w:rsid w:val="006A3C1E"/>
    <w:rsid w:val="006A494F"/>
    <w:rsid w:val="006C7EF7"/>
    <w:rsid w:val="006F0971"/>
    <w:rsid w:val="00735373"/>
    <w:rsid w:val="007717BC"/>
    <w:rsid w:val="007857BD"/>
    <w:rsid w:val="00794CC9"/>
    <w:rsid w:val="007D1CB6"/>
    <w:rsid w:val="007F6811"/>
    <w:rsid w:val="00802102"/>
    <w:rsid w:val="008233F3"/>
    <w:rsid w:val="008269DD"/>
    <w:rsid w:val="00832497"/>
    <w:rsid w:val="008355B0"/>
    <w:rsid w:val="00865F25"/>
    <w:rsid w:val="009342DE"/>
    <w:rsid w:val="00966527"/>
    <w:rsid w:val="00997219"/>
    <w:rsid w:val="009A2892"/>
    <w:rsid w:val="009A5BFF"/>
    <w:rsid w:val="009D0148"/>
    <w:rsid w:val="009E348E"/>
    <w:rsid w:val="00A05CB8"/>
    <w:rsid w:val="00A06491"/>
    <w:rsid w:val="00A47C0E"/>
    <w:rsid w:val="00A53E93"/>
    <w:rsid w:val="00A97FA9"/>
    <w:rsid w:val="00AA4D30"/>
    <w:rsid w:val="00AB16AB"/>
    <w:rsid w:val="00AB54AD"/>
    <w:rsid w:val="00AC15CC"/>
    <w:rsid w:val="00AE25B1"/>
    <w:rsid w:val="00AE6822"/>
    <w:rsid w:val="00B13141"/>
    <w:rsid w:val="00B20225"/>
    <w:rsid w:val="00B31405"/>
    <w:rsid w:val="00B3281E"/>
    <w:rsid w:val="00B57490"/>
    <w:rsid w:val="00B57F94"/>
    <w:rsid w:val="00B817B7"/>
    <w:rsid w:val="00BC636F"/>
    <w:rsid w:val="00BD3062"/>
    <w:rsid w:val="00BF018C"/>
    <w:rsid w:val="00BF2FCE"/>
    <w:rsid w:val="00BF68DF"/>
    <w:rsid w:val="00C02F5F"/>
    <w:rsid w:val="00C876AF"/>
    <w:rsid w:val="00C90982"/>
    <w:rsid w:val="00CA0A3D"/>
    <w:rsid w:val="00CA57EC"/>
    <w:rsid w:val="00CD7335"/>
    <w:rsid w:val="00D01BDB"/>
    <w:rsid w:val="00D265A2"/>
    <w:rsid w:val="00D74CA0"/>
    <w:rsid w:val="00D974A6"/>
    <w:rsid w:val="00DC4BFF"/>
    <w:rsid w:val="00E352A0"/>
    <w:rsid w:val="00E472AC"/>
    <w:rsid w:val="00E5227D"/>
    <w:rsid w:val="00E715EE"/>
    <w:rsid w:val="00EC07B0"/>
    <w:rsid w:val="00EC35C5"/>
    <w:rsid w:val="00EF59D2"/>
    <w:rsid w:val="00F0581F"/>
    <w:rsid w:val="00F05AB5"/>
    <w:rsid w:val="00F26EA4"/>
    <w:rsid w:val="00F315C0"/>
    <w:rsid w:val="00F361C1"/>
    <w:rsid w:val="00F54AE1"/>
    <w:rsid w:val="00F64B48"/>
    <w:rsid w:val="00F7301F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C25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25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9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9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9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9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C25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25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9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9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9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9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607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5260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87176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79588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9422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4845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11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5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884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17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7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izjašnjenje stranaka o vrijednosti nekretnine</izvorni_sadrzaj>
    <derivirana_varijabla naziv="DomainObject.Primjedba_1">Ročište za izjašnjenje stranaka o vrijednosti nekretnine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otustrankaFormated>
    <izvorni_sadrzaj>  Stečajna masa iza GENIUS GROUP d.o.o.  Pula</izvorni_sadrzaj>
    <derivirana_varijabla naziv="DomainObject.Predmet.ProtustrankaFormated_1">  Stečajna masa iza GENIUS GROUP d.o.o.  Pula</derivirana_varijabla>
  </DomainObject.Predmet.ProtustrankaFormated>
  <DomainObject.Predmet.ProtustrankaFormatedOIB>
    <izvorni_sadrzaj>  Stečajna masa iza GENIUS GROUP d.o.o.  Pula, OIB 41306376735</izvorni_sadrzaj>
    <derivirana_varijabla naziv="DomainObject.Predmet.ProtustrankaFormatedOIB_1">  Stečajna masa iza GENIUS GROUP d.o.o.  Pula, OIB 41306376735</derivirana_varijabla>
  </DomainObject.Predmet.ProtustrankaFormatedOIB>
  <DomainObject.Predmet.ProtustrankaFormatedWithAdress>
    <izvorni_sadrzaj> Stečajna masa iza GENIUS GROUP d.o.o.  Pula, Mutilska 20, 52100 Pula</izvorni_sadrzaj>
    <derivirana_varijabla naziv="DomainObject.Predmet.ProtustrankaFormatedWithAdress_1"> Stečajna masa iza GENIUS GROUP d.o.o.  Pula, Mutilska 20, 52100 Pula</derivirana_varijabla>
  </DomainObject.Predmet.ProtustrankaFormatedWithAdress>
  <DomainObject.Predmet.ProtustrankaFormatedWithAdressOIB>
    <izvorni_sadrzaj> Stečajna masa iza GENIUS GROUP d.o.o.  Pula, OIB 41306376735, Mutilska 20, 52100 Pula</izvorni_sadrzaj>
    <derivirana_varijabla naziv="DomainObject.Predmet.ProtustrankaFormatedWithAdressOIB_1"> Stečajna masa iza GENIUS GROUP d.o.o.  Pula, OIB 41306376735, Mutilska 20, 52100 Pula</derivirana_varijabla>
  </DomainObject.Predmet.ProtustrankaFormatedWithAdressOIB>
  <DomainObject.Predmet.ProtustrankaWithAdress>
    <izvorni_sadrzaj>Stečajna masa iza GENIUS GROUP d.o.o.  Pula Mutilska 20, 52100 Pula</izvorni_sadrzaj>
    <derivirana_varijabla naziv="DomainObject.Predmet.ProtustrankaWithAdress_1">Stečajna masa iza GENIUS GROUP d.o.o.  Pula Mutilska 20, 52100 Pula</derivirana_varijabla>
  </DomainObject.Predmet.ProtustrankaWithAdress>
  <DomainObject.Predmet.ProtustrankaWithAdressOIB>
    <izvorni_sadrzaj>Stečajna masa iza GENIUS GROUP d.o.o.  Pula, OIB 41306376735, Mutilska 20, 52100 Pula</izvorni_sadrzaj>
    <derivirana_varijabla naziv="DomainObject.Predmet.ProtustrankaWithAdressOIB_1">Stečajna masa iza GENIUS GROUP d.o.o.  Pula, OIB 41306376735, Mutilska 20, 52100 Pula</derivirana_varijabla>
  </DomainObject.Predmet.ProtustrankaWithAdressOIB>
  <DomainObject.Predmet.ProtustrankaNazivFormated>
    <izvorni_sadrzaj>Stečajna masa iza GENIUS GROUP d.o.o.  Pula</izvorni_sadrzaj>
    <derivirana_varijabla naziv="DomainObject.Predmet.ProtustrankaNazivFormated_1">Stečajna masa iza GENIUS GROUP d.o.o.  Pula</derivirana_varijabla>
  </DomainObject.Predmet.ProtustrankaNazivFormated>
  <DomainObject.Predmet.ProtustrankaNazivFormatedOIB>
    <izvorni_sadrzaj>Stečajna masa iza GENIUS GROUP d.o.o.  Pula, OIB 41306376735</izvorni_sadrzaj>
    <derivirana_varijabla naziv="DomainObject.Predmet.ProtustrankaNazivFormatedOIB_1">Stečajna masa iza GENIUS GROUP d.o.o.  Pula, OIB 41306376735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GENIUS GROUP d.o.o.  Pula</item>
    </izvorni_sadrzaj>
    <derivirana_varijabla naziv="DomainObject.Predmet.ProtuStrankaListFormated_1">
      <item>Stečajna masa iza GENIUS GROUP d.o.o.  Pula</item>
    </derivirana_varijabla>
  </DomainObject.Predmet.ProtuStrankaListFormated>
  <DomainObject.Predmet.ProtuStrankaListFormatedOIB>
    <izvorni_sadrzaj>
      <item>Stečajna masa iza GENIUS GROUP d.o.o.  Pula, OIB 41306376735</item>
    </izvorni_sadrzaj>
    <derivirana_varijabla naziv="DomainObject.Predmet.ProtuStrankaListFormatedOIB_1">
      <item>Stečajna masa iza GENIUS GROUP d.o.o.  Pula, OIB 41306376735</item>
    </derivirana_varijabla>
  </DomainObject.Predmet.ProtuStrankaListFormatedOIB>
  <DomainObject.Predmet.ProtuStrankaListFormatedWithAdress>
    <izvorni_sadrzaj>
      <item>Stečajna masa iza GENIUS GROUP d.o.o.  Pula, Mutilska 20, 52100 Pula</item>
    </izvorni_sadrzaj>
    <derivirana_varijabla naziv="DomainObject.Predmet.ProtuStrankaListFormatedWithAdress_1">
      <item>Stečajna masa iza GENIUS GROUP d.o.o.  Pula, Mutilska 20, 52100 Pula</item>
    </derivirana_varijabla>
  </DomainObject.Predmet.ProtuStrankaListFormatedWithAdress>
  <DomainObject.Predmet.ProtuStrankaListFormatedWithAdressOIB>
    <izvorni_sadrzaj>
      <item>Stečajna masa iza GENIUS GROUP d.o.o.  Pula, OIB 41306376735, Mutilska 20, 52100 Pula</item>
    </izvorni_sadrzaj>
    <derivirana_varijabla naziv="DomainObject.Predmet.ProtuStrankaListFormatedWithAdressOIB_1">
      <item>Stečajna masa iza GENIUS GROUP d.o.o.  Pula, OIB 41306376735, Mutilska 20, 52100 Pula</item>
    </derivirana_varijabla>
  </DomainObject.Predmet.ProtuStrankaListFormatedWithAdressOIB>
  <DomainObject.Predmet.ProtuStrankaListNazivFormated>
    <izvorni_sadrzaj>
      <item>Stečajna masa iza GENIUS GROUP d.o.o.  Pula</item>
    </izvorni_sadrzaj>
    <derivirana_varijabla naziv="DomainObject.Predmet.ProtuStrankaListNazivFormated_1">
      <item>Stečajna masa iza GENIUS GROUP d.o.o.  Pula</item>
    </derivirana_varijabla>
  </DomainObject.Predmet.ProtuStrankaListNazivFormated>
  <DomainObject.Predmet.ProtuStrankaListNazivFormatedOIB>
    <izvorni_sadrzaj>
      <item>Stečajna masa iza GENIUS GROUP d.o.o.  Pula, OIB 41306376735</item>
    </izvorni_sadrzaj>
    <derivirana_varijabla naziv="DomainObject.Predmet.ProtuStrankaListNazivFormatedOIB_1">
      <item>Stečajna masa iza GENIUS GROUP d.o.o.  Pula, OIB 41306376735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GENIUS GROUP d.o.o.  Pula</izvorni_sadrzaj>
    <derivirana_varijabla naziv="DomainObject.Predmet.ProtustrankaIDrugi_1">Stečajna masa iza GENIUS GROUP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GENIUS GROUP d.o.o.  Pula, OIB 41306376735, Mutilska 20, 52100 Pula</izvorni_sadrzaj>
    <derivirana_varijabla naziv="DomainObject.Predmet.ProtustrankaIDrugiAdressOIB_1">Stečajna masa iza GENIUS GROUP d.o.o.  Pula, OIB 41306376735,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GENIUS GROUP d.o.o.  Pula</item>
    </izvorni_sadrzaj>
    <derivirana_varijabla naziv="DomainObject.Predmet.SudioniciListNaziv_1">
      <item>VLASTA MAJSTOROVIĆ stečajni upravitelj</item>
      <item>Stečajna masa iza GENIUS GROUP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GENIUS GROUP d.o.o.  Pula, OIB 41306376735, Mutilska 20,52100 Pula</item>
    </izvorni_sadrzaj>
    <derivirana_varijabla naziv="DomainObject.Predmet.SudioniciListAdressOIB_1">
      <item>VLASTA MAJSTOROVIĆ stečajni upravitelj, OIB 78258328195, Koparska 37,52100 Pula</item>
      <item>Stečajna masa iza GENIUS GROUP d.o.o.  Pula, OIB 41306376735,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41306376735</item>
    </izvorni_sadrzaj>
    <derivirana_varijabla naziv="DomainObject.Predmet.SudioniciListNazivOIB_1">
      <item>, OIB 78258328195</item>
      <item>, OIB 41306376735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922</properties:Characters>
  <properties:Lines>42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1146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2018-09-14T07:35:00Z</dcterms:created>
  <dc:creator>radni</dc:creator>
  <cp:lastModifiedBy>Adriana Zurak</cp:lastModifiedBy>
  <cp:lastPrinted>2018-09-14T07:33:00Z</cp:lastPrinted>
  <dcterms:modified xmlns:xsi="http://www.w3.org/2001/XMLSchema-instance" xsi:type="dcterms:W3CDTF">2018-09-14T07:38:00Z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(1127   16      ročište cijena po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