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d5bc" w14:paraId="724d5bc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>Zagreb, Amruševa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2853A5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5223BD">
        <w:rPr>
          <w:color w:themeColor="text1" w:val="000000"/>
        </w:rPr>
        <w:t>100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853A5">
        <w:t xml:space="preserve">(N.N. br. </w:t>
      </w:r>
      <w:r w:rsidR="00AC4528" w:rsidRPr="002853A5">
        <w:t>71/15.</w:t>
      </w:r>
      <w:r w:rsidRPr="002853A5">
        <w:t>)</w:t>
      </w:r>
      <w:r w:rsidR="008155EE" w:rsidRPr="002853A5">
        <w:t>,</w:t>
      </w:r>
      <w:r w:rsidRPr="002853A5">
        <w:t xml:space="preserve"> dana </w:t>
      </w:r>
      <w:r w:rsidR="002853A5" w:rsidRPr="002853A5">
        <w:t>19. listopada 2017. godine</w:t>
      </w:r>
      <w:r w:rsidRPr="002853A5">
        <w:t>,</w:t>
      </w:r>
      <w:r w:rsidR="00F034D3" w:rsidRPr="002853A5">
        <w:t xml:space="preserve"> </w:t>
      </w:r>
      <w:r w:rsidRPr="002853A5">
        <w:t>objavljuje</w:t>
      </w:r>
      <w:r w:rsidR="008155EE" w:rsidRPr="002853A5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5223BD">
        <w:rPr>
          <w:b/>
        </w:rPr>
        <w:t>TIBO-SPORT j.d.o.o.,</w:t>
      </w:r>
      <w:r w:rsidR="005223BD">
        <w:t xml:space="preserve"> Hum na Sutli 157, Hum Na Sutli, OIB: 10365989920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5223BD">
        <w:rPr>
          <w:color w:themeColor="text1" w:val="000000"/>
        </w:rPr>
        <w:t>11.384,82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2853A5">
      <w:pPr>
        <w:jc w:val="center"/>
      </w:pPr>
      <w:r w:rsidRPr="002853A5">
        <w:t xml:space="preserve">Zagreb, </w:t>
      </w:r>
      <w:r w:rsidR="002853A5" w:rsidRPr="002853A5">
        <w:t>19. listopada 2017. godine</w:t>
      </w:r>
      <w:r w:rsidRPr="002853A5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F273CE" w:rsidP="00F273CE" w:rsidR="00F273CE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5223BD">
      <w:rPr>
        <w:b/>
        <w:color w:themeColor="text1" w:val="000000"/>
      </w:rPr>
      <w:t>100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853A5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A4F8F"/>
    <w:rsid w:val="00DE45F5"/>
    <w:rsid w:val="00DE6B63"/>
    <w:rsid w:val="00E675C4"/>
    <w:rsid w:val="00EC3302"/>
    <w:rsid w:val="00ED6AA8"/>
    <w:rsid w:val="00EE550C"/>
    <w:rsid w:val="00EF2719"/>
    <w:rsid w:val="00F034D3"/>
    <w:rsid w:val="00F273CE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F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F8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F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F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F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F8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F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F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310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St-2100/2017</izvorni_sadrzaj>
    <derivirana_varijabla naziv="DomainObject.Predmet.OznakaBroj_1">St-2100/2017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TIBO-SPORT jednostavno društvo s ograničenom odgovornošću za trgovinu zastupanog po punomoćniku Laura Kantoci</izvorni_sadrzaj>
    <derivirana_varijabla naziv="DomainObject.Predmet.ProtustrankaFormated_1">  TIBO-SPORT jednostavno društvo s ograničenom odgovornošću za trgovinu zastupanog po punomoćniku Laura Kantoci</derivirana_varijabla>
  </DomainObject.Predmet.ProtustrankaFormated>
  <DomainObject.Predmet.ProtustrankaFormatedOIB>
    <izvorni_sadrzaj>  TIBO-SPORT jednostavno društvo s ograničenom odgovornošću za trgovinu, OIB 10365989920 zastupanog po punomoćniku Laura Kantoci</izvorni_sadrzaj>
    <derivirana_varijabla naziv="DomainObject.Predmet.ProtustrankaFormatedOIB_1">  TIBO-SPORT jednostavno društvo s ograničenom odgovornošću za trgovinu, OIB 10365989920 zastupanog po punomoćniku Laura Kantoci</derivirana_varijabla>
  </DomainObject.Predmet.ProtustrankaFormatedOIB>
  <DomainObject.Predmet.ProtustrankaFormatedWithAdress>
    <izvorni_sadrzaj> TIBO-SPORT jednostavno društvo s ograničenom odgovornošću za trgovinu, Hum na Sutli 157, 49231 Hum Na Sutli zastupanog po punomoćniku Laura Kantoci</izvorni_sadrzaj>
    <derivirana_varijabla naziv="DomainObject.Predmet.ProtustrankaFormatedWithAdress_1"> TIBO-SPORT jednostavno društvo s ograničenom odgovornošću za trgovinu, Hum na Sutli 157, 49231 Hum Na Sutli zastupanog po punomoćniku Laura Kantoci</derivirana_varijabla>
  </DomainObject.Predmet.ProtustrankaFormatedWithAdress>
  <DomainObject.Predmet.ProtustrankaFormatedWithAdressOIB>
    <izvorni_sadrzaj> TIBO-SPORT jednostavno društvo s ograničenom odgovornošću za trgovinu, OIB 10365989920, Hum na Sutli 157, 49231 Hum Na Sutli zastupanog po punomoćniku Laura Kantoci</izvorni_sadrzaj>
    <derivirana_varijabla naziv="DomainObject.Predmet.ProtustrankaFormatedWithAdressOIB_1"> TIBO-SPORT jednostavno društvo s ograničenom odgovornošću za trgovinu, OIB 10365989920, Hum na Sutli 157, 49231 Hum Na Sutli zastupanog po punomoćniku Laura Kantoci</derivirana_varijabla>
  </DomainObject.Predmet.ProtustrankaFormatedWithAdressOIB>
  <DomainObject.Predmet.ProtustrankaWithAdress>
    <izvorni_sadrzaj>TIBO-SPORT jednostavno društvo s ograničenom odgovornošću za trgovinu Hum na Sutli 157, 49231 Hum Na Sutli</izvorni_sadrzaj>
    <derivirana_varijabla naziv="DomainObject.Predmet.ProtustrankaWithAdress_1">TIBO-SPORT jednostavno društvo s ograničenom odgovornošću za trgovinu Hum na Sutli 157, 49231 Hum Na Sutli</derivirana_varijabla>
  </DomainObject.Predmet.ProtustrankaWithAdress>
  <DomainObject.Predmet.ProtustrankaWithAdressOIB>
    <izvorni_sadrzaj>TIBO-SPORT jednostavno društvo s ograničenom odgovornošću za trgovinu, OIB 10365989920, Hum na Sutli 157, 49231 Hum Na Sutli</izvorni_sadrzaj>
    <derivirana_varijabla naziv="DomainObject.Predmet.ProtustrankaWithAdressOIB_1">TIBO-SPORT jednostavno društvo s ograničenom odgovornošću za trgovinu, OIB 10365989920, Hum na Sutli 157, 49231 Hum Na Sutli</derivirana_varijabla>
  </DomainObject.Predmet.ProtustrankaWithAdressOIB>
  <DomainObject.Predmet.ProtustrankaNazivFormated>
    <izvorni_sadrzaj>TIBO-SPORT jednostavno društvo s ograničenom odgovornošću za trgovinu</izvorni_sadrzaj>
    <derivirana_varijabla naziv="DomainObject.Predmet.ProtustrankaNazivFormated_1">TIBO-SPORT jednostavno društvo s ograničenom odgovornošću za trgovinu</derivirana_varijabla>
  </DomainObject.Predmet.ProtustrankaNazivFormated>
  <DomainObject.Predmet.ProtustrankaNazivFormatedOIB>
    <izvorni_sadrzaj>TIBO-SPORT jednostavno društvo s ograničenom odgovornošću za trgovinu, OIB 10365989920</izvorni_sadrzaj>
    <derivirana_varijabla naziv="DomainObject.Predmet.ProtustrankaNazivFormatedOIB_1">TIBO-SPORT jednostavno društvo s ograničenom odgovornošću za trgovinu, OIB 10365989920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TIBO-SPORT jednostavno društvo s ograničenom odgovornošću za trgovinu zastupanog po punomoćniku Laura Kantoci</item>
    </izvorni_sadrzaj>
    <derivirana_varijabla naziv="DomainObject.Predmet.ProtuStrankaListFormated_1">
      <item>TIBO-SPORT jednostavno društvo s ograničenom odgovornošću za trgovinu zastupanog po punomoćniku Laura Kantoci</item>
    </derivirana_varijabla>
  </DomainObject.Predmet.ProtuStrankaListFormated>
  <DomainObject.Predmet.ProtuStrankaListFormatedOIB>
    <izvorni_sadrzaj>
      <item>TIBO-SPORT jednostavno društvo s ograničenom odgovornošću za trgovinu, OIB 10365989920 zastupanog po punomoćniku Laura Kantoci</item>
    </izvorni_sadrzaj>
    <derivirana_varijabla naziv="DomainObject.Predmet.ProtuStrankaListFormatedOIB_1">
      <item>TIBO-SPORT jednostavno društvo s ograničenom odgovornošću za trgovinu, OIB 10365989920 zastupanog po punomoćniku Laura Kantoci</item>
    </derivirana_varijabla>
  </DomainObject.Predmet.ProtuStrankaListFormatedOIB>
  <DomainObject.Predmet.ProtuStrankaListFormatedWithAdress>
    <izvorni_sadrzaj>
      <item>TIBO-SPORT jednostavno društvo s ograničenom odgovornošću za trgovinu, Hum na Sutli 157, 49231 Hum Na Sutli zastupanog po punomoćniku Laura Kantoci</item>
    </izvorni_sadrzaj>
    <derivirana_varijabla naziv="DomainObject.Predmet.ProtuStrankaListFormatedWithAdress_1">
      <item>TIBO-SPORT jednostavno društvo s ograničenom odgovornošću za trgovinu, Hum na Sutli 157, 49231 Hum Na Sutli zastupanog po punomoćniku Laura Kantoci</item>
    </derivirana_varijabla>
  </DomainObject.Predmet.ProtuStrankaListFormatedWithAdress>
  <DomainObject.Predmet.ProtuStrankaListFormatedWithAdressOIB>
    <izvorni_sadrzaj>
      <item>TIBO-SPORT jednostavno društvo s ograničenom odgovornošću za trgovinu, OIB 10365989920, Hum na Sutli 157, 49231 Hum Na Sutli zastupanog po punomoćniku Laura Kantoci</item>
    </izvorni_sadrzaj>
    <derivirana_varijabla naziv="DomainObject.Predmet.ProtuStrankaListFormatedWithAdressOIB_1">
      <item>TIBO-SPORT jednostavno društvo s ograničenom odgovornošću za trgovinu, OIB 10365989920, Hum na Sutli 157, 49231 Hum Na Sutli zastupanog po punomoćniku Laura Kantoci</item>
    </derivirana_varijabla>
  </DomainObject.Predmet.ProtuStrankaListFormatedWithAdressOIB>
  <DomainObject.Predmet.ProtuStrankaListNazivFormated>
    <izvorni_sadrzaj>
      <item>TIBO-SPORT jednostavno društvo s ograničenom odgovornošću za trgovinu</item>
    </izvorni_sadrzaj>
    <derivirana_varijabla naziv="DomainObject.Predmet.ProtuStrankaListNazivFormated_1">
      <item>TIBO-SPORT jednostavno društvo s ograničenom odgovornošću za trgovinu</item>
    </derivirana_varijabla>
  </DomainObject.Predmet.ProtuStrankaListNazivFormated>
  <DomainObject.Predmet.ProtuStrankaListNazivFormatedOIB>
    <izvorni_sadrzaj>
      <item>TIBO-SPORT jednostavno društvo s ograničenom odgovornošću za trgovinu, OIB 10365989920</item>
    </izvorni_sadrzaj>
    <derivirana_varijabla naziv="DomainObject.Predmet.ProtuStrankaListNazivFormatedOIB_1">
      <item>TIBO-SPORT jednostavno društvo s ograničenom odgovornošću za trgovinu, OIB 10365989920</item>
    </derivirana_varijabla>
  </DomainObject.Predmet.ProtuStrankaListNazivFormatedOIB>
  <DomainObject.Predmet.OstaliListFormated>
    <izvorni_sadrzaj>
      <item>Laura Kantoci punomoćnik sudionika u postupku TIBO-SPORT jednostavno društvo s ograničenom odgovornošću za trgovinu</item>
    </izvorni_sadrzaj>
    <derivirana_varijabla naziv="DomainObject.Predmet.OstaliListFormated_1">
      <item>Laura Kantoci punomoćnik sudionika u postupku TIBO-SPORT jednostavno društvo s ograničenom odgovornošću za trgovinu</item>
    </derivirana_varijabla>
  </DomainObject.Predmet.OstaliListFormated>
  <DomainObject.Predmet.OstaliListFormatedOIB>
    <izvorni_sadrzaj>
      <item>Laura Kantoci, OIB 70892565162 punomoćnik sudionika u postupku TIBO-SPORT jednostavno društvo s ograničenom odgovornošću za trgovinu</item>
    </izvorni_sadrzaj>
    <derivirana_varijabla naziv="DomainObject.Predmet.OstaliListFormatedOIB_1">
      <item>Laura Kantoci, OIB 70892565162 punomoćnik sudionika u postupku TIBO-SPORT jednostavno društvo s ograničenom odgovornošću za trgovinu</item>
    </derivirana_varijabla>
  </DomainObject.Predmet.OstaliListFormatedOIB>
  <DomainObject.Predmet.OstaliListFormatedWithAdress>
    <izvorni_sadrzaj>
      <item>Laura Kantoci, Spodnja Kostrivnica 33, 3250 Rogaška Slatina punomoćnik sudionika u postupku TIBO-SPORT jednostavno društvo s ograničenom odgovornošću za trgovinu</item>
    </izvorni_sadrzaj>
    <derivirana_varijabla naziv="DomainObject.Predmet.OstaliListFormatedWithAdress_1">
      <item>Laura Kantoci, Spodnja Kostrivnica 33, 3250 Rogaška Slatina punomoćnik sudionika u postupku TIBO-SPORT jednostavno društvo s ograničenom odgovornošću za trgovinu</item>
    </derivirana_varijabla>
  </DomainObject.Predmet.OstaliListFormatedWithAdress>
  <DomainObject.Predmet.OstaliListFormatedWithAdressOIB>
    <izvorni_sadrzaj>
      <item>Laura Kantoci, OIB 70892565162, Spodnja Kostrivnica 33, 3250 Rogaška Slatina punomoćnik sudionika u postupku TIBO-SPORT jednostavno društvo s ograničenom odgovornošću za trgovinu</item>
    </izvorni_sadrzaj>
    <derivirana_varijabla naziv="DomainObject.Predmet.OstaliListFormatedWithAdressOIB_1">
      <item>Laura Kantoci, OIB 70892565162, Spodnja Kostrivnica 33, 3250 Rogaška Slatina punomoćnik sudionika u postupku TIBO-SPORT jednostavno društvo s ograničenom odgovornošću za trgovinu</item>
    </derivirana_varijabla>
  </DomainObject.Predmet.OstaliListFormatedWithAdressOIB>
  <DomainObject.Predmet.OstaliListNazivFormated>
    <izvorni_sadrzaj>
      <item>Laura Kantoci</item>
    </izvorni_sadrzaj>
    <derivirana_varijabla naziv="DomainObject.Predmet.OstaliListNazivFormated_1">
      <item>Laura Kantoci</item>
    </derivirana_varijabla>
  </DomainObject.Predmet.OstaliListNazivFormated>
  <DomainObject.Predmet.OstaliListNazivFormatedOIB>
    <izvorni_sadrzaj>
      <item>Laura Kantoci, OIB 70892565162</item>
    </izvorni_sadrzaj>
    <derivirana_varijabla naziv="DomainObject.Predmet.OstaliListNazivFormatedOIB_1">
      <item>Laura Kantoci, OIB 70892565162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TIBO-SPORT jednostavno društvo s ograničenom odgovornošću za trgovinu</izvorni_sadrzaj>
    <derivirana_varijabla naziv="DomainObject.Predmet.ProtustrankaIDrugi_1">TIBO-SPORT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TIBO-SPORT jednostavno društvo s ograničenom odgovornošću za trgovinu, OIB 10365989920, Hum na Sutli 157, 49231 Hum Na Sutli</izvorni_sadrzaj>
    <derivirana_varijabla naziv="DomainObject.Predmet.ProtustrankaIDrugiAdressOIB_1">TIBO-SPORT jednostavno društvo s ograničenom odgovornošću za trgovinu, OIB 10365989920, Hum na Sutli 157,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TIBO-SPORT jednostavno društvo s ograničenom odgovornošću za trgovinu</item>
      <item>Laura Kantoci</item>
    </izvorni_sadrzaj>
    <derivirana_varijabla naziv="DomainObject.Predmet.SudioniciListNaziv_1">
      <item>FINA Regionalni centar Zagreb</item>
      <item>TIBO-SPORT jednostavno društvo s ograničenom odgovornošću za trgovinu</item>
      <item>Laura Kantoci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TIBO-SPORT jednostavno društvo s ograničenom odgovornošću za trgovinu, OIB 10365989920, Hum na Sutli 157,49231 Hum Na Sutli</item>
      <item>Laura Kantoci, OIB 70892565162, Spodnja Kostrivnica 33,3250 Rogaška Slatina</item>
    </izvorni_sadrzaj>
    <derivirana_varijabla naziv="DomainObject.Predmet.SudioniciListAdressOIB_1">
      <item>FINA Regionalni centar Zagreb, OIB 85821130368, Trg svibanjskih žrtava 1995. br. 1,10000 Zagreb</item>
      <item>TIBO-SPORT jednostavno društvo s ograničenom odgovornošću za trgovinu, OIB 10365989920, Hum na Sutli 157,49231 Hum Na Sutli</item>
      <item>Laura Kantoci, OIB 70892565162, Spodnja Kostrivnica 33,3250 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10365989920</item>
      <item>, OIB 70892565162</item>
    </izvorni_sadrzaj>
    <derivirana_varijabla naziv="DomainObject.Predmet.SudioniciListNazivOIB_1">
      <item>, OIB 85821130368</item>
      <item>, OIB 10365989920</item>
      <item>, OIB 70892565162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1348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2017-10-05T11:05:00Z</dcterms:created>
  <dc:creator>ilukac</dc:creator>
  <cp:lastModifiedBy>Irena Benko</cp:lastModifiedBy>
  <cp:lastPrinted>2017-10-19T11:22:00Z</cp:lastPrinted>
  <dcterms:modified xmlns:xsi="http://www.w3.org/2001/XMLSchema-instance" xsi:type="dcterms:W3CDTF">2017-10-19T11:22:00Z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