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fd6b" w14:paraId="61cfd6b" w:rsidRDefault="00D265B3" w:rsidP="00D265B3" w:rsidR="00D265B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265B3" w:rsidP="00D265B3" w:rsidR="00D265B3">
      <w:pPr>
        <w:tabs>
          <w:tab w:pos="7020" w:val="left"/>
        </w:tabs>
      </w:pPr>
      <w:r>
        <w:t xml:space="preserve">REPUBLIKA HRVATSKA </w:t>
      </w:r>
    </w:p>
    <w:p w:rsidRDefault="00D265B3" w:rsidP="00D265B3" w:rsidR="00D265B3">
      <w:r>
        <w:t>Trgovački sud u Zagrebu</w:t>
      </w:r>
    </w:p>
    <w:p w:rsidRDefault="00D265B3" w:rsidP="00D265B3" w:rsidR="00D265B3">
      <w:r>
        <w:t>Zagreb, Amruševa 2/II</w:t>
      </w:r>
    </w:p>
    <w:p w:rsidRDefault="00D265B3" w:rsidP="00D265B3" w:rsidR="00D265B3"/>
    <w:p w:rsidRDefault="00D265B3" w:rsidP="00D265B3" w:rsidR="00D265B3"/>
    <w:p w:rsidRDefault="00D265B3" w:rsidP="00D265B3" w:rsidR="00D265B3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D265B3">
        <w:t>St-652/2016,</w:t>
      </w:r>
      <w:r>
        <w:t xml:space="preserve"> temeljem odredbe članka 430. Stečajnog zakona (N.N. br. 71/15.), dana </w:t>
      </w:r>
      <w:r w:rsidR="005F1B2E">
        <w:t>26</w:t>
      </w:r>
      <w:r>
        <w:t>. siječnja 2016. godine, objavljuje:</w:t>
      </w:r>
    </w:p>
    <w:p w:rsidRDefault="00D265B3" w:rsidP="00D265B3" w:rsidR="00D265B3">
      <w:pPr>
        <w:jc w:val="both"/>
      </w:pPr>
    </w:p>
    <w:p w:rsidRDefault="00D265B3" w:rsidP="00D265B3" w:rsidR="00D265B3" w:rsidRPr="000E41FF">
      <w:pPr>
        <w:jc w:val="center"/>
      </w:pPr>
      <w:r w:rsidRPr="000E41FF">
        <w:t>O G L A S</w:t>
      </w:r>
    </w:p>
    <w:p w:rsidRDefault="00D265B3" w:rsidP="00D265B3" w:rsidR="00D265B3">
      <w:pPr>
        <w:rPr>
          <w:b/>
        </w:rPr>
      </w:pPr>
    </w:p>
    <w:p w:rsidRDefault="00D265B3" w:rsidP="00D265B3" w:rsidR="00D265B3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r w:rsidRPr="00123548">
        <w:t>LIQUIDUS GRAĐENJE d.o.o. sa sjedištem: Radnička cesta 61 a, 10000 Zagreb, OIB: 14884266517</w:t>
      </w:r>
      <w:r>
        <w:t>, je podnijet prijedlog za pokretanje skraćenog stečajnog postupka.</w:t>
      </w:r>
    </w:p>
    <w:p w:rsidRDefault="00D265B3" w:rsidP="00D265B3" w:rsidR="00D265B3">
      <w:pPr>
        <w:pStyle w:val="Odlomakpopisa"/>
        <w:ind w:left="0"/>
      </w:pPr>
    </w:p>
    <w:p w:rsidRDefault="00D265B3" w:rsidP="00D265B3" w:rsidR="00D265B3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60.649,09 kn.</w:t>
      </w:r>
    </w:p>
    <w:p w:rsidRDefault="00D265B3" w:rsidP="00D265B3" w:rsidR="00D265B3"/>
    <w:p w:rsidRDefault="00D265B3" w:rsidP="00D265B3" w:rsidR="00D265B3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265B3" w:rsidP="00D265B3" w:rsidR="00D265B3">
      <w:pPr>
        <w:jc w:val="both"/>
      </w:pPr>
    </w:p>
    <w:p w:rsidRDefault="00D265B3" w:rsidP="00D265B3" w:rsidR="00D265B3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65B3" w:rsidP="00D265B3" w:rsidR="00D265B3">
      <w:pPr>
        <w:pStyle w:val="Odlomakpopisa"/>
        <w:ind w:left="0"/>
      </w:pPr>
    </w:p>
    <w:p w:rsidRDefault="00D265B3" w:rsidP="00D265B3" w:rsidR="00D265B3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D265B3" w:rsidP="00D265B3" w:rsidR="00D265B3">
      <w:pPr>
        <w:pStyle w:val="Odlomakpopisa"/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265B3" w:rsidP="00D265B3" w:rsidR="00D265B3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D265B3" w:rsidP="00D265B3" w:rsidR="00D265B3">
      <w:pPr>
        <w:jc w:val="both"/>
      </w:pPr>
    </w:p>
    <w:p w:rsidRDefault="00D265B3" w:rsidP="00D265B3" w:rsidR="00D265B3">
      <w:pPr>
        <w:jc w:val="center"/>
      </w:pPr>
      <w:r>
        <w:t>U Zagrebu 26. siječnja 2016.</w:t>
      </w:r>
    </w:p>
    <w:p w:rsidRDefault="00D265B3" w:rsidP="00D265B3" w:rsidR="00D265B3">
      <w:pPr>
        <w:jc w:val="center"/>
      </w:pPr>
    </w:p>
    <w:p w:rsidRDefault="00D265B3" w:rsidP="00D265B3" w:rsidR="00D265B3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D265B3" w:rsidP="00D265B3" w:rsidR="00D265B3" w:rsidRPr="000E41FF">
      <w:pPr>
        <w:jc w:val="both"/>
      </w:pPr>
    </w:p>
    <w:p w:rsidRDefault="00D265B3" w:rsidP="00D265B3" w:rsidR="00D265B3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HRŠAK </w:t>
      </w:r>
    </w:p>
    <w:p w:rsidRDefault="00D265B3" w:rsidP="00D265B3" w:rsidR="00D265B3">
      <w:pPr>
        <w:jc w:val="right"/>
      </w:pPr>
    </w:p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65B3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5F1B2E"/>
    <w:rsid w:val="006754CE"/>
    <w:rsid w:val="006B3CDB"/>
    <w:rsid w:val="00734906"/>
    <w:rsid w:val="007555F9"/>
    <w:rsid w:val="00782AB0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265B3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65B3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65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65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65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4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4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4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4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65B3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65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65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5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4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4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4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4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St-652/2016-5</izvorni_sadrzaj>
    <derivirana_varijabla naziv="DomainObject.Oznaka_1">St-652/2016-5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LIQUIDUS GRAĐENJE d.o.o.</izvorni_sadrzaj>
    <derivirana_varijabla naziv="DomainObject.Predmet.ProtustrankaFormated_1">  LIQUIDUS GRAĐENJE d.o.o.</derivirana_varijabla>
  </DomainObject.Predmet.ProtustrankaFormated>
  <DomainObject.Predmet.ProtustrankaFormatedOIB>
    <izvorni_sadrzaj>  LIQUIDUS GRAĐENJE d.o.o., OIB 14884266517</izvorni_sadrzaj>
    <derivirana_varijabla naziv="DomainObject.Predmet.ProtustrankaFormatedOIB_1">  LIQUIDUS GRAĐENJE d.o.o., OIB 14884266517</derivirana_varijabla>
  </DomainObject.Predmet.ProtustrankaFormatedOIB>
  <DomainObject.Predmet.ProtustrankaFormatedWithAdress>
    <izvorni_sadrzaj> LIQUIDUS GRAĐENJE d.o.o., Radnička cesta 61/a, 10000 Zagreb</izvorni_sadrzaj>
    <derivirana_varijabla naziv="DomainObject.Predmet.ProtustrankaFormatedWithAdress_1"> LIQUIDUS GRAĐENJE d.o.o., Radnička cesta 61/a, 10000 Zagreb</derivirana_varijabla>
  </DomainObject.Predmet.ProtustrankaFormatedWithAdress>
  <DomainObject.Predmet.ProtustrankaFormatedWithAdressOIB>
    <izvorni_sadrzaj> LIQUIDUS GRAĐENJE d.o.o., OIB 14884266517, Radnička cesta 61/a, 10000 Zagreb</izvorni_sadrzaj>
    <derivirana_varijabla naziv="DomainObject.Predmet.ProtustrankaFormatedWithAdressOIB_1"> LIQUIDUS GRAĐENJE d.o.o., OIB 14884266517, Radnička cesta 61/a, 10000 Zagreb</derivirana_varijabla>
  </DomainObject.Predmet.ProtustrankaFormatedWithAdressOIB>
  <DomainObject.Predmet.ProtustrankaWithAdress>
    <izvorni_sadrzaj>LIQUIDUS GRAĐENJE d.o.o. Radnička cesta 61/a, 10000 Zagreb</izvorni_sadrzaj>
    <derivirana_varijabla naziv="DomainObject.Predmet.ProtustrankaWithAdress_1">LIQUIDUS GRAĐENJE d.o.o. Radnička cesta 61/a, 10000 Zagreb</derivirana_varijabla>
  </DomainObject.Predmet.ProtustrankaWithAdress>
  <DomainObject.Predmet.ProtustrankaWithAdressOIB>
    <izvorni_sadrzaj>LIQUIDUS GRAĐENJE d.o.o., OIB 14884266517, Radnička cesta 61/a, 10000 Zagreb</izvorni_sadrzaj>
    <derivirana_varijabla naziv="DomainObject.Predmet.ProtustrankaWithAdressOIB_1">LIQUIDUS GRAĐENJE d.o.o., OIB 14884266517, Radnička cesta 61/a, 10000 Zagreb</derivirana_varijabla>
  </DomainObject.Predmet.ProtustrankaWithAdressOIB>
  <DomainObject.Predmet.ProtustrankaNazivFormated>
    <izvorni_sadrzaj>LIQUIDUS GRAĐENJE d.o.o.</izvorni_sadrzaj>
    <derivirana_varijabla naziv="DomainObject.Predmet.ProtustrankaNazivFormated_1">LIQUIDUS GRAĐENJE d.o.o.</derivirana_varijabla>
  </DomainObject.Predmet.ProtustrankaNazivFormated>
  <DomainObject.Predmet.ProtustrankaNazivFormatedOIB>
    <izvorni_sadrzaj>LIQUIDUS GRAĐENJE d.o.o., OIB 14884266517</izvorni_sadrzaj>
    <derivirana_varijabla naziv="DomainObject.Predmet.ProtustrankaNazivFormatedOIB_1">LIQUIDUS GRAĐENJE d.o.o., OIB 14884266517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LIQUIDUS GRAĐENJE d.o.o.</item>
    </izvorni_sadrzaj>
    <derivirana_varijabla naziv="DomainObject.Predmet.ProtuStrankaListFormated_1">
      <item>LIQUIDUS GRAĐENJE d.o.o.</item>
    </derivirana_varijabla>
  </DomainObject.Predmet.ProtuStrankaListFormated>
  <DomainObject.Predmet.ProtuStrankaListFormatedOIB>
    <izvorni_sadrzaj>
      <item>LIQUIDUS GRAĐENJE d.o.o., OIB 14884266517</item>
    </izvorni_sadrzaj>
    <derivirana_varijabla naziv="DomainObject.Predmet.ProtuStrankaListFormatedOIB_1">
      <item>LIQUIDUS GRAĐENJE d.o.o., OIB 14884266517</item>
    </derivirana_varijabla>
  </DomainObject.Predmet.ProtuStrankaListFormatedOIB>
  <DomainObject.Predmet.ProtuStrankaListFormatedWithAdress>
    <izvorni_sadrzaj>
      <item>LIQUIDUS GRAĐENJE d.o.o., Radnička cesta 61/a, 10000 Zagreb</item>
    </izvorni_sadrzaj>
    <derivirana_varijabla naziv="DomainObject.Predmet.ProtuStrankaListFormatedWithAdress_1">
      <item>LIQUIDUS GRAĐENJE d.o.o., Radnička cesta 61/a, 10000 Zagreb</item>
    </derivirana_varijabla>
  </DomainObject.Predmet.ProtuStrankaListFormatedWithAdress>
  <DomainObject.Predmet.ProtuStrankaListFormatedWithAdressOIB>
    <izvorni_sadrzaj>
      <item>LIQUIDUS GRAĐENJE d.o.o., OIB 14884266517, Radnička cesta 61/a, 10000 Zagreb</item>
    </izvorni_sadrzaj>
    <derivirana_varijabla naziv="DomainObject.Predmet.ProtuStrankaListFormatedWithAdressOIB_1">
      <item>LIQUIDUS GRAĐENJE d.o.o., OIB 14884266517, Radnička cesta 61/a, 10000 Zagreb</item>
    </derivirana_varijabla>
  </DomainObject.Predmet.ProtuStrankaListFormatedWithAdressOIB>
  <DomainObject.Predmet.ProtuStrankaListNazivFormated>
    <izvorni_sadrzaj>
      <item>LIQUIDUS GRAĐENJE d.o.o.</item>
    </izvorni_sadrzaj>
    <derivirana_varijabla naziv="DomainObject.Predmet.ProtuStrankaListNazivFormated_1">
      <item>LIQUIDUS GRAĐENJE d.o.o.</item>
    </derivirana_varijabla>
  </DomainObject.Predmet.ProtuStrankaListNazivFormated>
  <DomainObject.Predmet.ProtuStrankaListNazivFormatedOIB>
    <izvorni_sadrzaj>
      <item>LIQUIDUS GRAĐENJE d.o.o., OIB 14884266517</item>
    </izvorni_sadrzaj>
    <derivirana_varijabla naziv="DomainObject.Predmet.ProtuStrankaListNazivFormatedOIB_1">
      <item>LIQUIDUS GRAĐENJE d.o.o., OIB 14884266517</item>
    </derivirana_varijabla>
  </DomainObject.Predmet.ProtuStrankaListNazivFormatedOIB>
  <DomainObject.Predmet.OstaliListFormated>
    <izvorni_sadrzaj>
      <item>Krunoslav Martinčević</item>
    </izvorni_sadrzaj>
    <derivirana_varijabla naziv="DomainObject.Predmet.OstaliListFormated_1">
      <item>Krunoslav Martinčević</item>
    </derivirana_varijabla>
  </DomainObject.Predmet.OstaliListFormated>
  <DomainObject.Predmet.OstaliListFormatedOIB>
    <izvorni_sadrzaj>
      <item>Krunoslav Martinčević, OIB 38393824235</item>
    </izvorni_sadrzaj>
    <derivirana_varijabla naziv="DomainObject.Predmet.OstaliListFormatedOIB_1">
      <item>Krunoslav Martinčević, OIB 38393824235</item>
    </derivirana_varijabla>
  </DomainObject.Predmet.OstaliListFormatedOIB>
  <DomainObject.Predmet.OstaliListFormatedWithAdress>
    <izvorni_sadrzaj>
      <item>Krunoslav Martinčević, Radnička Cesta 61a, 10000 Zagreb</item>
    </izvorni_sadrzaj>
    <derivirana_varijabla naziv="DomainObject.Predmet.OstaliListFormatedWithAdress_1">
      <item>Krunoslav Martinčević, Radnička Cesta 61a, 10000 Zagreb</item>
    </derivirana_varijabla>
  </DomainObject.Predmet.OstaliListFormatedWithAdress>
  <DomainObject.Predmet.OstaliListFormatedWithAdressOIB>
    <izvorni_sadrzaj>
      <item>Krunoslav Martinčević, OIB 38393824235, Radnička Cesta 61a, 10000 Zagreb</item>
    </izvorni_sadrzaj>
    <derivirana_varijabla naziv="DomainObject.Predmet.OstaliListFormatedWithAdressOIB_1">
      <item>Krunoslav Martinčević, OIB 38393824235, Radnička Cesta 61a, 10000 Zagreb</item>
    </derivirana_varijabla>
  </DomainObject.Predmet.OstaliListFormatedWithAdressOIB>
  <DomainObject.Predmet.OstaliListNazivFormated>
    <izvorni_sadrzaj>
      <item>Krunoslav Martinčević</item>
    </izvorni_sadrzaj>
    <derivirana_varijabla naziv="DomainObject.Predmet.OstaliListNazivFormated_1">
      <item>Krunoslav Martinčević</item>
    </derivirana_varijabla>
  </DomainObject.Predmet.OstaliListNazivFormated>
  <DomainObject.Predmet.OstaliListNazivFormatedOIB>
    <izvorni_sadrzaj>
      <item>Krunoslav Martinčević, OIB 38393824235</item>
    </izvorni_sadrzaj>
    <derivirana_varijabla naziv="DomainObject.Predmet.OstaliListNazivFormatedOIB_1">
      <item>Krunoslav Martinčević, OIB 38393824235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St-652/2016-5</izvorni_sadrzaj>
    <derivirana_varijabla naziv="DomainObject.PoslovniBrojDokumenta_1">St-652/2016-5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LIQUIDUS GRAĐENJE d.o.o.</izvorni_sadrzaj>
    <derivirana_varijabla naziv="DomainObject.Predmet.ProtustrankaIDrugi_1">LIQUIDUS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LIQUIDUS GRAĐENJE d.o.o., OIB 14884266517, Radnička cesta 61/a, 10000 Zagreb</izvorni_sadrzaj>
    <derivirana_varijabla naziv="DomainObject.Predmet.ProtustrankaIDrugiAdressOIB_1">LIQUIDUS GRAĐENJE d.o.o., OIB 14884266517, Radnička cesta 61/a,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LIQUIDUS GRAĐENJE d.o.o.</item>
      <item>Krunoslav Martinčević</item>
    </izvorni_sadrzaj>
    <derivirana_varijabla naziv="DomainObject.Predmet.SudioniciListNaziv_1">
      <item>FINA Regionalni centar Zagreb</item>
      <item>LIQUIDUS GRAĐENJE d.o.o.</item>
      <item>Krunoslav Martinčević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LIQUIDUS GRAĐENJE d.o.o., OIB 14884266517, Radnička cesta 61/a,10000 Zagreb</item>
      <item>Krunoslav Martinčević, OIB 38393824235, Radnička Cesta 61a,10000 Zagreb</item>
    </izvorni_sadrzaj>
    <derivirana_varijabla naziv="DomainObject.Predmet.SudioniciListAdressOIB_1">
      <item>FINA Regionalni centar Zagreb, OIB 85821130368, Trg svibanjskih žrtava 1995. br. 1,10000 Zagreb</item>
      <item>LIQUIDUS GRAĐENJE d.o.o., OIB 14884266517, Radnička cesta 61/a,10000 Zagreb</item>
      <item>Krunoslav Martinčević, OIB 38393824235, Radnička Cesta 61a,10000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14884266517</item>
      <item>, OIB 38393824235</item>
    </izvorni_sadrzaj>
    <derivirana_varijabla naziv="DomainObject.Predmet.SudioniciListNazivOIB_1">
      <item>, OIB 85821130368</item>
      <item>, OIB 14884266517</item>
      <item>, OIB 38393824235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1363</properties:Characters>
  <properties:Lines>42</properties:Lines>
  <properties:Paragraphs>15</properties:Paragraphs>
  <properties:TotalTime>2</properties:TotalTime>
  <properties:ScaleCrop>false</properties:ScaleCrop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2016-01-26T10:39:00Z</dcterms:created>
  <dc:creator>Vlasta Bogović Milisavljević</dc:creator>
  <cp:lastModifiedBy>Vlasta Bogović Milisavljević</cp:lastModifiedBy>
  <dcterms:modified xmlns:xsi="http://www.w3.org/2001/XMLSchema-instance" xsi:type="dcterms:W3CDTF">2016-01-26T12:34:00Z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St-652/2016-5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