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0a74b" w14:paraId="470a74b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3D13F7" w:rsidP="003D13F7" w:rsidR="003D13F7" w:rsidRPr="00B22BBD">
      <w:pPr>
        <w:pStyle w:val="Naslov1"/>
        <w:rPr>
          <w:b w:val="false"/>
          <w:sz w:val="22"/>
          <w:szCs w:val="22"/>
        </w:rPr>
      </w:pPr>
      <w:r w:rsidRPr="00B22BBD">
        <w:rPr>
          <w:sz w:val="22"/>
          <w:szCs w:val="22"/>
        </w:rPr>
        <w:t>Posl.br. 6-St.</w:t>
      </w:r>
      <w:r>
        <w:rPr>
          <w:sz w:val="22"/>
          <w:szCs w:val="22"/>
        </w:rPr>
        <w:t>746/2017-</w:t>
      </w:r>
      <w:r w:rsidR="00B36DF7">
        <w:rPr>
          <w:sz w:val="22"/>
          <w:szCs w:val="22"/>
        </w:rPr>
        <w:t>6</w:t>
      </w:r>
      <w:r w:rsidR="00857562">
        <w:rPr>
          <w:sz w:val="22"/>
          <w:szCs w:val="22"/>
        </w:rPr>
        <w:t>2</w:t>
      </w:r>
    </w:p>
    <w:p w:rsidRDefault="003D13F7" w:rsidP="003D13F7" w:rsidR="003D13F7" w:rsidRPr="00B22BBD">
      <w:pPr>
        <w:pStyle w:val="Naslov2"/>
        <w:rPr>
          <w:sz w:val="22"/>
          <w:szCs w:val="22"/>
        </w:rPr>
      </w:pPr>
    </w:p>
    <w:p w:rsidRDefault="003D13F7" w:rsidP="003D13F7" w:rsidR="003D13F7">
      <w:pPr>
        <w:rPr>
          <w:sz w:val="22"/>
          <w:szCs w:val="22"/>
        </w:rPr>
      </w:pPr>
    </w:p>
    <w:p w:rsidRDefault="003D13F7" w:rsidP="003D13F7" w:rsidR="003D13F7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3D13F7" w:rsidP="003D13F7" w:rsidR="003D13F7">
      <w:pPr>
        <w:pStyle w:val="Naslov2"/>
        <w:rPr>
          <w:sz w:val="22"/>
          <w:szCs w:val="22"/>
        </w:rPr>
      </w:pPr>
    </w:p>
    <w:p w:rsidRDefault="003D13F7" w:rsidP="003D13F7" w:rsidR="003D13F7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3D13F7" w:rsidP="003D13F7" w:rsidR="003D13F7" w:rsidRPr="00B22BBD">
      <w:pPr>
        <w:jc w:val="center"/>
        <w:rPr>
          <w:b/>
          <w:sz w:val="22"/>
          <w:szCs w:val="22"/>
        </w:rPr>
      </w:pPr>
    </w:p>
    <w:p w:rsidRDefault="003D13F7" w:rsidP="003D13F7" w:rsidR="003D13F7" w:rsidRPr="00B22BBD">
      <w:pPr>
        <w:jc w:val="center"/>
        <w:rPr>
          <w:b/>
          <w:sz w:val="22"/>
          <w:szCs w:val="22"/>
        </w:rPr>
      </w:pPr>
    </w:p>
    <w:p w:rsidRDefault="003D13F7" w:rsidP="003D13F7" w:rsidR="000865BF">
      <w:pPr>
        <w:ind w:firstLine="720"/>
        <w:jc w:val="both"/>
        <w:rPr>
          <w:sz w:val="22"/>
          <w:szCs w:val="22"/>
        </w:rPr>
      </w:pPr>
      <w:r w:rsidRPr="00440BD9">
        <w:rPr>
          <w:sz w:val="22"/>
          <w:szCs w:val="22"/>
        </w:rPr>
        <w:t xml:space="preserve">Trgovački sud u Splitu, Stalna služba u Dubrovniku, </w:t>
      </w:r>
      <w:r w:rsidRPr="00A17674">
        <w:rPr>
          <w:sz w:val="22"/>
          <w:szCs w:val="22"/>
        </w:rPr>
        <w:t xml:space="preserve">u stečajnom postupku nad dužnikom </w:t>
      </w:r>
      <w:r w:rsidRPr="00AE0E3E">
        <w:rPr>
          <w:bCs/>
          <w:sz w:val="22"/>
          <w:szCs w:val="22"/>
          <w:lang w:val="en-AU"/>
        </w:rPr>
        <w:t xml:space="preserve">RAJ PLUS j.d.o.o., za turizam, trgovinu i usluge </w:t>
      </w:r>
      <w:r w:rsidRPr="00AE0E3E">
        <w:rPr>
          <w:bCs/>
          <w:sz w:val="22"/>
          <w:szCs w:val="22"/>
        </w:rPr>
        <w:t>"u stečaju"</w:t>
      </w:r>
      <w:r w:rsidRPr="00AE0E3E">
        <w:rPr>
          <w:bCs/>
          <w:sz w:val="22"/>
          <w:szCs w:val="22"/>
          <w:lang w:val="en-AU"/>
        </w:rPr>
        <w:t xml:space="preserve">, Dubrovnik, Od Batale 2E, MBS; 060333187, OIB: 30310556070, </w:t>
      </w:r>
      <w:r w:rsidRPr="00AE0E3E">
        <w:rPr>
          <w:bCs/>
          <w:sz w:val="22"/>
          <w:szCs w:val="22"/>
        </w:rPr>
        <w:t xml:space="preserve">zastupano po stečajnom upravitelju </w:t>
      </w:r>
      <w:r w:rsidR="00B36DF7">
        <w:rPr>
          <w:bCs/>
          <w:sz w:val="22"/>
          <w:szCs w:val="22"/>
        </w:rPr>
        <w:t>Deanu Preleviću</w:t>
      </w:r>
      <w:r w:rsidRPr="00AE0E3E">
        <w:rPr>
          <w:bCs/>
          <w:sz w:val="22"/>
          <w:szCs w:val="22"/>
        </w:rPr>
        <w:t xml:space="preserve"> iz Splita</w:t>
      </w:r>
      <w:r w:rsidRPr="00A17674">
        <w:rPr>
          <w:sz w:val="22"/>
          <w:szCs w:val="22"/>
        </w:rPr>
        <w:t xml:space="preserve">, izvan </w:t>
      </w:r>
      <w:r>
        <w:rPr>
          <w:sz w:val="22"/>
          <w:szCs w:val="22"/>
        </w:rPr>
        <w:t>ročišta</w:t>
      </w:r>
      <w:r w:rsidR="000865BF">
        <w:rPr>
          <w:sz w:val="22"/>
          <w:szCs w:val="22"/>
        </w:rPr>
        <w:t xml:space="preserve">, dana </w:t>
      </w:r>
      <w:r w:rsidR="00B36DF7">
        <w:rPr>
          <w:sz w:val="22"/>
          <w:szCs w:val="22"/>
        </w:rPr>
        <w:t>6</w:t>
      </w:r>
      <w:r w:rsidR="000865BF" w:rsidRPr="00A17674">
        <w:rPr>
          <w:sz w:val="22"/>
          <w:szCs w:val="22"/>
        </w:rPr>
        <w:t xml:space="preserve">. </w:t>
      </w:r>
      <w:r w:rsidR="00B36DF7">
        <w:rPr>
          <w:sz w:val="22"/>
          <w:szCs w:val="22"/>
        </w:rPr>
        <w:t>studenog</w:t>
      </w:r>
      <w:r w:rsidR="000865BF" w:rsidRPr="00A17674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="000865BF" w:rsidRPr="00A17674">
        <w:rPr>
          <w:sz w:val="22"/>
          <w:szCs w:val="22"/>
        </w:rPr>
        <w:t>. godine</w:t>
      </w:r>
    </w:p>
    <w:p w:rsidRDefault="000865BF" w:rsidP="000865BF" w:rsidR="000865BF">
      <w:pPr>
        <w:jc w:val="both"/>
        <w:rPr>
          <w:sz w:val="22"/>
          <w:szCs w:val="22"/>
        </w:rPr>
      </w:pPr>
    </w:p>
    <w:p w:rsidRDefault="00E15EB9" w:rsidP="000865BF" w:rsidR="00E15EB9" w:rsidRPr="00B22BBD">
      <w:pPr>
        <w:jc w:val="both"/>
        <w:rPr>
          <w:sz w:val="22"/>
          <w:szCs w:val="22"/>
        </w:rPr>
      </w:pPr>
    </w:p>
    <w:p w:rsidRDefault="000865BF" w:rsidP="000865BF" w:rsidR="000865BF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205B3E" w:rsidP="00780439" w:rsidR="00BB2BE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795EBC">
        <w:rPr>
          <w:sz w:val="22"/>
          <w:szCs w:val="22"/>
        </w:rPr>
        <w:t>Na</w:t>
      </w:r>
      <w:r w:rsidR="0080282C" w:rsidRPr="0080282C">
        <w:rPr>
          <w:bCs/>
          <w:sz w:val="22"/>
          <w:szCs w:val="22"/>
        </w:rPr>
        <w:t xml:space="preserve">laže se </w:t>
      </w:r>
      <w:r w:rsidR="000602C6">
        <w:rPr>
          <w:bCs/>
          <w:sz w:val="22"/>
          <w:szCs w:val="22"/>
        </w:rPr>
        <w:t xml:space="preserve">ranijem </w:t>
      </w:r>
      <w:r w:rsidR="0080282C" w:rsidRPr="0080282C">
        <w:rPr>
          <w:bCs/>
          <w:sz w:val="22"/>
          <w:szCs w:val="22"/>
        </w:rPr>
        <w:t xml:space="preserve">stečajnom upravitelju </w:t>
      </w:r>
      <w:r w:rsidR="000602C6">
        <w:rPr>
          <w:bCs/>
          <w:sz w:val="22"/>
          <w:szCs w:val="22"/>
        </w:rPr>
        <w:t>Božu Guvo</w:t>
      </w:r>
      <w:r w:rsidR="00B36DF7">
        <w:rPr>
          <w:bCs/>
          <w:sz w:val="22"/>
          <w:szCs w:val="22"/>
        </w:rPr>
        <w:t xml:space="preserve"> </w:t>
      </w:r>
      <w:r w:rsidR="0080282C" w:rsidRPr="0080282C">
        <w:rPr>
          <w:bCs/>
          <w:sz w:val="22"/>
          <w:szCs w:val="22"/>
        </w:rPr>
        <w:t>bez odlaganja</w:t>
      </w:r>
      <w:r w:rsidR="0080282C" w:rsidRPr="0080282C">
        <w:rPr>
          <w:sz w:val="22"/>
          <w:szCs w:val="22"/>
        </w:rPr>
        <w:t xml:space="preserve"> </w:t>
      </w:r>
      <w:r w:rsidR="00780439">
        <w:rPr>
          <w:sz w:val="22"/>
          <w:szCs w:val="22"/>
        </w:rPr>
        <w:t xml:space="preserve">pisano se </w:t>
      </w:r>
      <w:r w:rsidR="00795EBC">
        <w:rPr>
          <w:sz w:val="22"/>
          <w:szCs w:val="22"/>
        </w:rPr>
        <w:t>očito</w:t>
      </w:r>
      <w:r w:rsidR="00780439">
        <w:rPr>
          <w:sz w:val="22"/>
          <w:szCs w:val="22"/>
        </w:rPr>
        <w:t>vati o</w:t>
      </w:r>
      <w:r w:rsidR="00BB2BED">
        <w:rPr>
          <w:sz w:val="22"/>
          <w:szCs w:val="22"/>
        </w:rPr>
        <w:t xml:space="preserve"> podnesku ranijeg stečajnog upravitelja nadnevka 2</w:t>
      </w:r>
      <w:r w:rsidR="00857562">
        <w:rPr>
          <w:sz w:val="22"/>
          <w:szCs w:val="22"/>
        </w:rPr>
        <w:t>6</w:t>
      </w:r>
      <w:r w:rsidR="00BB2BED">
        <w:rPr>
          <w:sz w:val="22"/>
          <w:szCs w:val="22"/>
        </w:rPr>
        <w:t xml:space="preserve">. </w:t>
      </w:r>
      <w:r w:rsidR="00857562">
        <w:rPr>
          <w:sz w:val="22"/>
          <w:szCs w:val="22"/>
        </w:rPr>
        <w:t>listopada</w:t>
      </w:r>
      <w:r w:rsidR="00BB2BED">
        <w:rPr>
          <w:sz w:val="22"/>
          <w:szCs w:val="22"/>
        </w:rPr>
        <w:t xml:space="preserve"> 2018. godine koji se u privitku u presliku dostavlja.</w:t>
      </w:r>
    </w:p>
    <w:p w:rsidRDefault="00BB2BED" w:rsidP="00780439" w:rsidR="00B36DF7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795EBC">
        <w:rPr>
          <w:sz w:val="22"/>
          <w:szCs w:val="22"/>
        </w:rPr>
        <w:t xml:space="preserve"> </w:t>
      </w:r>
    </w:p>
    <w:p w:rsidRDefault="000865BF" w:rsidP="000865BF" w:rsidR="000865BF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BB2BED">
        <w:rPr>
          <w:sz w:val="22"/>
          <w:szCs w:val="22"/>
        </w:rPr>
        <w:t>6</w:t>
      </w:r>
      <w:r>
        <w:rPr>
          <w:sz w:val="22"/>
          <w:szCs w:val="22"/>
        </w:rPr>
        <w:t xml:space="preserve">. </w:t>
      </w:r>
      <w:r w:rsidR="00BB2BED">
        <w:rPr>
          <w:sz w:val="22"/>
          <w:szCs w:val="22"/>
        </w:rPr>
        <w:t>studenog</w:t>
      </w:r>
      <w:r w:rsidRPr="00B22BBD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 godine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0865BF" w:rsidP="000865BF" w:rsidR="000865BF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jc w:val="both"/>
        <w:rPr>
          <w:b/>
          <w:sz w:val="22"/>
          <w:szCs w:val="22"/>
        </w:rPr>
      </w:pPr>
    </w:p>
    <w:p w:rsidRDefault="000B35A4" w:rsidP="000865BF" w:rsidR="000B35A4">
      <w:pPr>
        <w:jc w:val="both"/>
        <w:rPr>
          <w:b/>
          <w:sz w:val="22"/>
          <w:szCs w:val="22"/>
        </w:rPr>
      </w:pPr>
    </w:p>
    <w:p w:rsidRDefault="000B35A4" w:rsidP="000865BF" w:rsidR="000B35A4" w:rsidRPr="00B22BBD">
      <w:pPr>
        <w:jc w:val="both"/>
        <w:rPr>
          <w:b/>
          <w:sz w:val="22"/>
          <w:szCs w:val="22"/>
        </w:rPr>
      </w:pPr>
    </w:p>
    <w:p w:rsidRDefault="000865BF" w:rsidP="000865BF" w:rsidR="000865BF" w:rsidRPr="00AF4137">
      <w:pPr>
        <w:jc w:val="both"/>
        <w:rPr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AF4137">
        <w:rPr>
          <w:sz w:val="22"/>
          <w:szCs w:val="22"/>
        </w:rPr>
        <w:t>06</w:t>
      </w:r>
      <w:r w:rsidR="007F11FD">
        <w:rPr>
          <w:sz w:val="22"/>
          <w:szCs w:val="22"/>
        </w:rPr>
        <w:t>.</w:t>
      </w:r>
      <w:r w:rsidR="00AF4137">
        <w:rPr>
          <w:sz w:val="22"/>
          <w:szCs w:val="22"/>
        </w:rPr>
        <w:t>11</w:t>
      </w:r>
      <w:r>
        <w:rPr>
          <w:sz w:val="22"/>
          <w:szCs w:val="22"/>
        </w:rPr>
        <w:t>.</w:t>
      </w:r>
      <w:r w:rsidRPr="00B22BBD">
        <w:rPr>
          <w:sz w:val="22"/>
          <w:szCs w:val="22"/>
        </w:rPr>
        <w:t>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0865BF" w:rsidP="000865BF" w:rsidR="000B35A4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 w:rsidR="000602C6">
        <w:rPr>
          <w:sz w:val="22"/>
          <w:szCs w:val="22"/>
        </w:rPr>
        <w:t xml:space="preserve">ranijem </w:t>
      </w:r>
      <w:r>
        <w:rPr>
          <w:sz w:val="22"/>
          <w:szCs w:val="22"/>
        </w:rPr>
        <w:t>stečajnom upravitelju</w:t>
      </w:r>
      <w:r w:rsidR="000602C6">
        <w:rPr>
          <w:sz w:val="22"/>
          <w:szCs w:val="22"/>
        </w:rPr>
        <w:t xml:space="preserve"> Boži Guvo</w:t>
      </w:r>
      <w:r>
        <w:rPr>
          <w:sz w:val="22"/>
          <w:szCs w:val="22"/>
        </w:rPr>
        <w:t xml:space="preserve">, </w:t>
      </w:r>
    </w:p>
    <w:p w:rsidRDefault="000B35A4" w:rsidP="000865BF" w:rsidR="000865B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0865BF">
        <w:rPr>
          <w:sz w:val="22"/>
          <w:szCs w:val="22"/>
        </w:rPr>
        <w:t>e oglasn</w:t>
      </w:r>
      <w:r>
        <w:rPr>
          <w:sz w:val="22"/>
          <w:szCs w:val="22"/>
        </w:rPr>
        <w:t>a</w:t>
      </w:r>
      <w:r w:rsidR="000865BF">
        <w:rPr>
          <w:sz w:val="22"/>
          <w:szCs w:val="22"/>
        </w:rPr>
        <w:t xml:space="preserve"> ploč</w:t>
      </w:r>
      <w:r>
        <w:rPr>
          <w:sz w:val="22"/>
          <w:szCs w:val="22"/>
        </w:rPr>
        <w:t>a</w:t>
      </w:r>
      <w:r w:rsidR="000865BF" w:rsidRPr="00B22BBD">
        <w:rPr>
          <w:sz w:val="22"/>
          <w:szCs w:val="22"/>
        </w:rPr>
        <w:t>.</w:t>
      </w:r>
    </w:p>
    <w:p w:rsidRDefault="007E3628" w:rsidP="000865BF" w:rsidR="007E3628">
      <w:pPr>
        <w:jc w:val="both"/>
        <w:rPr>
          <w:sz w:val="22"/>
          <w:szCs w:val="22"/>
        </w:rPr>
      </w:pPr>
    </w:p>
    <w:p w:rsidRDefault="007E3628" w:rsidP="000865BF" w:rsidR="007E3628">
      <w:pPr>
        <w:jc w:val="both"/>
        <w:rPr>
          <w:sz w:val="22"/>
          <w:szCs w:val="22"/>
        </w:rPr>
      </w:pPr>
    </w:p>
    <w:p w:rsidRDefault="007E3628" w:rsidP="000865BF" w:rsidR="007E3628">
      <w:pPr>
        <w:jc w:val="both"/>
        <w:rPr>
          <w:sz w:val="22"/>
          <w:szCs w:val="22"/>
        </w:rPr>
      </w:pPr>
      <w:r>
        <w:rPr>
          <w:sz w:val="22"/>
          <w:szCs w:val="22"/>
        </w:rPr>
        <w:t>Privitak:</w:t>
      </w:r>
    </w:p>
    <w:p w:rsidRDefault="007E3628" w:rsidP="007E3628" w:rsidR="007E3628" w:rsidRPr="007E3628">
      <w:pPr>
        <w:pStyle w:val="Odlomakpopisa"/>
        <w:numPr>
          <w:ilvl w:val="0"/>
          <w:numId w:val="14"/>
        </w:numPr>
        <w:tabs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kao u tekstu.</w:t>
      </w:r>
    </w:p>
    <w:p w:rsidRDefault="00D46423" w:rsidP="000865BF" w:rsidR="00D46423">
      <w:pPr>
        <w:jc w:val="both"/>
        <w:rPr>
          <w:sz w:val="22"/>
          <w:szCs w:val="22"/>
        </w:rPr>
      </w:pPr>
    </w:p>
    <w:p w:rsidRDefault="000865BF" w:rsidP="000865BF" w:rsidR="000865BF" w:rsidRPr="00493727"/>
    <w:p w:rsidRDefault="00FC2EF3" w:rsidP="004757EC" w:rsidR="00FC2EF3" w:rsidRPr="00493727">
      <w:pPr>
        <w:pStyle w:val="Naslov1"/>
      </w:pPr>
    </w:p>
    <w:sectPr w:rsidSect="00860EA0" w:rsidR="00FC2EF3" w:rsidRPr="00493727">
      <w:headerReference w:type="even" r:id="rId13"/>
      <w:headerReference w:type="default" r:id="rId14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2C3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0865BF" w:rsidR="000865BF" w:rsidRPr="000865BF">
    <w:pPr>
      <w:pStyle w:val="Zaglavlje"/>
      <w:rPr>
        <w:sz w:val="22"/>
        <w:szCs w:val="22"/>
      </w:rPr>
    </w:pPr>
    <w:r>
      <w:tab/>
    </w:r>
    <w:r>
      <w:tab/>
    </w:r>
    <w:r w:rsidR="000865BF" w:rsidRPr="000865BF">
      <w:rPr>
        <w:b/>
        <w:sz w:val="22"/>
        <w:szCs w:val="22"/>
      </w:rPr>
      <w:t>Posl.br. 6-St.1016/2016-26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84C7373"/>
    <w:multiLevelType w:val="hybridMultilevel"/>
    <w:tmpl w:val="9DB4A114"/>
    <w:lvl w:tplc="66568DE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3FAA0D3A"/>
    <w:multiLevelType w:val="hybridMultilevel"/>
    <w:tmpl w:val="D3226430"/>
    <w:lvl w:tplc="E3A49C4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9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5DE017D5"/>
    <w:multiLevelType w:val="hybridMultilevel"/>
    <w:tmpl w:val="6D3C1A84"/>
    <w:lvl w:tplc="71B6ABA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6"/>
  </w:num>
  <w:num w:numId="3">
    <w:abstractNumId w:val="3"/>
  </w:num>
  <w:num w:numId="4">
    <w:abstractNumId w:val="8"/>
  </w:num>
  <w:num w:numId="5">
    <w:abstractNumId w:val="1"/>
  </w:num>
  <w:num w:numId="6">
    <w:abstractNumId w:val="9"/>
  </w:num>
  <w:num w:numId="7">
    <w:abstractNumId w:val="0"/>
  </w:num>
  <w:num w:numId="8">
    <w:abstractNumId w:val="2"/>
  </w:num>
  <w:num w:numId="9">
    <w:abstractNumId w:val="10"/>
  </w:num>
  <w:num w:numId="10">
    <w:abstractNumId w:val="4"/>
  </w:num>
  <w:num w:numId="11">
    <w:abstractNumId w:val="13"/>
  </w:num>
  <w:num w:numId="12">
    <w:abstractNumId w:val="11"/>
  </w:num>
  <w:num w:numId="13">
    <w:abstractNumId w:val="7"/>
  </w:num>
  <w:num w:numId="14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02DE"/>
    <w:rsid w:val="00004E93"/>
    <w:rsid w:val="000154E8"/>
    <w:rsid w:val="00021B90"/>
    <w:rsid w:val="000254DF"/>
    <w:rsid w:val="00030C92"/>
    <w:rsid w:val="00033EB8"/>
    <w:rsid w:val="00037324"/>
    <w:rsid w:val="00050E64"/>
    <w:rsid w:val="000602C6"/>
    <w:rsid w:val="000865BF"/>
    <w:rsid w:val="000B35A4"/>
    <w:rsid w:val="000E2755"/>
    <w:rsid w:val="000E2E7E"/>
    <w:rsid w:val="001016F4"/>
    <w:rsid w:val="001323F9"/>
    <w:rsid w:val="00140748"/>
    <w:rsid w:val="00171857"/>
    <w:rsid w:val="00181A48"/>
    <w:rsid w:val="001821C7"/>
    <w:rsid w:val="00183A49"/>
    <w:rsid w:val="00196474"/>
    <w:rsid w:val="001D33DA"/>
    <w:rsid w:val="001D5649"/>
    <w:rsid w:val="001E2686"/>
    <w:rsid w:val="00205B3E"/>
    <w:rsid w:val="00212B68"/>
    <w:rsid w:val="00214D23"/>
    <w:rsid w:val="00226054"/>
    <w:rsid w:val="0027786D"/>
    <w:rsid w:val="00291195"/>
    <w:rsid w:val="002A68BA"/>
    <w:rsid w:val="002B0F4C"/>
    <w:rsid w:val="002D35A8"/>
    <w:rsid w:val="00300B25"/>
    <w:rsid w:val="003019DB"/>
    <w:rsid w:val="0030466A"/>
    <w:rsid w:val="003106AD"/>
    <w:rsid w:val="00312A40"/>
    <w:rsid w:val="003767CE"/>
    <w:rsid w:val="003A486E"/>
    <w:rsid w:val="003B1012"/>
    <w:rsid w:val="003B1E1C"/>
    <w:rsid w:val="003C2522"/>
    <w:rsid w:val="003D13F7"/>
    <w:rsid w:val="003E3949"/>
    <w:rsid w:val="00431769"/>
    <w:rsid w:val="00440BD9"/>
    <w:rsid w:val="00444BDC"/>
    <w:rsid w:val="00451ACA"/>
    <w:rsid w:val="00453AE7"/>
    <w:rsid w:val="004736C6"/>
    <w:rsid w:val="004757EC"/>
    <w:rsid w:val="0048070C"/>
    <w:rsid w:val="00483BAC"/>
    <w:rsid w:val="00493727"/>
    <w:rsid w:val="004C7DBB"/>
    <w:rsid w:val="004D21E1"/>
    <w:rsid w:val="004D418E"/>
    <w:rsid w:val="004D470A"/>
    <w:rsid w:val="004D568E"/>
    <w:rsid w:val="004E1B3C"/>
    <w:rsid w:val="004F5514"/>
    <w:rsid w:val="00512874"/>
    <w:rsid w:val="00516079"/>
    <w:rsid w:val="00554B13"/>
    <w:rsid w:val="00555D62"/>
    <w:rsid w:val="005A4EC4"/>
    <w:rsid w:val="005A564F"/>
    <w:rsid w:val="005C1324"/>
    <w:rsid w:val="005C3F89"/>
    <w:rsid w:val="005C7384"/>
    <w:rsid w:val="005D0EFF"/>
    <w:rsid w:val="006002A4"/>
    <w:rsid w:val="00612C30"/>
    <w:rsid w:val="00615978"/>
    <w:rsid w:val="0061786A"/>
    <w:rsid w:val="00630C98"/>
    <w:rsid w:val="00665AEC"/>
    <w:rsid w:val="0067689C"/>
    <w:rsid w:val="006C1EAF"/>
    <w:rsid w:val="006F47D5"/>
    <w:rsid w:val="00706DF9"/>
    <w:rsid w:val="0071205D"/>
    <w:rsid w:val="007252CF"/>
    <w:rsid w:val="00732EEF"/>
    <w:rsid w:val="00735168"/>
    <w:rsid w:val="00750C79"/>
    <w:rsid w:val="007564B0"/>
    <w:rsid w:val="00780439"/>
    <w:rsid w:val="00781970"/>
    <w:rsid w:val="00795EBC"/>
    <w:rsid w:val="007D4604"/>
    <w:rsid w:val="007E3628"/>
    <w:rsid w:val="007F11FD"/>
    <w:rsid w:val="007F7B7D"/>
    <w:rsid w:val="0080282C"/>
    <w:rsid w:val="00821053"/>
    <w:rsid w:val="00857562"/>
    <w:rsid w:val="00860EA0"/>
    <w:rsid w:val="00876A04"/>
    <w:rsid w:val="00887641"/>
    <w:rsid w:val="0089140D"/>
    <w:rsid w:val="0089626D"/>
    <w:rsid w:val="008E45E5"/>
    <w:rsid w:val="008F43F1"/>
    <w:rsid w:val="0090350C"/>
    <w:rsid w:val="00936A09"/>
    <w:rsid w:val="009442FA"/>
    <w:rsid w:val="00961EC4"/>
    <w:rsid w:val="009A4C8B"/>
    <w:rsid w:val="009F23BC"/>
    <w:rsid w:val="009F2986"/>
    <w:rsid w:val="00A81D7B"/>
    <w:rsid w:val="00AA547A"/>
    <w:rsid w:val="00AA6998"/>
    <w:rsid w:val="00AC125D"/>
    <w:rsid w:val="00AE094B"/>
    <w:rsid w:val="00AF4137"/>
    <w:rsid w:val="00B22BBD"/>
    <w:rsid w:val="00B31F2A"/>
    <w:rsid w:val="00B36DF7"/>
    <w:rsid w:val="00B45C53"/>
    <w:rsid w:val="00B94007"/>
    <w:rsid w:val="00BA30AD"/>
    <w:rsid w:val="00BB2BED"/>
    <w:rsid w:val="00BE2E59"/>
    <w:rsid w:val="00BF0ABB"/>
    <w:rsid w:val="00C026FF"/>
    <w:rsid w:val="00C0646A"/>
    <w:rsid w:val="00C07ECE"/>
    <w:rsid w:val="00C13E5F"/>
    <w:rsid w:val="00C21043"/>
    <w:rsid w:val="00C33DBE"/>
    <w:rsid w:val="00C44BF4"/>
    <w:rsid w:val="00CF3D53"/>
    <w:rsid w:val="00D44774"/>
    <w:rsid w:val="00D46423"/>
    <w:rsid w:val="00D71CE1"/>
    <w:rsid w:val="00D81C94"/>
    <w:rsid w:val="00D83A3B"/>
    <w:rsid w:val="00D95D71"/>
    <w:rsid w:val="00D97371"/>
    <w:rsid w:val="00DA3F12"/>
    <w:rsid w:val="00DA4C9C"/>
    <w:rsid w:val="00DA4F9F"/>
    <w:rsid w:val="00DB0707"/>
    <w:rsid w:val="00DC064C"/>
    <w:rsid w:val="00DF107A"/>
    <w:rsid w:val="00DF23F7"/>
    <w:rsid w:val="00E0622D"/>
    <w:rsid w:val="00E11618"/>
    <w:rsid w:val="00E15EB9"/>
    <w:rsid w:val="00E20301"/>
    <w:rsid w:val="00E2262F"/>
    <w:rsid w:val="00E40B29"/>
    <w:rsid w:val="00E42D4B"/>
    <w:rsid w:val="00E974E8"/>
    <w:rsid w:val="00EA579F"/>
    <w:rsid w:val="00EA7142"/>
    <w:rsid w:val="00EB3BE9"/>
    <w:rsid w:val="00EE04C0"/>
    <w:rsid w:val="00EE5E8F"/>
    <w:rsid w:val="00EF3223"/>
    <w:rsid w:val="00EF661F"/>
    <w:rsid w:val="00F01809"/>
    <w:rsid w:val="00F1405A"/>
    <w:rsid w:val="00F2485C"/>
    <w:rsid w:val="00F449BE"/>
    <w:rsid w:val="00F82E1B"/>
    <w:rsid w:val="00FA66CE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974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74E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74E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74E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74E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974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74E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74E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74E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74E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St-746/2017</izvorni_sadrzaj>
    <derivirana_varijabla naziv="DomainObject.Predmet.OznakaBroj_1">St-746/2017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</izvorni_sadrzaj>
    <derivirana_varijabla naziv="DomainObject.Predmet.PrimjedbaSuca_1">ŽALBA</derivirana_varijabla>
  </DomainObject.Predmet.PrimjedbaSuca>
  <DomainObject.Predmet.ProtustrankaFormated>
    <izvorni_sadrzaj>  RAJ PLUS j.d.o.o. za turizam, trgovinu i usluge</izvorni_sadrzaj>
    <derivirana_varijabla naziv="DomainObject.Predmet.ProtustrankaFormated_1">  RAJ PLUS j.d.o.o. za turizam, trgovinu i usluge</derivirana_varijabla>
  </DomainObject.Predmet.ProtustrankaFormated>
  <DomainObject.Predmet.ProtustrankaFormatedOIB>
    <izvorni_sadrzaj>  RAJ PLUS j.d.o.o. za turizam, trgovinu i usluge, OIB 30310556070</izvorni_sadrzaj>
    <derivirana_varijabla naziv="DomainObject.Predmet.ProtustrankaFormatedOIB_1">  RAJ PLUS j.d.o.o. za turizam, trgovinu i usluge, OIB 30310556070</derivirana_varijabla>
  </DomainObject.Predmet.ProtustrankaFormatedOIB>
  <DomainObject.Predmet.ProtustrankaFormatedWithAdress>
    <izvorni_sadrzaj> RAJ PLUS j.d.o.o. za turizam, trgovinu i usluge, Od Batale 2 E, 20000 Dubrovnik</izvorni_sadrzaj>
    <derivirana_varijabla naziv="DomainObject.Predmet.ProtustrankaFormatedWithAdress_1"> RAJ PLUS j.d.o.o. za turizam, trgovinu i usluge, Od Batale 2 E, 20000 Dubrovnik</derivirana_varijabla>
  </DomainObject.Predmet.ProtustrankaFormatedWithAdress>
  <DomainObject.Predmet.ProtustrankaFormatedWithAdressOIB>
    <izvorni_sadrzaj> RAJ PLUS j.d.o.o. za turizam, trgovinu i usluge, OIB 30310556070, Od Batale 2 E, 20000 Dubrovnik</izvorni_sadrzaj>
    <derivirana_varijabla naziv="DomainObject.Predmet.ProtustrankaFormatedWithAdressOIB_1"> RAJ PLUS j.d.o.o. za turizam, trgovinu i usluge, OIB 30310556070, Od Batale 2 E, 20000 Dubrovnik</derivirana_varijabla>
  </DomainObject.Predmet.ProtustrankaFormatedWithAdressOIB>
  <DomainObject.Predmet.ProtustrankaWithAdress>
    <izvorni_sadrzaj>RAJ PLUS j.d.o.o. za turizam, trgovinu i usluge Od Batale 2 E, 20000 Dubrovnik</izvorni_sadrzaj>
    <derivirana_varijabla naziv="DomainObject.Predmet.ProtustrankaWithAdress_1">RAJ PLUS j.d.o.o. za turizam, trgovinu i usluge Od Batale 2 E, 20000 Dubrovnik</derivirana_varijabla>
  </DomainObject.Predmet.ProtustrankaWithAdress>
  <DomainObject.Predmet.ProtustrankaWithAdressOIB>
    <izvorni_sadrzaj>RAJ PLUS j.d.o.o. za turizam, trgovinu i usluge, OIB 30310556070, Od Batale 2 E, 20000 Dubrovnik</izvorni_sadrzaj>
    <derivirana_varijabla naziv="DomainObject.Predmet.ProtustrankaWithAdressOIB_1">RAJ PLUS j.d.o.o. za turizam, trgovinu i usluge, OIB 30310556070, Od Batale 2 E, 20000 Dubrovnik</derivirana_varijabla>
  </DomainObject.Predmet.ProtustrankaWithAdressOIB>
  <DomainObject.Predmet.ProtustrankaNazivFormated>
    <izvorni_sadrzaj>RAJ PLUS j.d.o.o. za turizam, trgovinu i usluge</izvorni_sadrzaj>
    <derivirana_varijabla naziv="DomainObject.Predmet.ProtustrankaNazivFormated_1">RAJ PLUS j.d.o.o. za turizam, trgovinu i usluge</derivirana_varijabla>
  </DomainObject.Predmet.ProtustrankaNazivFormated>
  <DomainObject.Predmet.ProtustrankaNazivFormatedOIB>
    <izvorni_sadrzaj>RAJ PLUS j.d.o.o. za turizam, trgovinu i usluge, OIB 30310556070</izvorni_sadrzaj>
    <derivirana_varijabla naziv="DomainObject.Predmet.ProtustrankaNazivFormatedOIB_1">RAJ PLUS j.d.o.o. za turizam, trgovinu i usluge, OIB 30310556070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126847.82</izvorni_sadrzaj>
    <derivirana_varijabla naziv="DomainObject.Predmet.TrenutnaVrijednost_1">126847.82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RAJ PLUS j.d.o.o. za turizam, trgovinu i usluge</item>
    </izvorni_sadrzaj>
    <derivirana_varijabla naziv="DomainObject.Predmet.ProtuStrankaListFormated_1">
      <item>RAJ PLUS j.d.o.o. za turizam, trgovinu i usluge</item>
    </derivirana_varijabla>
  </DomainObject.Predmet.ProtuStrankaListFormated>
  <DomainObject.Predmet.ProtuStrankaListFormatedOIB>
    <izvorni_sadrzaj>
      <item>RAJ PLUS j.d.o.o. za turizam, trgovinu i usluge, OIB 30310556070</item>
    </izvorni_sadrzaj>
    <derivirana_varijabla naziv="DomainObject.Predmet.ProtuStrankaListFormatedOIB_1">
      <item>RAJ PLUS j.d.o.o. za turizam, trgovinu i usluge, OIB 30310556070</item>
    </derivirana_varijabla>
  </DomainObject.Predmet.ProtuStrankaListFormatedOIB>
  <DomainObject.Predmet.ProtuStrankaListFormatedWithAdress>
    <izvorni_sadrzaj>
      <item>RAJ PLUS j.d.o.o. za turizam, trgovinu i usluge, Od Batale 2 E, 20000 Dubrovnik</item>
    </izvorni_sadrzaj>
    <derivirana_varijabla naziv="DomainObject.Predmet.ProtuStrankaListFormatedWithAdress_1">
      <item>RAJ PLUS j.d.o.o. za turizam, trgovinu i usluge, Od Batale 2 E, 20000 Dubrovnik</item>
    </derivirana_varijabla>
  </DomainObject.Predmet.ProtuStrankaListFormatedWithAdress>
  <DomainObject.Predmet.ProtuStrankaListFormatedWithAdressOIB>
    <izvorni_sadrzaj>
      <item>RAJ PLUS j.d.o.o. za turizam, trgovinu i usluge, OIB 30310556070, Od Batale 2 E, 20000 Dubrovnik</item>
    </izvorni_sadrzaj>
    <derivirana_varijabla naziv="DomainObject.Predmet.ProtuStrankaListFormatedWithAdressOIB_1">
      <item>RAJ PLUS j.d.o.o. za turizam, trgovinu i usluge, OIB 30310556070, Od Batale 2 E, 20000 Dubrovnik</item>
    </derivirana_varijabla>
  </DomainObject.Predmet.ProtuStrankaListFormatedWithAdressOIB>
  <DomainObject.Predmet.ProtuStrankaListNazivFormated>
    <izvorni_sadrzaj>
      <item>RAJ PLUS j.d.o.o. za turizam, trgovinu i usluge</item>
    </izvorni_sadrzaj>
    <derivirana_varijabla naziv="DomainObject.Predmet.ProtuStrankaListNazivFormated_1">
      <item>RAJ PLUS j.d.o.o. za turizam, trgovinu i usluge</item>
    </derivirana_varijabla>
  </DomainObject.Predmet.ProtuStrankaListNazivFormated>
  <DomainObject.Predmet.ProtuStrankaListNazivFormatedOIB>
    <izvorni_sadrzaj>
      <item>RAJ PLUS j.d.o.o. za turizam, trgovinu i usluge, OIB 30310556070</item>
    </izvorni_sadrzaj>
    <derivirana_varijabla naziv="DomainObject.Predmet.ProtuStrankaListNazivFormatedOIB_1">
      <item>RAJ PLUS j.d.o.o. za turizam, trgovinu i usluge, OIB 30310556070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RAJ PLUS j.d.o.o. za turizam, trgovinu i usluge</izvorni_sadrzaj>
    <derivirana_varijabla naziv="DomainObject.Predmet.ProtustrankaIDrugi_1">RAJ PLUS j.d.o.o. za turizam,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RAJ PLUS j.d.o.o. za turizam, trgovinu i usluge, OIB 30310556070, Od Batale 2 E, 20000 Dubrovnik</izvorni_sadrzaj>
    <derivirana_varijabla naziv="DomainObject.Predmet.ProtustrankaIDrugiAdressOIB_1">RAJ PLUS j.d.o.o. za turizam, trgovinu i usluge, OIB 30310556070, Od Batale 2 E,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RAJ PLUS j.d.o.o. za turizam, trgovinu i usluge</item>
    </izvorni_sadrzaj>
    <derivirana_varijabla naziv="DomainObject.Predmet.SudioniciListNaziv_1">
      <item>FINA, RC Split, Podružnica Dubrovnik</item>
      <item>RAJ PLUS j.d.o.o. za turizam,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RAJ PLUS j.d.o.o. za turizam, trgovinu i usluge, OIB 30310556070, Od Batale 2 E,20000 Dubrovnik</item>
    </izvorni_sadrzaj>
    <derivirana_varijabla naziv="DomainObject.Predmet.SudioniciListAdressOIB_1">
      <item>FINA, RC Split, Podružnica Dubrovnik, OIB 85821130368, Vukovarska 2,20000 Dubrovnik</item>
      <item>RAJ PLUS j.d.o.o. za turizam, trgovinu i usluge, OIB 30310556070, Od Batale 2 E,20000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30310556070</item>
    </izvorni_sadrzaj>
    <derivirana_varijabla naziv="DomainObject.Predmet.SudioniciListNazivOIB_1">
      <item>, OIB 85821130368</item>
      <item>, OIB 30310556070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travnja 2018.</izvorni_sadrzaj>
    <derivirana_varijabla naziv="DomainObject.Predmet.DatumZadnjeOdrzaneSudskeRadnje_1">24. travnja 2018.</derivirana_varijabla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St-746/2017-58</izvorni_sadrzaj>
    <derivirana_varijabla naziv="DomainObject.PredzadnjaOdlukaIzPredmeta.Oznaka_1">St-746/2017-58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FF3126-4983-483B-B476-75CBC03356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155</properties:Words>
  <properties:Characters>739</properties:Characters>
  <properties:Lines>43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923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2018-11-06T07:23:00Z</dcterms:created>
  <dc:creator>Ante Kačić</dc:creator>
  <cp:lastModifiedBy>Srđan Gavranić</cp:lastModifiedBy>
  <cp:lastPrinted>2018-11-06T07:19:00Z</cp:lastPrinted>
  <dcterms:modified xmlns:xsi="http://www.w3.org/2001/XMLSchema-instance" xsi:type="dcterms:W3CDTF">2018-11-06T07:24:00Z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Guvo za očitovanje.docx)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