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1149" w14:paraId="d741149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F84AB2">
        <w:rPr>
          <w:color w:val="000000"/>
          <w:sz w:val="24"/>
          <w:szCs w:val="24"/>
          <w:lang w:val="hr-HR"/>
        </w:rPr>
        <w:t>1</w:t>
      </w:r>
      <w:r w:rsidR="003340DC">
        <w:rPr>
          <w:color w:val="000000"/>
          <w:sz w:val="24"/>
          <w:szCs w:val="24"/>
          <w:lang w:val="hr-HR"/>
        </w:rPr>
        <w:t>43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3340DC">
        <w:rPr>
          <w:sz w:val="24"/>
          <w:szCs w:val="24"/>
          <w:lang w:val="hr-HR"/>
        </w:rPr>
        <w:t>BILA ZASTAVA</w:t>
      </w:r>
      <w:r w:rsidR="00F84AB2">
        <w:rPr>
          <w:sz w:val="24"/>
          <w:szCs w:val="24"/>
          <w:lang w:val="hr-HR"/>
        </w:rPr>
        <w:t xml:space="preserve"> </w:t>
      </w:r>
      <w:r w:rsidR="000539FB" w:rsidRPr="000539FB">
        <w:rPr>
          <w:sz w:val="24"/>
          <w:szCs w:val="24"/>
          <w:lang w:val="hr-HR"/>
        </w:rPr>
        <w:t xml:space="preserve">d.o.o., </w:t>
      </w:r>
      <w:r w:rsidR="003340DC">
        <w:rPr>
          <w:sz w:val="24"/>
          <w:szCs w:val="24"/>
          <w:lang w:val="hr-HR"/>
        </w:rPr>
        <w:t>Krapanj</w:t>
      </w:r>
      <w:r w:rsidR="000539FB" w:rsidRPr="000539FB">
        <w:rPr>
          <w:sz w:val="24"/>
          <w:szCs w:val="24"/>
          <w:lang w:val="hr-HR"/>
        </w:rPr>
        <w:t xml:space="preserve">, </w:t>
      </w:r>
      <w:r w:rsidR="003340DC">
        <w:rPr>
          <w:sz w:val="24"/>
          <w:szCs w:val="24"/>
          <w:lang w:val="hr-HR"/>
        </w:rPr>
        <w:t>Ulica II 28</w:t>
      </w:r>
      <w:r w:rsidR="000539FB" w:rsidRPr="000539FB">
        <w:rPr>
          <w:sz w:val="24"/>
          <w:szCs w:val="24"/>
          <w:lang w:val="hr-HR"/>
        </w:rPr>
        <w:t xml:space="preserve">, OIB: </w:t>
      </w:r>
      <w:r w:rsidR="003340DC">
        <w:rPr>
          <w:sz w:val="24"/>
          <w:szCs w:val="24"/>
          <w:lang w:val="hr-HR"/>
        </w:rPr>
        <w:t>81534349348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C91BA5">
        <w:rPr>
          <w:sz w:val="24"/>
          <w:szCs w:val="24"/>
          <w:lang w:val="hr-HR"/>
        </w:rPr>
        <w:t>Kristijan</w:t>
      </w:r>
      <w:r w:rsidR="00271592">
        <w:rPr>
          <w:sz w:val="24"/>
          <w:szCs w:val="24"/>
          <w:lang w:val="hr-HR"/>
        </w:rPr>
        <w:t>u</w:t>
      </w:r>
      <w:r w:rsidR="00C91BA5">
        <w:rPr>
          <w:sz w:val="24"/>
          <w:szCs w:val="24"/>
          <w:lang w:val="hr-HR"/>
        </w:rPr>
        <w:t xml:space="preserve"> Curović</w:t>
      </w:r>
      <w:r w:rsidR="00271592">
        <w:rPr>
          <w:sz w:val="24"/>
          <w:szCs w:val="24"/>
          <w:lang w:val="hr-HR"/>
        </w:rPr>
        <w:t>u</w:t>
      </w:r>
      <w:r w:rsidR="000539FB" w:rsidRPr="000539FB">
        <w:rPr>
          <w:sz w:val="24"/>
          <w:szCs w:val="24"/>
          <w:lang w:val="hr-HR"/>
        </w:rPr>
        <w:t xml:space="preserve"> iz </w:t>
      </w:r>
      <w:r w:rsidR="00C91BA5">
        <w:rPr>
          <w:sz w:val="24"/>
          <w:szCs w:val="24"/>
          <w:lang w:val="hr-HR"/>
        </w:rPr>
        <w:t>Krapnja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91108F">
        <w:rPr>
          <w:sz w:val="24"/>
          <w:szCs w:val="24"/>
          <w:lang w:val="hr-HR"/>
        </w:rPr>
        <w:t>9</w:t>
      </w:r>
      <w:r w:rsidR="003C00DB" w:rsidRPr="00FF60D5">
        <w:rPr>
          <w:sz w:val="24"/>
          <w:szCs w:val="24"/>
          <w:lang w:val="hr-HR"/>
        </w:rPr>
        <w:t xml:space="preserve">. </w:t>
      </w:r>
      <w:r w:rsidR="00A76EB2">
        <w:rPr>
          <w:sz w:val="24"/>
          <w:szCs w:val="24"/>
          <w:lang w:val="hr-HR"/>
        </w:rPr>
        <w:t>svibnja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3340DC">
        <w:rPr>
          <w:sz w:val="24"/>
          <w:szCs w:val="24"/>
          <w:lang w:val="hr-HR"/>
        </w:rPr>
        <w:t>Kristijan Curović</w:t>
      </w:r>
      <w:r w:rsidR="001A2E67">
        <w:rPr>
          <w:sz w:val="24"/>
          <w:szCs w:val="24"/>
          <w:lang w:val="hr-HR"/>
        </w:rPr>
        <w:t xml:space="preserve"> iz </w:t>
      </w:r>
      <w:r w:rsidR="003340DC">
        <w:rPr>
          <w:sz w:val="24"/>
          <w:szCs w:val="24"/>
          <w:lang w:val="hr-HR"/>
        </w:rPr>
        <w:t>Krapnja</w:t>
      </w:r>
      <w:r w:rsidR="008B299A" w:rsidRPr="0010055C">
        <w:rPr>
          <w:sz w:val="24"/>
          <w:szCs w:val="24"/>
          <w:lang w:val="hr-HR"/>
        </w:rPr>
        <w:t xml:space="preserve">, </w:t>
      </w:r>
      <w:r w:rsidR="003340DC">
        <w:rPr>
          <w:sz w:val="24"/>
          <w:szCs w:val="24"/>
          <w:lang w:val="hr-HR"/>
        </w:rPr>
        <w:t>Ulica II 28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91108F">
        <w:rPr>
          <w:sz w:val="24"/>
          <w:szCs w:val="24"/>
          <w:lang w:val="hr-HR"/>
        </w:rPr>
        <w:t>24080694806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3340D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3340D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3340DC">
        <w:rPr>
          <w:sz w:val="24"/>
          <w:szCs w:val="24"/>
          <w:lang w:val="hr-HR"/>
        </w:rPr>
        <w:t>143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3340DC">
        <w:rPr>
          <w:sz w:val="24"/>
          <w:szCs w:val="24"/>
          <w:lang w:val="hr-HR"/>
        </w:rPr>
        <w:t>143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3340DC">
        <w:rPr>
          <w:sz w:val="24"/>
          <w:szCs w:val="24"/>
          <w:lang w:val="hr-HR"/>
        </w:rPr>
        <w:t xml:space="preserve">BILA ZASTAVA </w:t>
      </w:r>
      <w:r w:rsidR="003340DC" w:rsidRPr="000539FB">
        <w:rPr>
          <w:sz w:val="24"/>
          <w:szCs w:val="24"/>
          <w:lang w:val="hr-HR"/>
        </w:rPr>
        <w:t xml:space="preserve">d.o.o., </w:t>
      </w:r>
      <w:r w:rsidR="003340DC">
        <w:rPr>
          <w:sz w:val="24"/>
          <w:szCs w:val="24"/>
          <w:lang w:val="hr-HR"/>
        </w:rPr>
        <w:t>Krapanj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A76EB2">
        <w:rPr>
          <w:sz w:val="24"/>
          <w:szCs w:val="24"/>
          <w:lang w:val="hr-HR"/>
        </w:rPr>
        <w:t>3</w:t>
      </w:r>
      <w:r w:rsidRPr="0010055C">
        <w:rPr>
          <w:sz w:val="24"/>
          <w:szCs w:val="24"/>
          <w:lang w:val="hr-HR"/>
        </w:rPr>
        <w:t xml:space="preserve">.000,00 kuna </w:t>
      </w:r>
      <w:r w:rsidR="00A76EB2" w:rsidRPr="00C446D4">
        <w:rPr>
          <w:sz w:val="24"/>
          <w:szCs w:val="24"/>
          <w:lang w:val="hr-HR"/>
        </w:rPr>
        <w:t>koji će</w:t>
      </w:r>
      <w:r w:rsidR="00A76EB2">
        <w:rPr>
          <w:sz w:val="24"/>
          <w:szCs w:val="24"/>
          <w:lang w:val="hr-HR"/>
        </w:rPr>
        <w:t xml:space="preserve"> biti</w:t>
      </w:r>
      <w:r w:rsidRPr="0010055C">
        <w:rPr>
          <w:sz w:val="24"/>
          <w:szCs w:val="24"/>
          <w:lang w:val="hr-HR"/>
        </w:rPr>
        <w:t xml:space="preserve">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91108F">
        <w:rPr>
          <w:sz w:val="24"/>
          <w:szCs w:val="24"/>
          <w:lang w:val="hr-HR"/>
        </w:rPr>
        <w:t>9</w:t>
      </w:r>
      <w:r w:rsidR="003C00DB" w:rsidRPr="0010055C">
        <w:rPr>
          <w:sz w:val="24"/>
          <w:szCs w:val="24"/>
          <w:lang w:val="hr-HR"/>
        </w:rPr>
        <w:t xml:space="preserve">. </w:t>
      </w:r>
      <w:r w:rsidR="00A76EB2">
        <w:rPr>
          <w:sz w:val="24"/>
          <w:szCs w:val="24"/>
          <w:lang w:val="hr-HR"/>
        </w:rPr>
        <w:t>svibnja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7A290C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7A290C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93EF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3340DC">
      <w:rPr>
        <w:sz w:val="24"/>
        <w:szCs w:val="24"/>
        <w:lang w:val="hr-HR"/>
      </w:rPr>
      <w:t>143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63B78"/>
    <w:rsid w:val="00271592"/>
    <w:rsid w:val="00281244"/>
    <w:rsid w:val="00283C4B"/>
    <w:rsid w:val="00293EF4"/>
    <w:rsid w:val="002A20E6"/>
    <w:rsid w:val="002B7153"/>
    <w:rsid w:val="00310393"/>
    <w:rsid w:val="003340DC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6F07E5"/>
    <w:rsid w:val="00701C8F"/>
    <w:rsid w:val="00706BB4"/>
    <w:rsid w:val="007130A1"/>
    <w:rsid w:val="007141A5"/>
    <w:rsid w:val="00714B64"/>
    <w:rsid w:val="007A290C"/>
    <w:rsid w:val="007B0AE6"/>
    <w:rsid w:val="007B3B98"/>
    <w:rsid w:val="00821AA0"/>
    <w:rsid w:val="00836A93"/>
    <w:rsid w:val="0084684D"/>
    <w:rsid w:val="00860027"/>
    <w:rsid w:val="0087731B"/>
    <w:rsid w:val="00883C06"/>
    <w:rsid w:val="008B299A"/>
    <w:rsid w:val="008E7807"/>
    <w:rsid w:val="008F2F4B"/>
    <w:rsid w:val="0091108F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63838"/>
    <w:rsid w:val="00A6572B"/>
    <w:rsid w:val="00A76477"/>
    <w:rsid w:val="00A76EB2"/>
    <w:rsid w:val="00AB13F4"/>
    <w:rsid w:val="00AC3105"/>
    <w:rsid w:val="00AC6F4A"/>
    <w:rsid w:val="00AF5281"/>
    <w:rsid w:val="00B00AA5"/>
    <w:rsid w:val="00B1266E"/>
    <w:rsid w:val="00B27A02"/>
    <w:rsid w:val="00B35D0E"/>
    <w:rsid w:val="00B43EFF"/>
    <w:rsid w:val="00BF75A9"/>
    <w:rsid w:val="00C63CC1"/>
    <w:rsid w:val="00C715B9"/>
    <w:rsid w:val="00C717D3"/>
    <w:rsid w:val="00C75AA9"/>
    <w:rsid w:val="00C75D28"/>
    <w:rsid w:val="00C91BA5"/>
    <w:rsid w:val="00CA4B1D"/>
    <w:rsid w:val="00CB7E8C"/>
    <w:rsid w:val="00CE49E3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81F91"/>
    <w:rsid w:val="00F845E0"/>
    <w:rsid w:val="00F84AB2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A2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90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90C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90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90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A2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90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90C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90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90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St-143/2018-2</izvorni_sadrzaj>
    <derivirana_varijabla naziv="DomainObject.Oznaka_1">St-143/2018-2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St-143/2018</izvorni_sadrzaj>
    <derivirana_varijabla naziv="DomainObject.Predmet.OznakaBroj_1">St-143/2018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BILA ZASTAVA društvo s ograničenom odgovornošću za zaštitu okoliša</izvorni_sadrzaj>
    <derivirana_varijabla naziv="DomainObject.Predmet.ProtustrankaFormated_1">  BILA ZASTAVA društvo s ograničenom odgovornošću za zaštitu okoliša</derivirana_varijabla>
  </DomainObject.Predmet.ProtustrankaFormated>
  <DomainObject.Predmet.ProtustrankaFormatedOIB>
    <izvorni_sadrzaj>  BILA ZASTAVA društvo s ograničenom odgovornošću za zaštitu okoliša, OIB 81534349348</izvorni_sadrzaj>
    <derivirana_varijabla naziv="DomainObject.Predmet.ProtustrankaFormatedOIB_1">  BILA ZASTAVA društvo s ograničenom odgovornošću za zaštitu okoliša, OIB 81534349348</derivirana_varijabla>
  </DomainObject.Predmet.ProtustrankaFormatedOIB>
  <DomainObject.Predmet.ProtustrankaFormatedWithAdress>
    <izvorni_sadrzaj> BILA ZASTAVA društvo s ograničenom odgovornošću za zaštitu okoliša, Ulica II 28, 22000 Krapanj</izvorni_sadrzaj>
    <derivirana_varijabla naziv="DomainObject.Predmet.ProtustrankaFormatedWithAdress_1"> BILA ZASTAVA društvo s ograničenom odgovornošću za zaštitu okoliša, Ulica II 28, 22000 Krapanj</derivirana_varijabla>
  </DomainObject.Predmet.ProtustrankaFormatedWithAdress>
  <DomainObject.Predmet.ProtustrankaFormatedWithAdressOIB>
    <izvorni_sadrzaj> BILA ZASTAVA društvo s ograničenom odgovornošću za zaštitu okoliša, OIB 81534349348, Ulica II 28, 22000 Krapanj</izvorni_sadrzaj>
    <derivirana_varijabla naziv="DomainObject.Predmet.ProtustrankaFormatedWithAdressOIB_1"> BILA ZASTAVA društvo s ograničenom odgovornošću za zaštitu okoliša, OIB 81534349348, Ulica II 28, 22000 Krapanj</derivirana_varijabla>
  </DomainObject.Predmet.ProtustrankaFormatedWithAdressOIB>
  <DomainObject.Predmet.ProtustrankaWithAdress>
    <izvorni_sadrzaj>BILA ZASTAVA društvo s ograničenom odgovornošću za zaštitu okoliša Ulica II 28, 22000 Krapanj</izvorni_sadrzaj>
    <derivirana_varijabla naziv="DomainObject.Predmet.ProtustrankaWithAdress_1">BILA ZASTAVA društvo s ograničenom odgovornošću za zaštitu okoliša Ulica II 28, 22000 Krapanj</derivirana_varijabla>
  </DomainObject.Predmet.ProtustrankaWithAdress>
  <DomainObject.Predmet.ProtustrankaWithAdressOIB>
    <izvorni_sadrzaj>BILA ZASTAVA društvo s ograničenom odgovornošću za zaštitu okoliša, OIB 81534349348, Ulica II 28, 22000 Krapanj</izvorni_sadrzaj>
    <derivirana_varijabla naziv="DomainObject.Predmet.ProtustrankaWithAdressOIB_1">BILA ZASTAVA društvo s ograničenom odgovornošću za zaštitu okoliša, OIB 81534349348, Ulica II 28, 22000 Krapanj</derivirana_varijabla>
  </DomainObject.Predmet.ProtustrankaWithAdressOIB>
  <DomainObject.Predmet.ProtustrankaNazivFormated>
    <izvorni_sadrzaj>BILA ZASTAVA društvo s ograničenom odgovornošću za zaštitu okoliša</izvorni_sadrzaj>
    <derivirana_varijabla naziv="DomainObject.Predmet.ProtustrankaNazivFormated_1">BILA ZASTAVA društvo s ograničenom odgovornošću za zaštitu okoliša</derivirana_varijabla>
  </DomainObject.Predmet.ProtustrankaNazivFormated>
  <DomainObject.Predmet.ProtustrankaNazivFormatedOIB>
    <izvorni_sadrzaj>BILA ZASTAVA društvo s ograničenom odgovornošću za zaštitu okoliša, OIB 81534349348</izvorni_sadrzaj>
    <derivirana_varijabla naziv="DomainObject.Predmet.ProtustrankaNazivFormatedOIB_1">BILA ZASTAVA društvo s ograničenom odgovornošću za zaštitu okoliša, OIB 81534349348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BILA ZASTAVA društvo s ograničenom odgovornošću za zaštitu okoliša</item>
    </izvorni_sadrzaj>
    <derivirana_varijabla naziv="DomainObject.Predmet.ProtuStrankaListFormated_1">
      <item>BILA ZASTAVA društvo s ograničenom odgovornošću za zaštitu okoliša</item>
    </derivirana_varijabla>
  </DomainObject.Predmet.ProtuStrankaListFormated>
  <DomainObject.Predmet.ProtuStrankaListFormatedOIB>
    <izvorni_sadrzaj>
      <item>BILA ZASTAVA društvo s ograničenom odgovornošću za zaštitu okoliša, OIB 81534349348</item>
    </izvorni_sadrzaj>
    <derivirana_varijabla naziv="DomainObject.Predmet.ProtuStrankaListFormatedOIB_1">
      <item>BILA ZASTAVA društvo s ograničenom odgovornošću za zaštitu okoliša, OIB 81534349348</item>
    </derivirana_varijabla>
  </DomainObject.Predmet.ProtuStrankaListFormatedOIB>
  <DomainObject.Predmet.ProtuStrankaListFormatedWithAdress>
    <izvorni_sadrzaj>
      <item>BILA ZASTAVA društvo s ograničenom odgovornošću za zaštitu okoliša, Ulica II 28, 22000 Krapanj</item>
    </izvorni_sadrzaj>
    <derivirana_varijabla naziv="DomainObject.Predmet.ProtuStrankaListFormatedWithAdress_1">
      <item>BILA ZASTAVA društvo s ograničenom odgovornošću za zaštitu okoliša, Ulica II 28, 22000 Krapanj</item>
    </derivirana_varijabla>
  </DomainObject.Predmet.ProtuStrankaListFormatedWithAdress>
  <DomainObject.Predmet.ProtuStrankaListFormatedWithAdressOIB>
    <izvorni_sadrzaj>
      <item>BILA ZASTAVA društvo s ograničenom odgovornošću za zaštitu okoliša, OIB 81534349348, Ulica II 28, 22000 Krapanj</item>
    </izvorni_sadrzaj>
    <derivirana_varijabla naziv="DomainObject.Predmet.ProtuStrankaListFormatedWithAdressOIB_1">
      <item>BILA ZASTAVA društvo s ograničenom odgovornošću za zaštitu okoliša, OIB 81534349348, Ulica II 28, 22000 Krapanj</item>
    </derivirana_varijabla>
  </DomainObject.Predmet.ProtuStrankaListFormatedWithAdressOIB>
  <DomainObject.Predmet.ProtuStrankaListNazivFormated>
    <izvorni_sadrzaj>
      <item>BILA ZASTAVA društvo s ograničenom odgovornošću za zaštitu okoliša</item>
    </izvorni_sadrzaj>
    <derivirana_varijabla naziv="DomainObject.Predmet.ProtuStrankaListNazivFormated_1">
      <item>BILA ZASTAVA društvo s ograničenom odgovornošću za zaštitu okoliša</item>
    </derivirana_varijabla>
  </DomainObject.Predmet.ProtuStrankaListNazivFormated>
  <DomainObject.Predmet.ProtuStrankaListNazivFormatedOIB>
    <izvorni_sadrzaj>
      <item>BILA ZASTAVA društvo s ograničenom odgovornošću za zaštitu okoliša, OIB 81534349348</item>
    </izvorni_sadrzaj>
    <derivirana_varijabla naziv="DomainObject.Predmet.ProtuStrankaListNazivFormatedOIB_1">
      <item>BILA ZASTAVA društvo s ograničenom odgovornošću za zaštitu okoliša, OIB 81534349348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St-143/2018-2</izvorni_sadrzaj>
    <derivirana_varijabla naziv="DomainObject.PoslovniBrojDokumenta_1">St-143/2018-2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BILA ZASTAVA društvo s ograničenom odgovornošću za zaštitu okoliša</izvorni_sadrzaj>
    <derivirana_varijabla naziv="DomainObject.Predmet.ProtustrankaIDrugi_1">BILA ZASTAVA društvo s ograničenom odgovornošću za zaštitu okoliša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BILA ZASTAVA društvo s ograničenom odgovornošću za zaštitu okoliša, OIB 81534349348, Ulica II 28, 22000 Krapanj</izvorni_sadrzaj>
    <derivirana_varijabla naziv="DomainObject.Predmet.ProtustrankaIDrugiAdressOIB_1">BILA ZASTAVA društvo s ograničenom odgovornošću za zaštitu okoliša, OIB 81534349348, Ulica II 28,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BILA ZASTAVA društvo s ograničenom odgovornošću za zaštitu okoliša</item>
    </izvorni_sadrzaj>
    <derivirana_varijabla naziv="DomainObject.Predmet.SudioniciListNaziv_1">
      <item>FINA - Podružnica Šibenik</item>
      <item>BILA ZASTAVA društvo s ograničenom odgovornošću za zaštitu okoliša</item>
    </derivirana_varijabla>
  </DomainObject.Predmet.SudioniciListNaziv>
  <DomainObject.Predmet.SudioniciListAdressOIB>
    <izvorni_sadrzaj>
      <item>FINA - Podružnica Šibenik, OIB 85821130368, Perivoj L. Marune 1,22000 Šibenik</item>
      <item>BILA ZASTAVA društvo s ograničenom odgovornošću za zaštitu okoliša, OIB 81534349348, Ulica II 28,22000 Krapanj</item>
    </izvorni_sadrzaj>
    <derivirana_varijabla naziv="DomainObject.Predmet.SudioniciListAdressOIB_1">
      <item>FINA - Podružnica Šibenik, OIB 85821130368, Perivoj L. Marune 1,22000 Šibenik</item>
      <item>BILA ZASTAVA društvo s ograničenom odgovornošću za zaštitu okoliša, OIB 81534349348, Ulica II 28,22000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81534349348</item>
    </izvorni_sadrzaj>
    <derivirana_varijabla naziv="DomainObject.Predmet.SudioniciListNazivOIB_1">
      <item>, OIB 85821130368</item>
      <item>, OIB 81534349348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E1ED1-C5C2-43D7-8F8F-C74BA58EC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3310</properties:Characters>
  <properties:Lines>90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2018-05-08T12:46:00Z</dcterms:created>
  <dc:creator>Tina Grgas</dc:creator>
  <cp:lastModifiedBy>Ante Rubelj</cp:lastModifiedBy>
  <cp:lastPrinted>2018-05-09T12:16:00Z</cp:lastPrinted>
  <dcterms:modified xmlns:xsi="http://www.w3.org/2001/XMLSchema-instance" xsi:type="dcterms:W3CDTF">2018-05-09T12:16:00Z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St-143/2018-2 / Odluka - Rješenje (St-143-18_-_JEDINO_ISPRAVNO_nakon_stava_VTS.docx)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