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282b" w14:paraId="871282b" w:rsidRDefault="00ED1C1B" w:rsidP="00ED1C1B" w:rsidR="00ED1C1B">
      <w:pPr>
        <w15:collapsed w:val="false"/>
      </w:pPr>
      <w:bookmarkStart w:name="_GoBack" w:id="0"/>
      <w:bookmarkEnd w:id="0"/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4.  Sp-2</w:t>
      </w:r>
      <w:r w:rsidR="001600E6">
        <w:t>4</w:t>
      </w:r>
      <w:r>
        <w:t>/201</w:t>
      </w:r>
      <w:r w:rsidR="001600E6">
        <w:t>7-3</w:t>
      </w:r>
    </w:p>
    <w:p w:rsidRDefault="00ED1C1B" w:rsidP="00ED1C1B" w:rsidR="00ED1C1B"/>
    <w:p w:rsidRDefault="00ED1C1B" w:rsidP="00ED1C1B" w:rsidR="00ED1C1B"/>
    <w:p w:rsidRDefault="00ED1C1B" w:rsidP="00ED1C1B" w:rsidR="00ED1C1B"/>
    <w:p w:rsidRDefault="00ED1C1B" w:rsidP="00ED1C1B" w:rsidR="00ED1C1B">
      <w:r>
        <w:t>Republika Hrvatska</w:t>
      </w:r>
    </w:p>
    <w:p w:rsidRDefault="00ED1C1B" w:rsidP="00ED1C1B" w:rsidR="00ED1C1B">
      <w:r>
        <w:t>Općinski sud u Osijek</w:t>
      </w:r>
    </w:p>
    <w:p w:rsidRDefault="00ED1C1B" w:rsidP="00ED1C1B" w:rsidR="00ED1C1B">
      <w:r w:rsidRPr="00841C1D">
        <w:t>Europsk</w:t>
      </w:r>
      <w:r>
        <w:t>e avenije</w:t>
      </w:r>
      <w:r w:rsidRPr="00841C1D">
        <w:t xml:space="preserve"> 7</w:t>
      </w:r>
    </w:p>
    <w:p w:rsidRDefault="00ED1C1B" w:rsidP="00ED1C1B" w:rsidR="00ED1C1B" w:rsidRPr="00841C1D">
      <w:r w:rsidRPr="00841C1D">
        <w:t xml:space="preserve">31000  </w:t>
      </w:r>
      <w:r>
        <w:t>Osijek</w:t>
      </w:r>
    </w:p>
    <w:p w:rsidRDefault="00ED1C1B" w:rsidP="00ED1C1B" w:rsidR="00ED1C1B">
      <w:r>
        <w:tab/>
      </w:r>
      <w:r>
        <w:tab/>
        <w:t xml:space="preserve"> </w:t>
      </w:r>
      <w:r>
        <w:tab/>
        <w:t xml:space="preserve">         </w:t>
      </w:r>
    </w:p>
    <w:p w:rsidRDefault="00ED1C1B" w:rsidP="00ED1C1B" w:rsidR="00ED1C1B">
      <w:pPr>
        <w:jc w:val="center"/>
      </w:pPr>
      <w:r>
        <w:t>U   I M E  R E P U B L I K E  H R V A T S K E</w:t>
      </w:r>
    </w:p>
    <w:p w:rsidRDefault="00ED1C1B" w:rsidP="00ED1C1B" w:rsidR="00ED1C1B">
      <w:pPr>
        <w:jc w:val="center"/>
      </w:pPr>
    </w:p>
    <w:p w:rsidRDefault="00ED1C1B" w:rsidP="00ED1C1B" w:rsidR="00ED1C1B">
      <w:pPr>
        <w:jc w:val="center"/>
      </w:pPr>
      <w:r>
        <w:t>R J E Š E N J E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  <w:t xml:space="preserve">Općinski sud u Osijeku, po sucu Sanji Sušilović kao sucu pojedincu, u pravnoj stvari  predlagatelja – potrošača </w:t>
      </w:r>
      <w:r w:rsidR="001600E6">
        <w:t>DUŠANA BALAŠEVIĆA</w:t>
      </w:r>
      <w:r>
        <w:t xml:space="preserve">, OIB: </w:t>
      </w:r>
      <w:r w:rsidR="001600E6">
        <w:t>83809255800</w:t>
      </w:r>
      <w:r>
        <w:t xml:space="preserve">, iz </w:t>
      </w:r>
      <w:r w:rsidR="001600E6">
        <w:t>Dalja, Bana J. Jelačića 102</w:t>
      </w:r>
      <w:r>
        <w:t xml:space="preserve">,  radi stečaja potrošača,  izvan ročišta, dana </w:t>
      </w:r>
      <w:r w:rsidR="001600E6">
        <w:t>8. veljače</w:t>
      </w:r>
      <w:r>
        <w:t xml:space="preserve"> 2018. godine,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>
      <w:pPr>
        <w:jc w:val="center"/>
      </w:pPr>
      <w:r>
        <w:t>r i j e š i o  j e</w:t>
      </w:r>
    </w:p>
    <w:p w:rsidRDefault="00ED1C1B" w:rsidP="00ED1C1B" w:rsidR="00ED1C1B">
      <w:pPr>
        <w:jc w:val="center"/>
      </w:pPr>
    </w:p>
    <w:p w:rsidRDefault="00ED1C1B" w:rsidP="00ED1C1B" w:rsidR="00ED1C1B">
      <w:pPr>
        <w:jc w:val="center"/>
      </w:pPr>
    </w:p>
    <w:p w:rsidRDefault="00ED1C1B" w:rsidP="00ED1C1B" w:rsidR="00ED1C1B">
      <w:pPr>
        <w:jc w:val="both"/>
      </w:pPr>
      <w:r>
        <w:tab/>
        <w:t>Odbacuje se prijedlog</w:t>
      </w:r>
      <w:r w:rsidR="00EA4F76" w:rsidRPr="00EA4F76">
        <w:t xml:space="preserve"> </w:t>
      </w:r>
      <w:r w:rsidR="001600E6">
        <w:t xml:space="preserve">DUŠANA BALAŠEVIĆA, OIB: 83809255800, iz Dalja, Bana J. Jelačića 102,  </w:t>
      </w:r>
      <w:r>
        <w:t>za otvaranje postupka stečaja potrošača, kao nedopušten.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>
      <w:pPr>
        <w:jc w:val="center"/>
      </w:pPr>
      <w:r>
        <w:t>Obrazloženje</w:t>
      </w:r>
    </w:p>
    <w:p w:rsidRDefault="00ED1C1B" w:rsidP="00ED1C1B" w:rsidR="00ED1C1B">
      <w:pPr>
        <w:jc w:val="both"/>
      </w:pPr>
      <w:r>
        <w:t xml:space="preserve"> </w:t>
      </w:r>
      <w:r>
        <w:tab/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</w:r>
      <w:r w:rsidR="00B718E9">
        <w:t>Dušan Balašević</w:t>
      </w:r>
      <w:r>
        <w:t xml:space="preserve"> kao potrošač, podnio je ovom sudu prijedlog za otvaranje postupka stečaja potrošača. Uz prijedlog je priložio potvrdu Financijske agencije da nije uspio pokušaj sklapanja izvansudskog sporazuma u izvansudskom postupku nad potrošačem, od </w:t>
      </w:r>
      <w:r w:rsidR="00B718E9">
        <w:t>30. listopada</w:t>
      </w:r>
      <w:r>
        <w:t xml:space="preserve"> 2017. godine.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  <w:t>Plan ispunjenja obveza predlagatelja nema propisan sadržaj iz odredbe članka 17 stavak 1 Zakona o stečaju potrošača ("Narodne novine" 100/15). Prema navedenoj odredbi plan ispunjenja mora sadržavati postotak umanjenja obveza, iznos za isplatu, rokove isplate i način ispunjenja obveze prema svakom vjerovniku, a predlagatelj navodi samo "umanjenje obveze od 100 % prema svim vjerovnicima", što zapravo predstavlja prijedlog za oprost dugova, a ne plan ispunjenja obveza. Naime, odredbom članka 44 stavak 1 Zakona o stečaju potrošača propisano je da se postupak stečaja potrošača pokreće  na prijedlog potrošača, a prema stavku 3 propisano je da je uz prijedlog potrošač dužan priložiti potvrdu iz članka 18 stavak 3 ZSP-a, popis imovine i obveza te plan ispunjenja obveza, a prema stavku 4 propisano je da ako potrošač u prijedlogu za otvaranje postupka stečaja potrošača, ne podnese isprave iz stavka 3, sud će prijedlog odbaciti.</w:t>
      </w:r>
    </w:p>
    <w:p w:rsidRDefault="00ED1C1B" w:rsidP="00ED1C1B" w:rsidR="00ED1C1B">
      <w:pPr>
        <w:jc w:val="both"/>
      </w:pPr>
      <w:r>
        <w:t xml:space="preserve"> </w:t>
      </w:r>
      <w:r>
        <w:br/>
      </w:r>
      <w:r>
        <w:tab/>
        <w:t xml:space="preserve">Slijedom navedenog, plan ispunjenja obveza predlagatelja nema zakonom propisan sadržaj u smislu odredbe članka 17 stavak 1 Zakona o stečaju potrošača, te je s obzirom na navedene odredbe odbačen prijedlog predlagatelja kao nedopušten i odlučeno kao u izreci rješenja. </w:t>
      </w:r>
    </w:p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 w:rsidRPr="00DE6174">
      <w:pPr>
        <w:spacing w:lineRule="auto" w:line="276" w:after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b/>
          <w:szCs w:val="22"/>
          <w:lang w:eastAsia="en-US"/>
        </w:rPr>
        <w:lastRenderedPageBreak/>
        <w:tab/>
      </w:r>
      <w:r w:rsidRPr="00457192">
        <w:rPr>
          <w:rFonts w:cstheme="minorBidi" w:eastAsiaTheme="minorHAnsi"/>
          <w:szCs w:val="22"/>
          <w:lang w:eastAsia="en-US"/>
        </w:rPr>
        <w:t>Navedeni stav suda u skladu je sa stavom Županijskog suda u Rijeci izraženog u odluci  broj Gž-1157/2017</w:t>
      </w:r>
      <w:r w:rsidR="009A2193">
        <w:rPr>
          <w:rFonts w:cstheme="minorBidi" w:eastAsiaTheme="minorHAnsi"/>
          <w:szCs w:val="22"/>
          <w:lang w:eastAsia="en-US"/>
        </w:rPr>
        <w:t xml:space="preserve"> te Županijskog suda u Osijeku u odluci broj Gž-2594/2017.</w:t>
      </w:r>
    </w:p>
    <w:p w:rsidRDefault="00ED1C1B" w:rsidP="00ED1C1B" w:rsidR="00ED1C1B">
      <w:pPr>
        <w:jc w:val="center"/>
      </w:pPr>
      <w:r>
        <w:t xml:space="preserve">U Osijeku, </w:t>
      </w:r>
      <w:r w:rsidR="00B718E9">
        <w:t>8. veljače</w:t>
      </w:r>
      <w:r w:rsidR="009A2193">
        <w:t xml:space="preserve"> 2018. </w:t>
      </w:r>
      <w:r>
        <w:t>godine</w:t>
      </w: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2193" w:rsidP="00ED1C1B" w:rsidR="009A2193">
      <w:pPr>
        <w:jc w:val="both"/>
      </w:pP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SUŠILOVIĆ,v.r.</w:t>
      </w:r>
    </w:p>
    <w:p w:rsidRDefault="00ED1C1B" w:rsidP="00ED1C1B" w:rsidR="00ED1C1B"/>
    <w:p w:rsidRDefault="009A2193" w:rsidP="00ED1C1B" w:rsidR="009A2193"/>
    <w:p w:rsidRDefault="00ED1C1B" w:rsidP="00ED1C1B" w:rsidR="00ED1C1B">
      <w:r>
        <w:t>UPUTA O PRAVNOM LIJEKU:</w:t>
      </w:r>
    </w:p>
    <w:p w:rsidRDefault="00ED1C1B" w:rsidP="00ED1C1B" w:rsidR="00ED1C1B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Protiv ovog rješenja </w:t>
      </w:r>
      <w:r>
        <w:t>nezadovoljna stranka ima pravo žalbe u roku od 15 dana po primitku istog. Žalba se podnosi u tri istovjetna primjerka putem ovog suda nadležnom Županijskom sudu.</w:t>
      </w:r>
    </w:p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>
      <w:pPr>
        <w:jc w:val="both"/>
      </w:pPr>
      <w:r>
        <w:t>DOSTAVITI:</w:t>
      </w:r>
    </w:p>
    <w:p w:rsidRDefault="00ED1C1B" w:rsidP="00ED1C1B" w:rsidR="00ED1C1B">
      <w:pPr>
        <w:pStyle w:val="Odlomakpopisa"/>
        <w:numPr>
          <w:ilvl w:val="0"/>
          <w:numId w:val="1"/>
        </w:numPr>
        <w:jc w:val="both"/>
      </w:pPr>
      <w:r>
        <w:t>Potrošaču putem e-oglasne ploče suda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/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D1C1B" w:rsidP="00ED1C1B" w:rsidR="00ED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9734DE" w:rsidR="009734DE"/>
    <w:sectPr w:rsidSect="00BA1B7A" w:rsidR="009734D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193" w:rsidP="009A2193" w:rsidR="009A2193">
      <w:r>
        <w:separator/>
      </w:r>
    </w:p>
  </w:endnote>
  <w:endnote w:id="0" w:type="continuationSeparator">
    <w:p w:rsidRDefault="009A2193" w:rsidP="009A2193" w:rsidR="009A2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193" w:rsidP="009A2193" w:rsidR="009A2193">
      <w:r>
        <w:separator/>
      </w:r>
    </w:p>
  </w:footnote>
  <w:footnote w:id="0" w:type="continuationSeparator">
    <w:p w:rsidRDefault="009A2193" w:rsidP="009A2193" w:rsidR="009A2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0707048"/>
      <w:docPartObj>
        <w:docPartGallery w:val="Page Numbers (Top of Page)"/>
        <w:docPartUnique/>
      </w:docPartObj>
    </w:sdtPr>
    <w:sdtEndPr/>
    <w:sdtContent>
      <w:p w:rsidRDefault="00DD619E" w:rsidR="00BA1B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164">
          <w:rPr>
            <w:noProof/>
          </w:rPr>
          <w:t>2</w:t>
        </w:r>
        <w:r>
          <w:fldChar w:fldCharType="end"/>
        </w:r>
      </w:p>
    </w:sdtContent>
  </w:sdt>
  <w:p w:rsidRDefault="00DD619E" w:rsidP="00B718E9" w:rsidR="00B718E9">
    <w:pPr>
      <w:jc w:val="right"/>
    </w:pPr>
    <w:r>
      <w:tab/>
    </w:r>
    <w:r>
      <w:tab/>
    </w:r>
    <w:r w:rsidR="00B718E9">
      <w:t>4.  Sp-24/2017-3</w:t>
    </w:r>
  </w:p>
  <w:p w:rsidRDefault="00791164" w:rsidR="00BA1B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5762E"/>
    <w:multiLevelType w:val="hybridMultilevel"/>
    <w:tmpl w:val="188E5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C1B"/>
    <w:rsid w:val="001600E6"/>
    <w:rsid w:val="003E4884"/>
    <w:rsid w:val="00791164"/>
    <w:rsid w:val="009734DE"/>
    <w:rsid w:val="009A2193"/>
    <w:rsid w:val="00B718E9"/>
    <w:rsid w:val="00DD619E"/>
    <w:rsid w:val="00EA4F76"/>
    <w:rsid w:val="00ED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C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C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1C1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1C1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A21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219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C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C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1C1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1C1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A21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219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Maja Bubalo</izvorni_sadrzaj>
    <derivirana_varijabla naziv="DomainObject.Predmet.Zapisnicar_1">Maja Bubalo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2181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2018-02-08T11:56:00Z</dcterms:created>
  <dc:creator>Sanela Maričić</dc:creator>
  <cp:lastModifiedBy>Sanela Maričić</cp:lastModifiedBy>
  <cp:lastPrinted>2018-02-08T11:55:00Z</cp:lastPrinted>
  <dcterms:modified xmlns:xsi="http://www.w3.org/2001/XMLSchema-instance" xsi:type="dcterms:W3CDTF">2018-02-08T11:58:00Z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